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972a" w14:paraId="426972a" w:rsidRDefault="00EF60D4" w:rsidP="006B2F67" w:rsidR="006B2F6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B2F6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15645"/>
            <wp:effectExtent b="952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F67" w:rsidP="006B2F67" w:rsidR="006B2F67" w:rsidRPr="006B2F6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6B2F67" w:rsidP="006B2F67" w:rsidR="006B2F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Trgovački sud u Zagrebu</w:t>
      </w:r>
    </w:p>
    <w:p w:rsidRDefault="006B2F67" w:rsidP="006B2F67" w:rsidR="006B2F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5B48E9" w:rsidP="00C367A8" w:rsidR="006B2F67">
      <w:pPr>
        <w:overflowPunct w:val="false"/>
        <w:autoSpaceDE w:val="false"/>
        <w:autoSpaceDN w:val="false"/>
        <w:adjustRightInd w:val="false"/>
        <w:spacing w:lineRule="auto" w:line="240" w:after="0"/>
        <w:ind w:left="6372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34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2686</w:t>
      </w:r>
      <w:proofErr w:type="spellEnd"/>
      <w:r w:rsidR="00C367A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C367A8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proofErr w:type="spellEnd"/>
      <w:r w:rsidR="00C367A8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49</w:t>
      </w:r>
      <w:proofErr w:type="spellEnd"/>
    </w:p>
    <w:p w:rsidRDefault="00C367A8" w:rsidP="00C367A8" w:rsidR="00C367A8">
      <w:pPr>
        <w:overflowPunct w:val="false"/>
        <w:autoSpaceDE w:val="false"/>
        <w:autoSpaceDN w:val="false"/>
        <w:adjustRightInd w:val="false"/>
        <w:spacing w:lineRule="auto" w:line="240" w:after="0"/>
        <w:ind w:left="6372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7A8" w:rsidP="00C367A8" w:rsidR="00C367A8">
      <w:pPr>
        <w:overflowPunct w:val="false"/>
        <w:autoSpaceDE w:val="false"/>
        <w:autoSpaceDN w:val="false"/>
        <w:adjustRightInd w:val="false"/>
        <w:spacing w:lineRule="auto" w:line="240" w:after="0"/>
        <w:ind w:left="6372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>
      <w:pPr>
        <w:keepNext/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6B2F67" w:rsidP="0046588E" w:rsidR="006B2F67" w:rsidRPr="0046588E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46588E" w:rsidP="005B48E9" w:rsidR="0046588E" w:rsidRPr="004658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6588E">
        <w:rPr>
          <w:rFonts w:cs="Times New Roman" w:hAnsi="Times New Roman" w:ascii="Times New Roman"/>
          <w:sz w:val="24"/>
          <w:szCs w:val="24"/>
        </w:rPr>
        <w:t xml:space="preserve">Trgovački sud u Zagrebu, po sucu Mirjani Chour Hršak kao stečajnom sucu, u stečajnom postupku nad dužnikom </w:t>
      </w:r>
      <w:proofErr w:type="spellStart"/>
      <w:r w:rsidRPr="0046588E">
        <w:rPr>
          <w:rFonts w:cs="Times New Roman" w:hAnsi="Times New Roman" w:ascii="Times New Roman"/>
          <w:sz w:val="24"/>
          <w:szCs w:val="24"/>
        </w:rPr>
        <w:t>MDB</w:t>
      </w:r>
      <w:proofErr w:type="spellEnd"/>
      <w:r w:rsidRPr="0046588E">
        <w:rPr>
          <w:rFonts w:cs="Times New Roman" w:hAnsi="Times New Roman" w:ascii="Times New Roman"/>
          <w:sz w:val="24"/>
          <w:szCs w:val="24"/>
        </w:rPr>
        <w:t xml:space="preserve"> SPORT d.o.o. - u stečaju, Zagreb, </w:t>
      </w:r>
      <w:proofErr w:type="spellStart"/>
      <w:r w:rsidRPr="0046588E">
        <w:rPr>
          <w:rFonts w:cs="Times New Roman" w:hAnsi="Times New Roman" w:ascii="Times New Roman"/>
          <w:sz w:val="24"/>
          <w:szCs w:val="24"/>
        </w:rPr>
        <w:t>Hruševečka</w:t>
      </w:r>
      <w:proofErr w:type="spellEnd"/>
      <w:r w:rsidRPr="0046588E">
        <w:rPr>
          <w:rFonts w:cs="Times New Roman" w:hAnsi="Times New Roman" w:ascii="Times New Roman"/>
          <w:sz w:val="24"/>
          <w:szCs w:val="24"/>
        </w:rPr>
        <w:t xml:space="preserve"> 1, </w:t>
      </w:r>
      <w:proofErr w:type="spellStart"/>
      <w:r w:rsidRPr="0046588E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46588E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46588E">
        <w:rPr>
          <w:rFonts w:cs="Times New Roman" w:hAnsi="Times New Roman" w:ascii="Times New Roman"/>
          <w:sz w:val="24"/>
          <w:szCs w:val="24"/>
        </w:rPr>
        <w:t>4141</w:t>
      </w:r>
      <w:r>
        <w:rPr>
          <w:rFonts w:cs="Times New Roman" w:hAnsi="Times New Roman" w:ascii="Times New Roman"/>
          <w:sz w:val="24"/>
          <w:szCs w:val="24"/>
        </w:rPr>
        <w:t>8542781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MBS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>
        <w:rPr>
          <w:rFonts w:cs="Times New Roman" w:hAnsi="Times New Roman" w:ascii="Times New Roman"/>
          <w:sz w:val="24"/>
          <w:szCs w:val="24"/>
        </w:rPr>
        <w:t>080607174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dana </w:t>
      </w:r>
      <w:proofErr w:type="spellStart"/>
      <w:r>
        <w:rPr>
          <w:rFonts w:cs="Times New Roman" w:hAnsi="Times New Roman" w:ascii="Times New Roman"/>
          <w:sz w:val="24"/>
          <w:szCs w:val="24"/>
        </w:rPr>
        <w:t>19</w:t>
      </w:r>
      <w:proofErr w:type="spellEnd"/>
      <w:r w:rsidRPr="0046588E">
        <w:rPr>
          <w:rFonts w:cs="Times New Roman" w:hAnsi="Times New Roman" w:ascii="Times New Roman"/>
          <w:sz w:val="24"/>
          <w:szCs w:val="24"/>
        </w:rPr>
        <w:t xml:space="preserve">. </w:t>
      </w:r>
      <w:r w:rsidR="005B48E9">
        <w:rPr>
          <w:rFonts w:cs="Times New Roman" w:hAnsi="Times New Roman" w:ascii="Times New Roman"/>
          <w:sz w:val="24"/>
          <w:szCs w:val="24"/>
        </w:rPr>
        <w:t xml:space="preserve">ožujka </w:t>
      </w:r>
      <w:proofErr w:type="spellStart"/>
      <w:r w:rsidR="005B48E9">
        <w:rPr>
          <w:rFonts w:cs="Times New Roman" w:hAnsi="Times New Roman" w:ascii="Times New Roman"/>
          <w:sz w:val="24"/>
          <w:szCs w:val="24"/>
        </w:rPr>
        <w:t>2019</w:t>
      </w:r>
      <w:proofErr w:type="spellEnd"/>
      <w:r w:rsidR="005B48E9">
        <w:rPr>
          <w:rFonts w:cs="Times New Roman" w:hAnsi="Times New Roman" w:ascii="Times New Roman"/>
          <w:sz w:val="24"/>
          <w:szCs w:val="24"/>
        </w:rPr>
        <w:t>.</w:t>
      </w:r>
    </w:p>
    <w:p w:rsidRDefault="00CF6A4C" w:rsidP="005B48E9" w:rsidR="006B2F67" w:rsidRPr="005B48E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6A4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2F67" w:rsidP="006B2F67" w:rsidR="006B2F67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 a k l j u č i o   j e</w:t>
      </w:r>
    </w:p>
    <w:p w:rsidRDefault="006B2F67" w:rsidP="006B2F67" w:rsidR="006B2F67" w:rsidRPr="00CF6A4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469E" w:rsidP="0020469E" w:rsidR="006B2F67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</w:t>
      </w:r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stečajnoj upraviteljici unovčiti motorno vozilo marke </w:t>
      </w:r>
      <w:proofErr w:type="spellStart"/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>SAAB</w:t>
      </w:r>
      <w:proofErr w:type="spellEnd"/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 je dio stečajne mase dužnika, sukladno odluci skupštine </w:t>
      </w:r>
      <w:r w:rsidR="00C60B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proofErr w:type="spellStart"/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proofErr w:type="spellEnd"/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proofErr w:type="spellEnd"/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A791D" w:rsidP="006A791D" w:rsidR="006A791D" w:rsidRPr="0054271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7A8" w:rsidP="00C367A8" w:rsidR="00C367A8">
      <w:pPr>
        <w:pStyle w:val="Bezproreda"/>
        <w:jc w:val="both"/>
      </w:pPr>
    </w:p>
    <w:p w:rsidRDefault="00CF6A4C" w:rsidP="00C367A8" w:rsidR="006B2F67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6B2F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6588E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proofErr w:type="spellEnd"/>
      <w:r w:rsidR="00FB79C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469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6B2F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6B2F67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proofErr w:type="spellEnd"/>
      <w:r w:rsidR="006B2F6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B2F67" w:rsidP="006B2F67" w:rsidR="006B2F6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S U D A C :</w:t>
      </w:r>
    </w:p>
    <w:p w:rsidRDefault="006B2F67" w:rsidP="00847D99" w:rsidR="006B2F67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MIRJANA CHOUR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HRŠAK</w:t>
      </w:r>
      <w:proofErr w:type="spellEnd"/>
      <w:r w:rsidR="00A4496E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C367A8" w:rsidP="00847D99" w:rsidR="00C367A8">
      <w:pPr>
        <w:tabs>
          <w:tab w:pos="720" w:val="left"/>
        </w:tabs>
        <w:overflowPunct w:val="false"/>
        <w:autoSpaceDE w:val="false"/>
        <w:autoSpaceDN w:val="false"/>
        <w:adjustRightInd w:val="false"/>
        <w:spacing w:lineRule="auto" w:line="240" w:after="0"/>
        <w:ind w:left="360"/>
        <w:jc w:val="right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2F67" w:rsidP="00847D99" w:rsidR="006B2F67">
      <w:pPr>
        <w:tabs>
          <w:tab w:pos="6600" w:val="left"/>
        </w:tabs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367A8" w:rsidP="00C367A8" w:rsidR="00C367A8" w:rsidRPr="00C3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367A8" w:rsidP="00C367A8" w:rsidR="00C367A8" w:rsidRPr="00C367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7A8">
        <w:rPr>
          <w:rFonts w:cs="Times New Roman" w:hAnsi="Times New Roman" w:ascii="Times New Roman"/>
          <w:sz w:val="24"/>
          <w:szCs w:val="24"/>
        </w:rPr>
        <w:t xml:space="preserve">Protiv ovog zaključka  žalba nije dopuštena (čl. </w:t>
      </w:r>
      <w:proofErr w:type="spellStart"/>
      <w:r w:rsidRPr="00C367A8">
        <w:rPr>
          <w:rFonts w:cs="Times New Roman" w:hAnsi="Times New Roman" w:ascii="Times New Roman"/>
          <w:sz w:val="24"/>
          <w:szCs w:val="24"/>
        </w:rPr>
        <w:t>19.st</w:t>
      </w:r>
      <w:proofErr w:type="spellEnd"/>
      <w:r w:rsidRPr="00C367A8">
        <w:rPr>
          <w:rFonts w:cs="Times New Roman" w:hAnsi="Times New Roman" w:ascii="Times New Roman"/>
          <w:sz w:val="24"/>
          <w:szCs w:val="24"/>
        </w:rPr>
        <w:t xml:space="preserve">. 7. </w:t>
      </w:r>
      <w:proofErr w:type="spellStart"/>
      <w:r w:rsidRPr="00C367A8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C367A8">
        <w:rPr>
          <w:rFonts w:cs="Times New Roman" w:hAnsi="Times New Roman" w:ascii="Times New Roman"/>
          <w:sz w:val="24"/>
          <w:szCs w:val="24"/>
        </w:rPr>
        <w:t xml:space="preserve">-a). </w:t>
      </w:r>
    </w:p>
    <w:p w:rsidRDefault="00703840" w:rsidP="006B2F67" w:rsidR="0070384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4496E" w:rsidP="00A4496E" w:rsidR="00A4496E">
      <w:pPr>
        <w:autoSpaceDE w:val="false"/>
        <w:autoSpaceDN w:val="false"/>
        <w:adjustRightInd w:val="false"/>
        <w:spacing w:lineRule="auto" w:line="240" w:after="0"/>
        <w:ind w:hanging="720" w:left="56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A4496E" w:rsidP="00A4496E" w:rsidR="001E1F87">
      <w:pPr>
        <w:ind w:firstLine="708" w:left="4956"/>
      </w:pPr>
      <w:r>
        <w:rPr>
          <w:rFonts w:cs="Times New Roman" w:hAnsi="Times New Roman" w:ascii="Times New Roman"/>
          <w:sz w:val="24"/>
          <w:szCs w:val="24"/>
        </w:rPr>
        <w:t>Natalija Perković</w:t>
      </w:r>
    </w:p>
    <w:sectPr w:rsidSect="00847D99" w:rsidR="001E1F87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2E9" w:rsidP="00EF60D4" w:rsidR="000362E9">
      <w:pPr>
        <w:spacing w:lineRule="auto" w:line="240" w:after="0"/>
      </w:pPr>
      <w:r>
        <w:separator/>
      </w:r>
    </w:p>
  </w:endnote>
  <w:endnote w:id="0" w:type="continuationSeparator">
    <w:p w:rsidRDefault="000362E9" w:rsidP="00EF60D4" w:rsidR="000362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2E9" w:rsidP="00EF60D4" w:rsidR="000362E9">
      <w:pPr>
        <w:spacing w:lineRule="auto" w:line="240" w:after="0"/>
      </w:pPr>
      <w:r>
        <w:separator/>
      </w:r>
    </w:p>
  </w:footnote>
  <w:footnote w:id="0" w:type="continuationSeparator">
    <w:p w:rsidRDefault="000362E9" w:rsidP="00EF60D4" w:rsidR="000362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0D4" w:rsidP="00C367A8" w:rsidR="00C367A8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</w:p>
  <w:p w:rsidRDefault="00EF60D4" w:rsidP="00703840" w:rsidR="00EF60D4" w:rsidRPr="00703840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1700A3"/>
    <w:multiLevelType w:val="hybridMultilevel"/>
    <w:tmpl w:val="F2C4E3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8B46095"/>
    <w:multiLevelType w:val="hybridMultilevel"/>
    <w:tmpl w:val="042443C6"/>
    <w:lvl w:tplc="114CCF94" w:ilvl="0">
      <w:start w:val="1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F67"/>
    <w:rsid w:val="000362E9"/>
    <w:rsid w:val="000434F1"/>
    <w:rsid w:val="00045FAF"/>
    <w:rsid w:val="0005710B"/>
    <w:rsid w:val="00096970"/>
    <w:rsid w:val="001033F0"/>
    <w:rsid w:val="00117BC5"/>
    <w:rsid w:val="001217FE"/>
    <w:rsid w:val="00125B65"/>
    <w:rsid w:val="00130397"/>
    <w:rsid w:val="0017026D"/>
    <w:rsid w:val="00193FB6"/>
    <w:rsid w:val="001E1F87"/>
    <w:rsid w:val="0020469E"/>
    <w:rsid w:val="002204B8"/>
    <w:rsid w:val="002A523F"/>
    <w:rsid w:val="002F1388"/>
    <w:rsid w:val="003027C7"/>
    <w:rsid w:val="00355914"/>
    <w:rsid w:val="00360ACB"/>
    <w:rsid w:val="00380484"/>
    <w:rsid w:val="00387D43"/>
    <w:rsid w:val="003A5CA7"/>
    <w:rsid w:val="003C05E2"/>
    <w:rsid w:val="003C54BD"/>
    <w:rsid w:val="00431B33"/>
    <w:rsid w:val="0046588E"/>
    <w:rsid w:val="00470ED4"/>
    <w:rsid w:val="004A164D"/>
    <w:rsid w:val="004E5A94"/>
    <w:rsid w:val="0054271A"/>
    <w:rsid w:val="005868E0"/>
    <w:rsid w:val="00586C62"/>
    <w:rsid w:val="005B48E9"/>
    <w:rsid w:val="005C31AA"/>
    <w:rsid w:val="006245F2"/>
    <w:rsid w:val="00624600"/>
    <w:rsid w:val="00697A50"/>
    <w:rsid w:val="006A791D"/>
    <w:rsid w:val="006B087F"/>
    <w:rsid w:val="006B2F67"/>
    <w:rsid w:val="00703840"/>
    <w:rsid w:val="00712582"/>
    <w:rsid w:val="0073291F"/>
    <w:rsid w:val="0078397D"/>
    <w:rsid w:val="007B2E26"/>
    <w:rsid w:val="007F726F"/>
    <w:rsid w:val="008064D1"/>
    <w:rsid w:val="00847D99"/>
    <w:rsid w:val="00854CB5"/>
    <w:rsid w:val="0085732A"/>
    <w:rsid w:val="0086702C"/>
    <w:rsid w:val="0087609D"/>
    <w:rsid w:val="008B1C57"/>
    <w:rsid w:val="008E6B30"/>
    <w:rsid w:val="009035D9"/>
    <w:rsid w:val="009461D1"/>
    <w:rsid w:val="00A1061E"/>
    <w:rsid w:val="00A4496E"/>
    <w:rsid w:val="00A45FFC"/>
    <w:rsid w:val="00AF40C4"/>
    <w:rsid w:val="00B02931"/>
    <w:rsid w:val="00B63DC2"/>
    <w:rsid w:val="00BA536C"/>
    <w:rsid w:val="00BE20D6"/>
    <w:rsid w:val="00C367A8"/>
    <w:rsid w:val="00C46183"/>
    <w:rsid w:val="00C60B87"/>
    <w:rsid w:val="00C60BAC"/>
    <w:rsid w:val="00CD0023"/>
    <w:rsid w:val="00CF6257"/>
    <w:rsid w:val="00CF6A4C"/>
    <w:rsid w:val="00E37745"/>
    <w:rsid w:val="00EB7BCA"/>
    <w:rsid w:val="00ED46BF"/>
    <w:rsid w:val="00EF60D4"/>
    <w:rsid w:val="00F03380"/>
    <w:rsid w:val="00F27AEA"/>
    <w:rsid w:val="00F856F0"/>
    <w:rsid w:val="00FB661A"/>
    <w:rsid w:val="00FB79C5"/>
    <w:rsid w:val="00FC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F67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60D4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60D4"/>
    <w:rPr>
      <w:rFonts w:hAnsiTheme="minorHAnsi" w:asciiTheme="minorHAnsi"/>
      <w:sz w:val="22"/>
    </w:rPr>
  </w:style>
  <w:style w:styleId="Bezproreda" w:type="paragraph">
    <w:name w:val="No Spacing"/>
    <w:uiPriority w:val="1"/>
    <w:qFormat/>
    <w:rsid w:val="00CF6A4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44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9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9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9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9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F67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2F6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B2F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F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60D4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F60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60D4"/>
    <w:rPr>
      <w:rFonts w:asciiTheme="minorHAnsi" w:hAnsiTheme="minorHAnsi"/>
      <w:sz w:val="22"/>
    </w:rPr>
  </w:style>
  <w:style w:styleId="Bezproreda" w:type="paragraph">
    <w:name w:val="No Spacing"/>
    <w:uiPriority w:val="1"/>
    <w:qFormat/>
    <w:rsid w:val="00CF6A4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44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9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9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9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9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20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94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755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3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St-2686/2016-49</izvorni_sadrzaj>
    <derivirana_varijabla naziv="DomainObject.Oznaka_1">St-2686/2016-49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St-2686/2016</izvorni_sadrzaj>
    <derivirana_varijabla naziv="DomainObject.Predmet.OznakaBroj_1">St-2686/2016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MDB SPORT d.o.o. zastupanog po punomoćniku Ana Vičević Gračanin</izvorni_sadrzaj>
    <derivirana_varijabla naziv="DomainObject.Predmet.ProtustrankaFormated_1">  MDB SPORT d.o.o. zastupanog po punomoćniku Ana Vičević Gračanin</derivirana_varijabla>
  </DomainObject.Predmet.ProtustrankaFormated>
  <DomainObject.Predmet.ProtustrankaFormatedOIB>
    <izvorni_sadrzaj>  MDB SPORT d.o.o., OIB 41418542781 zastupanog po punomoćniku Ana Vičević Gračanin</izvorni_sadrzaj>
    <derivirana_varijabla naziv="DomainObject.Predmet.ProtustrankaFormatedOIB_1">  MDB SPORT d.o.o., OIB 41418542781 zastupanog po punomoćniku Ana Vičević Gračanin</derivirana_varijabla>
  </DomainObject.Predmet.ProtustrankaFormatedOIB>
  <DomainObject.Predmet.ProtustrankaFormatedWithAdress>
    <izvorni_sadrzaj> MDB SPORT d.o.o., Hruševečka 1, 10000 Zagreb zastupanog po punomoćniku Ana Vičević Gračanin</izvorni_sadrzaj>
    <derivirana_varijabla naziv="DomainObject.Predmet.ProtustrankaFormatedWithAdress_1"> MDB SPORT d.o.o., Hruševečka 1, 10000 Zagreb zastupanog po punomoćniku Ana Vičević Gračanin</derivirana_varijabla>
  </DomainObject.Predmet.ProtustrankaFormatedWithAdress>
  <DomainObject.Predmet.ProtustrankaFormatedWithAdressOIB>
    <izvorni_sadrzaj> MDB SPORT d.o.o., OIB 41418542781, Hruševečka 1, 10000 Zagreb zastupanog po punomoćniku Ana Vičević Gračanin</izvorni_sadrzaj>
    <derivirana_varijabla naziv="DomainObject.Predmet.ProtustrankaFormatedWithAdressOIB_1"> MDB SPORT d.o.o., OIB 41418542781, Hruševečka 1, 10000 Zagreb zastupanog po punomoćniku Ana Vičević Gračanin</derivirana_varijabla>
  </DomainObject.Predmet.ProtustrankaFormatedWithAdressOIB>
  <DomainObject.Predmet.ProtustrankaWithAdress>
    <izvorni_sadrzaj>MDB SPORT d.o.o. Hruševečka 1, 10000 Zagreb</izvorni_sadrzaj>
    <derivirana_varijabla naziv="DomainObject.Predmet.ProtustrankaWithAdress_1">MDB SPORT d.o.o. Hruševečka 1, 10000 Zagreb</derivirana_varijabla>
  </DomainObject.Predmet.ProtustrankaWithAdress>
  <DomainObject.Predmet.ProtustrankaWithAdressOIB>
    <izvorni_sadrzaj>MDB SPORT d.o.o., OIB 41418542781, Hruševečka 1, 10000 Zagreb</izvorni_sadrzaj>
    <derivirana_varijabla naziv="DomainObject.Predmet.ProtustrankaWithAdressOIB_1">MDB SPORT d.o.o., OIB 41418542781, Hruševečka 1, 10000 Zagreb</derivirana_varijabla>
  </DomainObject.Predmet.ProtustrankaWithAdressOIB>
  <DomainObject.Predmet.ProtustrankaNazivFormated>
    <izvorni_sadrzaj>MDB SPORT d.o.o.</izvorni_sadrzaj>
    <derivirana_varijabla naziv="DomainObject.Predmet.ProtustrankaNazivFormated_1">MDB SPORT d.o.o.</derivirana_varijabla>
  </DomainObject.Predmet.ProtustrankaNazivFormated>
  <DomainObject.Predmet.ProtustrankaNazivFormatedOIB>
    <izvorni_sadrzaj>MDB SPORT d.o.o., OIB 41418542781</izvorni_sadrzaj>
    <derivirana_varijabla naziv="DomainObject.Predmet.ProtustrankaNazivFormatedOIB_1">MDB SPORT d.o.o., OIB 41418542781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MDB SPORT d.o.o. zastupanog po punomoćniku Ana Vičević Gračanin</item>
    </izvorni_sadrzaj>
    <derivirana_varijabla naziv="DomainObject.Predmet.ProtuStrankaListFormated_1">
      <item>MDB SPORT d.o.o. zastupanog po punomoćniku Ana Vičević Gračanin</item>
    </derivirana_varijabla>
  </DomainObject.Predmet.ProtuStrankaListFormated>
  <DomainObject.Predmet.ProtuStrankaListFormatedOIB>
    <izvorni_sadrzaj>
      <item>MDB SPORT d.o.o., OIB 41418542781 zastupanog po punomoćniku Ana Vičević Gračanin</item>
    </izvorni_sadrzaj>
    <derivirana_varijabla naziv="DomainObject.Predmet.ProtuStrankaListFormatedOIB_1">
      <item>MDB SPORT d.o.o., OIB 41418542781 zastupanog po punomoćniku Ana Vičević Gračanin</item>
    </derivirana_varijabla>
  </DomainObject.Predmet.ProtuStrankaListFormatedOIB>
  <DomainObject.Predmet.ProtuStrankaListFormatedWithAdress>
    <izvorni_sadrzaj>
      <item>MDB SPORT d.o.o., Hruševečka 1, 10000 Zagreb zastupanog po punomoćniku Ana Vičević Gračanin</item>
    </izvorni_sadrzaj>
    <derivirana_varijabla naziv="DomainObject.Predmet.ProtuStrankaListFormatedWithAdress_1">
      <item>MDB SPORT d.o.o., Hruševečka 1, 10000 Zagreb zastupanog po punomoćniku Ana Vičević Gračanin</item>
    </derivirana_varijabla>
  </DomainObject.Predmet.ProtuStrankaListFormatedWithAdress>
  <DomainObject.Predmet.ProtuStrankaListFormatedWithAdressOIB>
    <izvorni_sadrzaj>
      <item>MDB SPORT d.o.o., OIB 41418542781, Hruševečka 1, 10000 Zagreb zastupanog po punomoćniku Ana Vičević Gračanin</item>
    </izvorni_sadrzaj>
    <derivirana_varijabla naziv="DomainObject.Predmet.ProtuStrankaListFormatedWithAdressOIB_1">
      <item>MDB SPORT d.o.o., OIB 41418542781, Hruševečka 1, 10000 Zagreb zastupanog po punomoćniku Ana Vičević Gračanin</item>
    </derivirana_varijabla>
  </DomainObject.Predmet.ProtuStrankaListFormatedWithAdressOIB>
  <DomainObject.Predmet.ProtuStrankaListNazivFormated>
    <izvorni_sadrzaj>
      <item>MDB SPORT d.o.o.</item>
    </izvorni_sadrzaj>
    <derivirana_varijabla naziv="DomainObject.Predmet.ProtuStrankaListNazivFormated_1">
      <item>MDB SPORT d.o.o.</item>
    </derivirana_varijabla>
  </DomainObject.Predmet.ProtuStrankaListNazivFormated>
  <DomainObject.Predmet.ProtuStrankaListNazivFormatedOIB>
    <izvorni_sadrzaj>
      <item>MDB SPORT d.o.o., OIB 41418542781</item>
    </izvorni_sadrzaj>
    <derivirana_varijabla naziv="DomainObject.Predmet.ProtuStrankaListNazivFormatedOIB_1">
      <item>MDB SPORT d.o.o., OIB 41418542781</item>
    </derivirana_varijabla>
  </DomainObject.Predmet.ProtuStrankaListNazivFormatedOIB>
  <DomainObject.Predmet.OstaliListFormated>
    <izvorni_sadrzaj>
      <item>Branka Perković</item>
      <item>Duško Mišković</item>
      <item>Ana Vičević Gračanin punomoćnica sudionika u postupku MDB SPORT d.o.o.</item>
    </izvorni_sadrzaj>
    <derivirana_varijabla naziv="DomainObject.Predmet.OstaliListFormated_1">
      <item>Branka Perković</item>
      <item>Duško Mišković</item>
      <item>Ana Vičević Gračanin punomoćnica sudionika u postupku MDB SPORT d.o.o.</item>
    </derivirana_varijabla>
  </DomainObject.Predmet.OstaliListFormated>
  <DomainObject.Predmet.OstaliListFormatedOIB>
    <izvorni_sadrzaj>
      <item>Branka Perković, OIB 63701367275</item>
      <item>Duško Mišković, OIB 46725361845</item>
      <item>Ana Vičević Gračanin, OIB 75471893129 punomoćnica sudionika u postupku MDB SPORT d.o.o.</item>
    </izvorni_sadrzaj>
    <derivirana_varijabla naziv="DomainObject.Predmet.OstaliListFormatedOIB_1">
      <item>Branka Perković, OIB 63701367275</item>
      <item>Duško Mišković, OIB 46725361845</item>
      <item>Ana Vičević Gračanin, OIB 75471893129 punomoćnica sudionika u postupku MDB SPORT d.o.o.</item>
    </derivirana_varijabla>
  </DomainObject.Predmet.OstaliListFormatedOIB>
  <DomainObject.Predmet.OstaliListFormatedWithAdress>
    <izvorni_sadrzaj>
      <item>Branka Perković, Hrvoja Macanovića 3, 10000 Zagreb</item>
      <item>Duško Mišković, Dubrovačka 15, 21000 Split</item>
      <item>Ana Vičević Gračanin, Čavle 117, 51218 Čavle punomoćnica sudionika u postupku MDB SPORT d.o.o.</item>
    </izvorni_sadrzaj>
    <derivirana_varijabla naziv="DomainObject.Predmet.OstaliListFormatedWithAdress_1">
      <item>Branka Perković, Hrvoja Macanovića 3, 10000 Zagreb</item>
      <item>Duško Mišković, Dubrovačka 15, 21000 Split</item>
      <item>Ana Vičević Gračanin, Čavle 117, 51218 Čavle punomoćnica sudionika u postupku MDB SPORT d.o.o.</item>
    </derivirana_varijabla>
  </DomainObject.Predmet.OstaliListFormatedWithAdress>
  <DomainObject.Predmet.OstaliListFormatedWithAdressOIB>
    <izvorni_sadrzaj>
      <item>Branka Perković, OIB 63701367275, Hrvoja Macanovića 3, 10000 Zagreb</item>
      <item>Duško Mišković, OIB 46725361845, Dubrovačka 15, 21000 Split</item>
      <item>Ana Vičević Gračanin, OIB 75471893129, Čavle 117, 51218 Čavle punomoćnica sudionika u postupku MDB SPORT d.o.o.</item>
    </izvorni_sadrzaj>
    <derivirana_varijabla naziv="DomainObject.Predmet.OstaliListFormatedWithAdressOIB_1">
      <item>Branka Perković, OIB 63701367275, Hrvoja Macanovića 3, 10000 Zagreb</item>
      <item>Duško Mišković, OIB 46725361845, Dubrovačka 15, 21000 Split</item>
      <item>Ana Vičević Gračanin, OIB 75471893129, Čavle 117, 51218 Čavle punomoćnica sudionika u postupku MDB SPORT d.o.o.</item>
    </derivirana_varijabla>
  </DomainObject.Predmet.OstaliListFormatedWithAdressOIB>
  <DomainObject.Predmet.OstaliListNazivFormated>
    <izvorni_sadrzaj>
      <item>Branka Perković</item>
      <item>Duško Mišković</item>
      <item>Ana Vičević Gračanin</item>
    </izvorni_sadrzaj>
    <derivirana_varijabla naziv="DomainObject.Predmet.OstaliListNazivFormated_1">
      <item>Branka Perković</item>
      <item>Duško Mišković</item>
      <item>Ana Vičević Gračanin</item>
    </derivirana_varijabla>
  </DomainObject.Predmet.OstaliListNazivFormated>
  <DomainObject.Predmet.OstaliListNazivFormatedOIB>
    <izvorni_sadrzaj>
      <item>Branka Perković, OIB 63701367275</item>
      <item>Duško Mišković, OIB 46725361845</item>
      <item>Ana Vičević Gračanin, OIB 75471893129</item>
    </izvorni_sadrzaj>
    <derivirana_varijabla naziv="DomainObject.Predmet.OstaliListNazivFormatedOIB_1">
      <item>Branka Perković, OIB 63701367275</item>
      <item>Duško Mišković, OIB 46725361845</item>
      <item>Ana Vičević Gračanin, OIB 75471893129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St-2686/2016-49</izvorni_sadrzaj>
    <derivirana_varijabla naziv="DomainObject.PoslovniBrojDokumenta_1">St-2686/2016-49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MDB SPORT d.o.o.</izvorni_sadrzaj>
    <derivirana_varijabla naziv="DomainObject.Predmet.ProtustrankaIDrugi_1">MDB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MDB SPORT d.o.o., OIB 41418542781, Hruševečka 1, 10000 Zagreb</izvorni_sadrzaj>
    <derivirana_varijabla naziv="DomainObject.Predmet.ProtustrankaIDrugiAdressOIB_1">MDB SPORT d.o.o., OIB 41418542781, Hruševečka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MDB SPORT d.o.o.</item>
      <item>Branka Perković</item>
      <item>Duško Mišković</item>
      <item>Ana Vičević Gračanin</item>
    </izvorni_sadrzaj>
    <derivirana_varijabla naziv="DomainObject.Predmet.SudioniciListNaziv_1">
      <item>FINA Regionalni centar Zagreb</item>
      <item>MDB SPORT d.o.o.</item>
      <item>Branka Perković</item>
      <item>Duško Mišković</item>
      <item>Ana Vičević Gračanin</item>
    </derivirana_varijabla>
  </DomainObject.Predmet.SudioniciListNaziv>
  <DomainObject.Predmet.SudioniciListAdressOIB>
    <izvorni_sadrzaj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  <item>Ana Vičević Gračanin, OIB 75471893129, Čavle 117,51218 Čavle</item>
    </izvorni_sadrzaj>
    <derivirana_varijabla naziv="DomainObject.Predmet.SudioniciListAdressOIB_1">
      <item>FINA Regionalni centar Zagreb, OIB 85821130368, Trg svibanjskih žrtava 1995. 1,10000 Zagreb</item>
      <item>MDB SPORT d.o.o., OIB 41418542781, Hruševečka 1,10000 Zagreb</item>
      <item>Branka Perković, OIB 63701367275, Hrvoja Macanovića 3,10000 Zagreb</item>
      <item>Duško Mišković, OIB 46725361845, Dubrovačka 15,21000 Split</item>
      <item>Ana Vičević Gračanin, OIB 75471893129, Čavle 117,51218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41418542781</item>
      <item>, OIB 63701367275</item>
      <item>, OIB 46725361845</item>
      <item>, OIB 75471893129</item>
    </izvorni_sadrzaj>
    <derivirana_varijabla naziv="DomainObject.Predmet.SudioniciListNazivOIB_1">
      <item>, OIB 85821130368</item>
      <item>, OIB 41418542781</item>
      <item>, OIB 63701367275</item>
      <item>, OIB 46725361845</item>
      <item>, OIB 75471893129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2017.</izvorni_sadrzaj>
    <derivirana_varijabla naziv="DomainObject.Predmet.DatumZadnjeOdrzaneSudskeRadnje_1">15. svibnja 2017.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St-2686/2016-40</izvorni_sadrzaj>
    <derivirana_varijabla naziv="DomainObject.PredzadnjaOdlukaIzPredmeta.Oznaka_1">St-2686/2016-40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593</properties:Characters>
  <properties:Lines>30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2019-03-19T13:08:00Z</dcterms:created>
  <dc:creator>Vlasta Bogović Milisavljević</dc:creator>
  <cp:lastModifiedBy>Natalija Perković</cp:lastModifiedBy>
  <cp:lastPrinted>2019-03-20T07:48:00Z</cp:lastPrinted>
  <dcterms:modified xmlns:xsi="http://www.w3.org/2001/XMLSchema-instance" xsi:type="dcterms:W3CDTF">2019-03-20T07:48:00Z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St-2686/2016-49 / Odluka - Zaključak (St-2686-16_Zaključak.docx)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