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ead5" w14:paraId="66fead5" w:rsidRDefault="00076594" w:rsidP="00D0064A" w:rsidR="00076594" w:rsidRPr="00D0064A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D0064A" w:rsidRPr="00D0064A">
        <w:rPr>
          <w:rFonts w:cs="Times New Roman" w:eastAsia="Times New Roman"/>
          <w:szCs w:val="24"/>
          <w:lang w:eastAsia="hr-HR"/>
        </w:rPr>
        <w:t>BOLUS MA</w:t>
      </w:r>
      <w:r w:rsidR="00D0064A">
        <w:rPr>
          <w:rFonts w:cs="Times New Roman" w:eastAsia="Times New Roman"/>
          <w:szCs w:val="24"/>
          <w:lang w:eastAsia="hr-HR"/>
        </w:rPr>
        <w:t xml:space="preserve">RKETING d.o.o. „u likvidaciji“ Umag, Ljubljanska 1, OIB </w:t>
      </w:r>
      <w:r w:rsidR="00D0064A" w:rsidRPr="00D0064A">
        <w:rPr>
          <w:rFonts w:cs="Times New Roman" w:eastAsia="Times New Roman"/>
          <w:szCs w:val="24"/>
          <w:lang w:eastAsia="hr-HR"/>
        </w:rPr>
        <w:t>04948647240</w:t>
      </w:r>
      <w:r w:rsidR="00D0064A">
        <w:rPr>
          <w:rFonts w:cs="Times New Roman" w:eastAsia="Times New Roman"/>
          <w:szCs w:val="24"/>
          <w:lang w:eastAsia="hr-HR"/>
        </w:rPr>
        <w:t xml:space="preserve">, MBS </w:t>
      </w:r>
      <w:r w:rsidR="00D0064A" w:rsidRPr="00D0064A">
        <w:rPr>
          <w:rFonts w:cs="Times New Roman" w:eastAsia="Times New Roman"/>
          <w:szCs w:val="24"/>
          <w:lang w:eastAsia="hr-HR"/>
        </w:rPr>
        <w:t>130022353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nadalje SZ), 24. kolovoza 2017. objavljuje sljedeći</w:t>
      </w:r>
    </w:p>
    <w:p w:rsidRDefault="00076594" w:rsidP="00076594" w:rsidR="0007659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76594" w:rsidP="00076594" w:rsidR="0007659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76594" w:rsidP="00076594" w:rsidR="00076594">
      <w:pPr>
        <w:ind w:firstLine="708"/>
        <w:rPr>
          <w:szCs w:val="24"/>
        </w:rPr>
      </w:pPr>
    </w:p>
    <w:p w:rsidRDefault="00076594" w:rsidP="00D0064A" w:rsidR="00076594" w:rsidRPr="006438C7">
      <w:pPr>
        <w:ind w:firstLine="708"/>
        <w:rPr>
          <w:szCs w:val="24"/>
        </w:rPr>
      </w:pPr>
      <w:r>
        <w:rPr>
          <w:szCs w:val="24"/>
        </w:rPr>
        <w:t xml:space="preserve">I. Dužnik </w:t>
      </w:r>
      <w:r w:rsidR="00D0064A" w:rsidRPr="00D0064A">
        <w:rPr>
          <w:rFonts w:cs="Times New Roman" w:eastAsia="Times New Roman"/>
          <w:szCs w:val="24"/>
          <w:lang w:eastAsia="hr-HR"/>
        </w:rPr>
        <w:t>BOLUS MA</w:t>
      </w:r>
      <w:r w:rsidR="00D0064A">
        <w:rPr>
          <w:rFonts w:cs="Times New Roman" w:eastAsia="Times New Roman"/>
          <w:szCs w:val="24"/>
          <w:lang w:eastAsia="hr-HR"/>
        </w:rPr>
        <w:t xml:space="preserve">RKETING d.o.o. „u likvidaciji“ Umag, Ljubljanska 1, OIB </w:t>
      </w:r>
      <w:r w:rsidR="00D0064A" w:rsidRPr="00D0064A">
        <w:rPr>
          <w:rFonts w:cs="Times New Roman" w:eastAsia="Times New Roman"/>
          <w:szCs w:val="24"/>
          <w:lang w:eastAsia="hr-HR"/>
        </w:rPr>
        <w:t>04948647240</w:t>
      </w:r>
      <w:r w:rsidR="00D0064A">
        <w:rPr>
          <w:rFonts w:cs="Times New Roman" w:eastAsia="Times New Roman"/>
          <w:szCs w:val="24"/>
          <w:lang w:eastAsia="hr-HR"/>
        </w:rPr>
        <w:t xml:space="preserve">, MBS </w:t>
      </w:r>
      <w:r w:rsidR="00D0064A" w:rsidRPr="00D0064A">
        <w:rPr>
          <w:rFonts w:cs="Times New Roman" w:eastAsia="Times New Roman"/>
          <w:szCs w:val="24"/>
          <w:lang w:eastAsia="hr-HR"/>
        </w:rPr>
        <w:t>130022353</w:t>
      </w:r>
      <w:r w:rsidR="00D0064A"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je pravna osoba koja n</w:t>
      </w:r>
      <w:r w:rsidR="00D0064A">
        <w:rPr>
          <w:rFonts w:cs="Times New Roman" w:eastAsia="Times New Roman"/>
          <w:szCs w:val="24"/>
          <w:lang w:eastAsia="hr-HR"/>
        </w:rPr>
        <w:t>ema zaposlenih, koja je na dan 2</w:t>
      </w:r>
      <w:r>
        <w:rPr>
          <w:rFonts w:cs="Times New Roman" w:eastAsia="Times New Roman"/>
          <w:szCs w:val="24"/>
          <w:lang w:eastAsia="hr-HR"/>
        </w:rPr>
        <w:t>1.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76594" w:rsidP="00076594" w:rsidR="00076594">
      <w:pPr>
        <w:ind w:firstLine="708"/>
        <w:rPr>
          <w:szCs w:val="24"/>
        </w:rPr>
      </w:pPr>
    </w:p>
    <w:p w:rsidRDefault="00076594" w:rsidP="00076594" w:rsidR="0007659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</w:t>
      </w:r>
      <w:r w:rsidR="00D0064A">
        <w:rPr>
          <w:szCs w:val="24"/>
        </w:rPr>
        <w:t>ova za plaćanje dužnika na dan 2</w:t>
      </w:r>
      <w:r>
        <w:rPr>
          <w:szCs w:val="24"/>
        </w:rPr>
        <w:t xml:space="preserve">1. kolovoza 2017. iznosio </w:t>
      </w:r>
      <w:r w:rsidR="00D0064A">
        <w:rPr>
          <w:szCs w:val="24"/>
        </w:rPr>
        <w:t>6.694,39</w:t>
      </w:r>
      <w:r>
        <w:rPr>
          <w:szCs w:val="24"/>
        </w:rPr>
        <w:t xml:space="preserve"> kn.</w:t>
      </w:r>
    </w:p>
    <w:p w:rsidRDefault="00076594" w:rsidP="00076594" w:rsidR="00076594">
      <w:pPr>
        <w:rPr>
          <w:szCs w:val="24"/>
        </w:rPr>
      </w:pPr>
    </w:p>
    <w:p w:rsidRDefault="00076594" w:rsidP="00076594" w:rsidR="0007659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076594" w:rsidP="00076594" w:rsidR="0007659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76594" w:rsidP="00076594" w:rsidR="0007659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3333-4</w:t>
      </w:r>
      <w:r w:rsidR="00D0064A">
        <w:rPr>
          <w:rFonts w:cs="Times New Roman" w:eastAsia="Times New Roman"/>
          <w:szCs w:val="24"/>
          <w:lang w:eastAsia="hr-HR"/>
        </w:rPr>
        <w:t>90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HR4323900011300029763, poziv na broj 020-49</w:t>
      </w:r>
      <w:r w:rsidR="00D0064A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076594" w:rsidP="00076594" w:rsidR="00076594">
      <w:pPr>
        <w:ind w:firstLine="708"/>
        <w:rPr>
          <w:szCs w:val="24"/>
        </w:rPr>
      </w:pPr>
    </w:p>
    <w:p w:rsidRDefault="00076594" w:rsidP="00076594" w:rsidR="0007659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76594" w:rsidP="00076594" w:rsidR="00076594">
      <w:pPr>
        <w:ind w:firstLine="708"/>
        <w:rPr>
          <w:szCs w:val="24"/>
        </w:rPr>
      </w:pPr>
    </w:p>
    <w:p w:rsidRDefault="00076594" w:rsidP="00076594" w:rsidR="00076594">
      <w:pPr>
        <w:jc w:val="center"/>
        <w:rPr>
          <w:szCs w:val="24"/>
        </w:rPr>
      </w:pPr>
      <w:r>
        <w:rPr>
          <w:szCs w:val="24"/>
        </w:rPr>
        <w:t>U Pazinu 24. kolovoza 2017.</w:t>
      </w:r>
    </w:p>
    <w:p w:rsidRDefault="00076594" w:rsidP="00076594" w:rsidR="00076594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076594" w:rsidP="00076594" w:rsidR="00076594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076594" w:rsidP="00076594" w:rsidR="00076594">
      <w:pPr>
        <w:rPr>
          <w:szCs w:val="24"/>
        </w:rPr>
      </w:pPr>
      <w:r>
        <w:rPr>
          <w:szCs w:val="24"/>
        </w:rPr>
        <w:t>DNA:</w:t>
      </w:r>
    </w:p>
    <w:p w:rsidRDefault="00076594" w:rsidP="00076594" w:rsidR="00076594" w:rsidRPr="00076594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076594" w:rsidRPr="00076594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594" w:rsidP="00076594" w:rsidR="00076594">
      <w:r>
        <w:separator/>
      </w:r>
    </w:p>
  </w:endnote>
  <w:endnote w:id="0" w:type="continuationSeparator">
    <w:p w:rsidRDefault="00076594" w:rsidP="00076594" w:rsidR="00076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594" w:rsidP="00076594" w:rsidR="00076594">
      <w:r>
        <w:separator/>
      </w:r>
    </w:p>
  </w:footnote>
  <w:footnote w:id="0" w:type="continuationSeparator">
    <w:p w:rsidRDefault="00076594" w:rsidP="00076594" w:rsidR="000765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594" w:rsidP="00076594" w:rsidR="00076594">
    <w:pPr>
      <w:pStyle w:val="Zaglavlje"/>
      <w:jc w:val="right"/>
    </w:pPr>
    <w:r>
      <w:t>9 St-490/2017-3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7994"/>
    <w:rsid w:val="00076594"/>
    <w:rsid w:val="00277F56"/>
    <w:rsid w:val="00517994"/>
    <w:rsid w:val="009676C7"/>
    <w:rsid w:val="00D0064A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659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659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765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659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77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F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F5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F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F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659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659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765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659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77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F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F5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F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F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719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2549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0712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3957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150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080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595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21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9783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255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370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2017.</izvorni_sadrzaj>
    <derivirana_varijabla naziv="DomainObject.Predmet.DatumOsnivanja_1">23.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St-490/2017</izvorni_sadrzaj>
    <derivirana_varijabla naziv="DomainObject.Predmet.OznakaBroj_1">St-490/2017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BOLUS MARKETING d.o.o. "u likvidaciji", UMAG</izvorni_sadrzaj>
    <derivirana_varijabla naziv="DomainObject.Predmet.ProtustrankaFormated_1">  BOLUS MARKETING d.o.o. "u likvidaciji", UMAG</derivirana_varijabla>
  </DomainObject.Predmet.ProtustrankaFormated>
  <DomainObject.Predmet.ProtustrankaFormatedOIB>
    <izvorni_sadrzaj>  BOLUS MARKETING d.o.o. "u likvidaciji", UMAG, OIB 04948647240</izvorni_sadrzaj>
    <derivirana_varijabla naziv="DomainObject.Predmet.ProtustrankaFormatedOIB_1">  BOLUS MARKETING d.o.o. "u likvidaciji", UMAG, OIB 04948647240</derivirana_varijabla>
  </DomainObject.Predmet.ProtustrankaFormatedOIB>
  <DomainObject.Predmet.ProtustrankaFormatedWithAdress>
    <izvorni_sadrzaj> BOLUS MARKETING d.o.o. "u likvidaciji", UMAG, Ljubljanska 1, 52470 Umag</izvorni_sadrzaj>
    <derivirana_varijabla naziv="DomainObject.Predmet.ProtustrankaFormatedWithAdress_1"> BOLUS MARKETING d.o.o. "u likvidaciji", UMAG, Ljubljanska 1, 52470 Umag</derivirana_varijabla>
  </DomainObject.Predmet.ProtustrankaFormatedWithAdress>
  <DomainObject.Predmet.ProtustrankaFormatedWithAdressOIB>
    <izvorni_sadrzaj> BOLUS MARKETING d.o.o. "u likvidaciji", UMAG, OIB 04948647240, Ljubljanska 1, 52470 Umag</izvorni_sadrzaj>
    <derivirana_varijabla naziv="DomainObject.Predmet.ProtustrankaFormatedWithAdressOIB_1"> BOLUS MARKETING d.o.o. "u likvidaciji", UMAG, OIB 04948647240, Ljubljanska 1, 52470 Umag</derivirana_varijabla>
  </DomainObject.Predmet.ProtustrankaFormatedWithAdressOIB>
  <DomainObject.Predmet.ProtustrankaWithAdress>
    <izvorni_sadrzaj>BOLUS MARKETING d.o.o. "u likvidaciji", UMAG Ljubljanska 1, 52470 Umag</izvorni_sadrzaj>
    <derivirana_varijabla naziv="DomainObject.Predmet.ProtustrankaWithAdress_1">BOLUS MARKETING d.o.o. "u likvidaciji", UMAG Ljubljanska 1, 52470 Umag</derivirana_varijabla>
  </DomainObject.Predmet.ProtustrankaWithAdress>
  <DomainObject.Predmet.ProtustrankaWithAdressOIB>
    <izvorni_sadrzaj>BOLUS MARKETING d.o.o. "u likvidaciji", UMAG, OIB 04948647240, Ljubljanska 1, 52470 Umag</izvorni_sadrzaj>
    <derivirana_varijabla naziv="DomainObject.Predmet.ProtustrankaWithAdressOIB_1">BOLUS MARKETING d.o.o. "u likvidaciji", UMAG, OIB 04948647240, Ljubljanska 1, 52470 Umag</derivirana_varijabla>
  </DomainObject.Predmet.ProtustrankaWithAdressOIB>
  <DomainObject.Predmet.ProtustrankaNazivFormated>
    <izvorni_sadrzaj>BOLUS MARKETING d.o.o. "u likvidaciji", UMAG</izvorni_sadrzaj>
    <derivirana_varijabla naziv="DomainObject.Predmet.ProtustrankaNazivFormated_1">BOLUS MARKETING d.o.o. "u likvidaciji", UMAG</derivirana_varijabla>
  </DomainObject.Predmet.ProtustrankaNazivFormated>
  <DomainObject.Predmet.ProtustrankaNazivFormatedOIB>
    <izvorni_sadrzaj>BOLUS MARKETING d.o.o. "u likvidaciji", UMAG, OIB 04948647240</izvorni_sadrzaj>
    <derivirana_varijabla naziv="DomainObject.Predmet.ProtustrankaNazivFormatedOIB_1">BOLUS MARKETING d.o.o. "u likvidaciji", UMAG, OIB 04948647240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6694.39</izvorni_sadrzaj>
    <derivirana_varijabla naziv="DomainObject.Predmet.TrenutnaVrijednost_1">6694.39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BOLUS MARKETING d.o.o. "u likvidaciji", UMAG</item>
    </izvorni_sadrzaj>
    <derivirana_varijabla naziv="DomainObject.Predmet.ProtuStrankaListFormated_1">
      <item>BOLUS MARKETING d.o.o. "u likvidaciji", UMAG</item>
    </derivirana_varijabla>
  </DomainObject.Predmet.ProtuStrankaListFormated>
  <DomainObject.Predmet.ProtuStrankaListFormatedOIB>
    <izvorni_sadrzaj>
      <item>BOLUS MARKETING d.o.o. "u likvidaciji", UMAG, OIB 04948647240</item>
    </izvorni_sadrzaj>
    <derivirana_varijabla naziv="DomainObject.Predmet.ProtuStrankaListFormatedOIB_1">
      <item>BOLUS MARKETING d.o.o. "u likvidaciji", UMAG, OIB 04948647240</item>
    </derivirana_varijabla>
  </DomainObject.Predmet.ProtuStrankaListFormatedOIB>
  <DomainObject.Predmet.ProtuStrankaListFormatedWithAdress>
    <izvorni_sadrzaj>
      <item>BOLUS MARKETING d.o.o. "u likvidaciji", UMAG, Ljubljanska 1, 52470 Umag</item>
    </izvorni_sadrzaj>
    <derivirana_varijabla naziv="DomainObject.Predmet.ProtuStrankaListFormatedWithAdress_1">
      <item>BOLUS MARKETING d.o.o. "u likvidaciji", UMAG, Ljubljanska 1, 52470 Umag</item>
    </derivirana_varijabla>
  </DomainObject.Predmet.ProtuStrankaListFormatedWithAdress>
  <DomainObject.Predmet.ProtuStrankaListFormatedWithAdressOIB>
    <izvorni_sadrzaj>
      <item>BOLUS MARKETING d.o.o. "u likvidaciji", UMAG, OIB 04948647240, Ljubljanska 1, 52470 Umag</item>
    </izvorni_sadrzaj>
    <derivirana_varijabla naziv="DomainObject.Predmet.ProtuStrankaListFormatedWithAdressOIB_1">
      <item>BOLUS MARKETING d.o.o. "u likvidaciji", UMAG, OIB 04948647240, Ljubljanska 1, 52470 Umag</item>
    </derivirana_varijabla>
  </DomainObject.Predmet.ProtuStrankaListFormatedWithAdressOIB>
  <DomainObject.Predmet.ProtuStrankaListNazivFormated>
    <izvorni_sadrzaj>
      <item>BOLUS MARKETING d.o.o. "u likvidaciji", UMAG</item>
    </izvorni_sadrzaj>
    <derivirana_varijabla naziv="DomainObject.Predmet.ProtuStrankaListNazivFormated_1">
      <item>BOLUS MARKETING d.o.o. "u likvidaciji", UMAG</item>
    </derivirana_varijabla>
  </DomainObject.Predmet.ProtuStrankaListNazivFormated>
  <DomainObject.Predmet.ProtuStrankaListNazivFormatedOIB>
    <izvorni_sadrzaj>
      <item>BOLUS MARKETING d.o.o. "u likvidaciji", UMAG, OIB 04948647240</item>
    </izvorni_sadrzaj>
    <derivirana_varijabla naziv="DomainObject.Predmet.ProtuStrankaListNazivFormatedOIB_1">
      <item>BOLUS MARKETING d.o.o. "u likvidaciji", UMAG, OIB 04948647240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BOLUS MARKETING d.o.o. "u likvidaciji", UMAG</izvorni_sadrzaj>
    <derivirana_varijabla naziv="DomainObject.Predmet.ProtustrankaIDrugi_1">BOLUS MARKETING d.o.o. "u likvidaciji",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BOLUS MARKETING d.o.o. "u likvidaciji", UMAG, OIB 04948647240, Ljubljanska 1, 52470 Umag</izvorni_sadrzaj>
    <derivirana_varijabla naziv="DomainObject.Predmet.ProtustrankaIDrugiAdressOIB_1">BOLUS MARKETING d.o.o. "u likvidaciji", UMAG, OIB 04948647240, Ljubljanska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BOLUS MARKETING d.o.o. "u likvidaciji", UMAG</item>
    </izvorni_sadrzaj>
    <derivirana_varijabla naziv="DomainObject.Predmet.SudioniciListNaziv_1">
      <item>FINANCIJSKA AGENCIJA, RC RIJEKA, PODRUŽNICA PULA, PULA</item>
      <item>BOLUS MARKETING d.o.o. "u likvidaciji",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BOLUS MARKETING d.o.o. "u likvidaciji", UMAG, OIB 04948647240, Ljubljanska 1,52470 Umag</item>
    </izvorni_sadrzaj>
    <derivirana_varijabla naziv="DomainObject.Predmet.SudioniciListAdressOIB_1">
      <item>FINANCIJSKA AGENCIJA, RC RIJEKA, PODRUŽNICA PULA, PULA, OIB 85821130368, F. Kurelca 8,51000 Rijeka</item>
      <item>BOLUS MARKETING d.o.o. "u likvidaciji", UMAG, OIB 04948647240, Ljubljanska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04948647240</item>
    </izvorni_sadrzaj>
    <derivirana_varijabla naziv="DomainObject.Predmet.SudioniciListNazivOIB_1">
      <item>, OIB 85821130368</item>
      <item>, OIB 04948647240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2689</properties:Characters>
  <properties:Lines>50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2017-08-24T10:28:00Z</dcterms:created>
  <dc:creator>Mihaela Kaligari</dc:creator>
  <dc:description/>
  <cp:keywords/>
  <cp:lastModifiedBy>Ana Jeromela</cp:lastModifiedBy>
  <dcterms:modified xmlns:xsi="http://www.w3.org/2001/XMLSchema-instance" xsi:type="dcterms:W3CDTF">2017-08-24T11:21:00Z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