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8dbb" w14:paraId="2d18dbb" w:rsidRDefault="0077456D" w:rsidP="004B741D" w:rsidR="004B741D">
      <w:pPr>
        <w:jc w:val="right"/>
        <w15:collapsed w:val="false"/>
      </w:pPr>
      <w:r>
        <w:t>6 St-</w:t>
      </w:r>
      <w:r w:rsidR="00990F42">
        <w:t>874/16-6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990F42">
        <w:t xml:space="preserve">Financijska agencija OIB 85821130368, Regionalni centar Osijek, Podružnica Osijek L. </w:t>
      </w:r>
      <w:proofErr w:type="spellStart"/>
      <w:r w:rsidR="00990F42">
        <w:t>Jagera</w:t>
      </w:r>
      <w:proofErr w:type="spellEnd"/>
      <w:r w:rsidR="00990F42">
        <w:t xml:space="preserve"> 3 za otvaranje stečajnog postupka nad dužnikom </w:t>
      </w:r>
      <w:r w:rsidR="00990F42">
        <w:rPr>
          <w:b/>
        </w:rPr>
        <w:t>STATUS d.o.o., Čepin, Psunjska 38, MBS: 030091771</w:t>
      </w:r>
      <w:r w:rsidR="00990F42">
        <w:t xml:space="preserve">, </w:t>
      </w:r>
      <w:r w:rsidR="00990F42">
        <w:rPr>
          <w:b/>
        </w:rPr>
        <w:t>OIB: 77756822112</w:t>
      </w:r>
      <w:r w:rsidR="000E2913">
        <w:rPr>
          <w:b/>
        </w:rPr>
        <w:t xml:space="preserve">, </w:t>
      </w:r>
      <w:r w:rsidR="000E2913">
        <w:t xml:space="preserve">dana </w:t>
      </w:r>
      <w:r w:rsidR="00990F42">
        <w:t>19. siječnja 2017. g.,</w:t>
      </w:r>
    </w:p>
    <w:p w:rsidRDefault="00990F42" w:rsidP="00990F42" w:rsidR="00094230">
      <w:pPr>
        <w:tabs>
          <w:tab w:pos="6615" w:val="left"/>
        </w:tabs>
        <w:jc w:val="both"/>
      </w:pPr>
      <w:r>
        <w:tab/>
      </w: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 w:rsidRPr="00990F4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990F42">
        <w:rPr>
          <w:b/>
        </w:rPr>
        <w:t>STATUS d.o.o., Čepin, Psunjska 38, MBS: 030091771</w:t>
      </w:r>
      <w:r w:rsidR="00990F42">
        <w:t xml:space="preserve">, </w:t>
      </w:r>
      <w:r w:rsidR="00990F42">
        <w:rPr>
          <w:b/>
        </w:rPr>
        <w:t>OIB: 77756822112</w:t>
      </w:r>
      <w:r w:rsidR="004952D7">
        <w:rPr>
          <w:b/>
        </w:rPr>
        <w:t>.</w:t>
      </w:r>
    </w:p>
    <w:p w:rsidRDefault="003742E1" w:rsidP="00990F42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990F42" w:rsidRPr="00990F42">
        <w:rPr>
          <w:b/>
        </w:rPr>
        <w:t xml:space="preserve">Jadranka </w:t>
      </w:r>
      <w:proofErr w:type="spellStart"/>
      <w:r w:rsidR="00990F42" w:rsidRPr="00990F42">
        <w:rPr>
          <w:b/>
        </w:rPr>
        <w:t>Šeput</w:t>
      </w:r>
      <w:proofErr w:type="spellEnd"/>
      <w:r w:rsidR="00990F42" w:rsidRPr="00990F42">
        <w:rPr>
          <w:b/>
        </w:rPr>
        <w:t>, Osijek, Dalmatinska 17, OIB: 56729601545</w:t>
      </w:r>
      <w:r w:rsidR="00990F42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990F42">
        <w:t>13. travnja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990F42">
        <w:rPr>
          <w:b/>
        </w:rPr>
        <w:t>STATUS d.o.o., Čepin, Psunjska 38, MBS: 030091771</w:t>
      </w:r>
      <w:r w:rsidR="00990F42">
        <w:t xml:space="preserve">, </w:t>
      </w:r>
      <w:r w:rsidR="00990F42">
        <w:rPr>
          <w:b/>
        </w:rPr>
        <w:t>OIB: 77756822112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990F42">
        <w:t>1. rujan 2015</w:t>
      </w:r>
      <w:r w:rsidR="00C84B33">
        <w:t>. g.</w:t>
      </w:r>
      <w:r w:rsidR="00316834">
        <w:t xml:space="preserve"> u očevidniku redoslijeda osnova za plaćanje ima evidentirane neizvršene osnove za plaćanje u neprekinutom razdoblju od </w:t>
      </w:r>
      <w:r w:rsidR="00990F42">
        <w:t>566</w:t>
      </w:r>
      <w:r w:rsidR="00C0654F">
        <w:t xml:space="preserve"> </w:t>
      </w:r>
      <w:r w:rsidR="00316834">
        <w:t xml:space="preserve">dana u ukupnom iznosu od </w:t>
      </w:r>
      <w:r w:rsidR="00990F42">
        <w:t>328.989,83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D259A4">
        <w:t>1</w:t>
      </w:r>
      <w:r w:rsidR="00316834">
        <w:t xml:space="preserve"> zaposlenika.</w:t>
      </w:r>
    </w:p>
    <w:p w:rsidRDefault="00990F42" w:rsidP="00990F42" w:rsidR="00990F42">
      <w:pPr>
        <w:jc w:val="right"/>
      </w:pPr>
      <w:r>
        <w:lastRenderedPageBreak/>
        <w:t>6 St-874/16-6</w:t>
      </w:r>
    </w:p>
    <w:p w:rsidRDefault="00004F11" w:rsidP="00004F11" w:rsidR="00004F11">
      <w:pPr>
        <w:pStyle w:val="Tijeloteksta"/>
        <w:ind w:firstLine="708"/>
      </w:pP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990F42">
        <w:rPr>
          <w:b/>
        </w:rPr>
        <w:t xml:space="preserve">Jadranka </w:t>
      </w:r>
      <w:proofErr w:type="spellStart"/>
      <w:r w:rsidR="00990F42">
        <w:rPr>
          <w:b/>
        </w:rPr>
        <w:t>Šeput</w:t>
      </w:r>
      <w:proofErr w:type="spellEnd"/>
      <w:r w:rsidR="00990F42">
        <w:rPr>
          <w:b/>
        </w:rPr>
        <w:t xml:space="preserve"> iz Osijeka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990F42">
        <w:t>19. siječnja 2017.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C0654F" w:rsidP="00C0654F" w:rsidR="00C0654F">
      <w:pPr>
        <w:pStyle w:val="Tijeloteksta"/>
        <w:jc w:val="left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990F42" w:rsidP="00C0654F" w:rsidR="00990F42">
      <w:pPr>
        <w:pStyle w:val="Tijeloteksta"/>
        <w:jc w:val="left"/>
      </w:pPr>
    </w:p>
    <w:p w:rsidRDefault="00C0654F" w:rsidP="00990F42" w:rsidR="00990F42" w:rsidRPr="00990F42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proofErr w:type="spellStart"/>
      <w:r>
        <w:t>priv</w:t>
      </w:r>
      <w:proofErr w:type="spellEnd"/>
      <w:r>
        <w:t>. st. upravitelj</w:t>
      </w:r>
      <w:r w:rsidR="00AC544E">
        <w:t xml:space="preserve"> </w:t>
      </w:r>
      <w:r w:rsidR="00990F42" w:rsidRPr="00990F42">
        <w:t>Jadranka</w:t>
      </w:r>
      <w:r w:rsidR="00990F42">
        <w:t xml:space="preserve"> </w:t>
      </w:r>
      <w:proofErr w:type="spellStart"/>
      <w:r w:rsidR="00990F42">
        <w:t>Šeput</w:t>
      </w:r>
      <w:proofErr w:type="spellEnd"/>
      <w:r w:rsidR="00990F42">
        <w:t>, Osijek, Dalmatinska 17</w:t>
      </w:r>
    </w:p>
    <w:p w:rsidRDefault="00C0654F" w:rsidP="00990F42" w:rsidR="00990F42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C0654F" w:rsidR="00990F42" w:rsidRPr="00990F42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  <w:r w:rsidR="00990F42" w:rsidRPr="00990F42">
        <w:t>Igor Smolčić, Čepin, Psunjska 38</w:t>
      </w:r>
      <w:r w:rsidR="00990F42">
        <w:rPr>
          <w:b/>
        </w:rPr>
        <w:t xml:space="preserve"> </w:t>
      </w:r>
    </w:p>
    <w:p w:rsidRDefault="00C0654F" w:rsidP="00C0654F" w:rsidR="0013312A">
      <w:pPr>
        <w:numPr>
          <w:ilvl w:val="0"/>
          <w:numId w:val="3"/>
        </w:numPr>
        <w:tabs>
          <w:tab w:pos="6195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bookmarkStart w:name="_GoBack" w:id="0"/>
      <w:bookmarkEnd w:id="0"/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K-</w:t>
      </w:r>
      <w:r w:rsidR="00990F42">
        <w:t>19.2.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2D5985" w:rsidP="0044276A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DD6" w:rsidR="00C95DD6">
      <w:r>
        <w:separator/>
      </w:r>
    </w:p>
  </w:endnote>
  <w:endnote w:id="0" w:type="continuationSeparator">
    <w:p w:rsidRDefault="00C95DD6" w:rsidR="00C95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DD6" w:rsidR="00C95DD6">
      <w:r>
        <w:separator/>
      </w:r>
    </w:p>
  </w:footnote>
  <w:footnote w:id="0" w:type="continuationSeparator">
    <w:p w:rsidRDefault="00C95DD6" w:rsidR="00C95D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A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6576E"/>
    <w:rsid w:val="00070D0F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2142C7"/>
    <w:rsid w:val="00223C8E"/>
    <w:rsid w:val="00235549"/>
    <w:rsid w:val="00253D1A"/>
    <w:rsid w:val="00291B9C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742E1"/>
    <w:rsid w:val="00386AD3"/>
    <w:rsid w:val="003C2A7D"/>
    <w:rsid w:val="003E08E5"/>
    <w:rsid w:val="003E147C"/>
    <w:rsid w:val="003E3A0B"/>
    <w:rsid w:val="004011EC"/>
    <w:rsid w:val="0044276A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0F42"/>
    <w:rsid w:val="00994095"/>
    <w:rsid w:val="009B0969"/>
    <w:rsid w:val="009C13EB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B00E84"/>
    <w:rsid w:val="00B32D98"/>
    <w:rsid w:val="00B4074F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95DD6"/>
    <w:rsid w:val="00CA5EA9"/>
    <w:rsid w:val="00CB7AB0"/>
    <w:rsid w:val="00CF4431"/>
    <w:rsid w:val="00CF53A8"/>
    <w:rsid w:val="00D178DC"/>
    <w:rsid w:val="00D259A4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3483F"/>
    <w:rsid w:val="00F57859"/>
    <w:rsid w:val="00F618C3"/>
    <w:rsid w:val="00F61B56"/>
    <w:rsid w:val="00F76EF7"/>
    <w:rsid w:val="00F80660"/>
    <w:rsid w:val="00F8686C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990F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27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27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7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7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7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990F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27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27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7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7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7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St-874/2016-6</izvorni_sadrzaj>
    <derivirana_varijabla naziv="DomainObject.Oznaka_1">St-874/2016-6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STATUS d.o.o. za proizvodnju, trgovinu i usluge</izvorni_sadrzaj>
    <derivirana_varijabla naziv="DomainObject.Predmet.ProtustrankaFormated_1">  STATUS d.o.o. za proizvodnju, trgovinu i usluge</derivirana_varijabla>
  </DomainObject.Predmet.ProtustrankaFormated>
  <DomainObject.Predmet.ProtustrankaFormatedOIB>
    <izvorni_sadrzaj>  STATUS d.o.o. za proizvodnju, trgovinu i usluge, OIB 77756822112</izvorni_sadrzaj>
    <derivirana_varijabla naziv="DomainObject.Predmet.ProtustrankaFormatedOIB_1">  STATUS d.o.o. za proizvodnju, trgovinu i usluge, OIB 77756822112</derivirana_varijabla>
  </DomainObject.Predmet.ProtustrankaFormatedOIB>
  <DomainObject.Predmet.ProtustrankaFormatedWithAdress>
    <izvorni_sadrzaj> STATUS d.o.o. za proizvodnju, trgovinu i usluge, Psunjska 38, 31431 Čepin</izvorni_sadrzaj>
    <derivirana_varijabla naziv="DomainObject.Predmet.ProtustrankaFormatedWithAdress_1"> STATUS d.o.o. za proizvodnju, trgovinu i usluge, Psunjska 38, 31431 Čepin</derivirana_varijabla>
  </DomainObject.Predmet.ProtustrankaFormatedWithAdress>
  <DomainObject.Predmet.ProtustrankaFormatedWithAdressOIB>
    <izvorni_sadrzaj> STATUS d.o.o. za proizvodnju, trgovinu i usluge, OIB 77756822112, Psunjska 38, 31431 Čepin</izvorni_sadrzaj>
    <derivirana_varijabla naziv="DomainObject.Predmet.ProtustrankaFormatedWithAdressOIB_1"> STATUS d.o.o. za proizvodnju, trgovinu i usluge, OIB 77756822112, Psunjska 38, 31431 Čepin</derivirana_varijabla>
  </DomainObject.Predmet.ProtustrankaFormatedWithAdressOIB>
  <DomainObject.Predmet.ProtustrankaWithAdress>
    <izvorni_sadrzaj>STATUS d.o.o. za proizvodnju, trgovinu i usluge Psunjska 38, 31431 Čepin</izvorni_sadrzaj>
    <derivirana_varijabla naziv="DomainObject.Predmet.ProtustrankaWithAdress_1">STATUS d.o.o. za proizvodnju, trgovinu i usluge Psunjska 38, 31431 Čepin</derivirana_varijabla>
  </DomainObject.Predmet.ProtustrankaWithAdress>
  <DomainObject.Predmet.ProtustrankaWithAdressOIB>
    <izvorni_sadrzaj>STATUS d.o.o. za proizvodnju, trgovinu i usluge, OIB 77756822112, Psunjska 38, 31431 Čepin</izvorni_sadrzaj>
    <derivirana_varijabla naziv="DomainObject.Predmet.ProtustrankaWithAdressOIB_1">STATUS d.o.o. za proizvodnju, trgovinu i usluge, OIB 77756822112, Psunjska 38, 31431 Čepin</derivirana_varijabla>
  </DomainObject.Predmet.ProtustrankaWithAdressOIB>
  <DomainObject.Predmet.ProtustrankaNazivFormated>
    <izvorni_sadrzaj>STATUS d.o.o. za proizvodnju, trgovinu i usluge</izvorni_sadrzaj>
    <derivirana_varijabla naziv="DomainObject.Predmet.ProtustrankaNazivFormated_1">STATUS d.o.o. za proizvodnju, trgovinu i usluge</derivirana_varijabla>
  </DomainObject.Predmet.ProtustrankaNazivFormated>
  <DomainObject.Predmet.ProtustrankaNazivFormatedOIB>
    <izvorni_sadrzaj>STATUS d.o.o. za proizvodnju, trgovinu i usluge, OIB 77756822112</izvorni_sadrzaj>
    <derivirana_varijabla naziv="DomainObject.Predmet.ProtustrankaNazivFormatedOIB_1">STATUS d.o.o. za proizvodnju, trgovinu i usluge, OIB 77756822112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STATUS d.o.o. za proizvodnju, trgovinu i usluge</item>
    </izvorni_sadrzaj>
    <derivirana_varijabla naziv="DomainObject.Predmet.ProtuStrankaListFormated_1">
      <item>STATUS d.o.o. za proizvodnju, trgovinu i usluge</item>
    </derivirana_varijabla>
  </DomainObject.Predmet.ProtuStrankaListFormated>
  <DomainObject.Predmet.ProtuStrankaListFormatedOIB>
    <izvorni_sadrzaj>
      <item>STATUS d.o.o. za proizvodnju, trgovinu i usluge, OIB 77756822112</item>
    </izvorni_sadrzaj>
    <derivirana_varijabla naziv="DomainObject.Predmet.ProtuStrankaListFormatedOIB_1">
      <item>STATUS d.o.o. za proizvodnju, trgovinu i usluge, OIB 77756822112</item>
    </derivirana_varijabla>
  </DomainObject.Predmet.ProtuStrankaListFormatedOIB>
  <DomainObject.Predmet.ProtuStrankaListFormatedWithAdress>
    <izvorni_sadrzaj>
      <item>STATUS d.o.o. za proizvodnju, trgovinu i usluge, Psunjska 38, 31431 Čepin</item>
    </izvorni_sadrzaj>
    <derivirana_varijabla naziv="DomainObject.Predmet.ProtuStrankaListFormatedWithAdress_1">
      <item>STATUS d.o.o. za proizvodnju, trgovinu i usluge, Psunjska 38, 31431 Čepin</item>
    </derivirana_varijabla>
  </DomainObject.Predmet.ProtuStrankaListFormatedWithAdress>
  <DomainObject.Predmet.ProtuStrankaListFormatedWithAdressOIB>
    <izvorni_sadrzaj>
      <item>STATUS d.o.o. za proizvodnju, trgovinu i usluge, OIB 77756822112, Psunjska 38, 31431 Čepin</item>
    </izvorni_sadrzaj>
    <derivirana_varijabla naziv="DomainObject.Predmet.ProtuStrankaListFormatedWithAdressOIB_1">
      <item>STATUS d.o.o. za proizvodnju, trgovinu i usluge, OIB 77756822112, Psunjska 38, 31431 Čepin</item>
    </derivirana_varijabla>
  </DomainObject.Predmet.ProtuStrankaListFormatedWithAdressOIB>
  <DomainObject.Predmet.ProtuStrankaListNazivFormated>
    <izvorni_sadrzaj>
      <item>STATUS d.o.o. za proizvodnju, trgovinu i usluge</item>
    </izvorni_sadrzaj>
    <derivirana_varijabla naziv="DomainObject.Predmet.ProtuStrankaListNazivFormated_1">
      <item>STATUS d.o.o. za proizvodnju, trgovinu i usluge</item>
    </derivirana_varijabla>
  </DomainObject.Predmet.ProtuStrankaListNazivFormated>
  <DomainObject.Predmet.ProtuStrankaListNazivFormatedOIB>
    <izvorni_sadrzaj>
      <item>STATUS d.o.o. za proizvodnju, trgovinu i usluge, OIB 77756822112</item>
    </izvorni_sadrzaj>
    <derivirana_varijabla naziv="DomainObject.Predmet.ProtuStrankaListNazivFormatedOIB_1">
      <item>STATUS d.o.o. za proizvodnju, trgovinu i usluge, OIB 77756822112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St-874/2016-6</izvorni_sadrzaj>
    <derivirana_varijabla naziv="DomainObject.PoslovniBrojDokumenta_1">St-874/2016-6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STATUS d.o.o. za proizvodnju, trgovinu i usluge</izvorni_sadrzaj>
    <derivirana_varijabla naziv="DomainObject.Predmet.ProtustrankaIDrugi_1">STATUS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STATUS d.o.o. za proizvodnju, trgovinu i usluge, OIB 77756822112, Psunjska 38, 31431 Čepin</izvorni_sadrzaj>
    <derivirana_varijabla naziv="DomainObject.Predmet.ProtustrankaIDrugiAdressOIB_1">STATUS d.o.o. za proizvodnju, trgovinu i usluge, OIB 77756822112, Psunjska 38,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STATUS d.o.o. za proizvodnju, trgovinu i usluge</item>
    </izvorni_sadrzaj>
    <derivirana_varijabla naziv="DomainObject.Predmet.SudioniciListNaziv_1">
      <item>FINA RC OSIJEK</item>
      <item>STATUS d.o.o. za proizvodnju, trgovinu i usluge</item>
    </derivirana_varijabla>
  </DomainObject.Predmet.SudioniciListNaziv>
  <DomainObject.Predmet.SudioniciListAdressOIB>
    <izvorni_sadrzaj>
      <item>FINA RC OSIJEK, OIB 85821130368</item>
      <item>STATUS d.o.o. za proizvodnju, trgovinu i usluge, OIB 77756822112, Psunjska 38,31431 Čepin</item>
    </izvorni_sadrzaj>
    <derivirana_varijabla naziv="DomainObject.Predmet.SudioniciListAdressOIB_1">
      <item>FINA RC OSIJEK, OIB 85821130368</item>
      <item>STATUS d.o.o. za proizvodnju, trgovinu i usluge, OIB 77756822112, Psunjska 38,31431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77756822112</item>
    </izvorni_sadrzaj>
    <derivirana_varijabla naziv="DomainObject.Predmet.SudioniciListNazivOIB_1">
      <item>, OIB 85821130368</item>
      <item>, OIB 77756822112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662F3-3F99-4393-BB14-2DDF39038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428</properties:Words>
  <properties:Characters>2425</properties:Characters>
  <properties:Lines>101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2017-01-19T10:05:00Z</dcterms:created>
  <dc:creator>hermanj</dc:creator>
  <cp:lastModifiedBy>Danijela Sekulić</cp:lastModifiedBy>
  <cp:lastPrinted>2017-01-20T13:39:00Z</cp:lastPrinted>
  <dcterms:modified xmlns:xsi="http://www.w3.org/2001/XMLSchema-instance" xsi:type="dcterms:W3CDTF">2017-01-20T13:39:00Z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St-874/2016-6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