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ae8d" w14:paraId="c09ae8d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1F428A">
        <w:t>549</w:t>
      </w:r>
      <w:r w:rsidR="00B80BDA">
        <w:t>/</w:t>
      </w:r>
      <w:r w:rsidR="00E84861">
        <w:t>20</w:t>
      </w:r>
      <w:r w:rsidR="0019301D">
        <w:t>1</w:t>
      </w:r>
      <w:r w:rsidR="001F428A">
        <w:t>7</w:t>
      </w:r>
      <w:r w:rsidR="00C675FC">
        <w:t>-</w:t>
      </w:r>
      <w:r w:rsidR="001F428A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E323C">
        <w:t>15</w:t>
      </w:r>
      <w:r w:rsidR="000E039A">
        <w:t xml:space="preserve">. </w:t>
      </w:r>
      <w:r w:rsidR="009E323C">
        <w:t>ožujka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1F428A">
        <w:t>FIJOK j.</w:t>
      </w:r>
      <w:r w:rsidR="001F428A" w:rsidRPr="005D3532">
        <w:t>d.o.o.</w:t>
      </w:r>
      <w:r w:rsidR="001F428A">
        <w:t xml:space="preserve"> za proizvodnju, trgovinu i usluge</w:t>
      </w:r>
      <w:r w:rsidR="001F428A" w:rsidRPr="005D3532">
        <w:t xml:space="preserve">, </w:t>
      </w:r>
      <w:r w:rsidR="001F428A">
        <w:t>Pag</w:t>
      </w:r>
      <w:r w:rsidR="001F428A" w:rsidRPr="005D3532">
        <w:t xml:space="preserve">, </w:t>
      </w:r>
      <w:r w:rsidR="001F428A">
        <w:t>Ivana Zajca 14</w:t>
      </w:r>
      <w:r w:rsidR="001F428A" w:rsidRPr="005D3532">
        <w:t xml:space="preserve">, OIB: </w:t>
      </w:r>
      <w:r w:rsidR="001F428A">
        <w:t>22963189732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E323C">
        <w:t>8</w:t>
      </w:r>
      <w:r w:rsidR="00076762">
        <w:t>,</w:t>
      </w:r>
      <w:r w:rsidR="001C5DF6">
        <w:t>43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0E039A">
      <w:pPr>
        <w:jc w:val="both"/>
      </w:pPr>
      <w:r w:rsidRPr="00816C78">
        <w:t>Za stečajnog dužnika:</w:t>
      </w:r>
      <w:r>
        <w:t xml:space="preserve"> </w:t>
      </w:r>
      <w:r w:rsidR="00432E44">
        <w:t>zastupnik</w:t>
      </w:r>
      <w:r w:rsidR="005F2483">
        <w:t xml:space="preserve"> po zakonu </w:t>
      </w:r>
      <w:r w:rsidR="001F428A">
        <w:t>Ivana Protrka</w:t>
      </w:r>
      <w:r w:rsidR="00E84861">
        <w:t>, identitet utvrđen uvidom u osobnu iskaznicu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1C5DF6">
        <w:t>Lidija Vitaljić</w:t>
      </w:r>
      <w:r w:rsidR="004C77FD">
        <w:t>, zamjenica u ŽDO-u</w:t>
      </w:r>
      <w:r w:rsidR="00E84861">
        <w:t xml:space="preserve"> 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1F428A">
        <w:t>FIJOK j.</w:t>
      </w:r>
      <w:r w:rsidR="001F428A" w:rsidRPr="005D3532">
        <w:t>d.o.o.</w:t>
      </w:r>
      <w:r w:rsidR="001F428A">
        <w:t xml:space="preserve"> za proizvodnju, trgovinu i usluge</w:t>
      </w:r>
      <w:r w:rsidR="001F428A" w:rsidRPr="005D3532">
        <w:t xml:space="preserve">, </w:t>
      </w:r>
      <w:r w:rsidR="001F428A">
        <w:t>Pag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E84861" w:rsidP="00E84861" w:rsidR="00E84861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  <w:r w:rsidRPr="002C241F">
        <w:t xml:space="preserve">Upoznaje ukratko prisutne sa sadržajem prijedloga za otvaranje stečajnog postupka.  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E84861" w:rsidP="00E84861" w:rsidR="00E84861" w:rsidRPr="002C241F">
      <w:pPr>
        <w:jc w:val="both"/>
      </w:pPr>
    </w:p>
    <w:p w:rsidRDefault="00AD789B" w:rsidP="00E84861" w:rsidR="00E84861" w:rsidRPr="002C241F">
      <w:pPr>
        <w:jc w:val="both"/>
      </w:pPr>
      <w:r>
        <w:t>Zastupn</w:t>
      </w:r>
      <w:r w:rsidR="00432E44">
        <w:t>ik</w:t>
      </w:r>
      <w:r w:rsidR="00E84861">
        <w:t xml:space="preserve"> po zakonu</w:t>
      </w:r>
      <w:r w:rsidR="00E84861" w:rsidRPr="002C241F">
        <w:t xml:space="preserve"> stečajnog dužnika navod</w:t>
      </w:r>
      <w:r w:rsidR="00E84861">
        <w:t>i</w:t>
      </w:r>
      <w:r w:rsidR="00E84861" w:rsidRPr="002C241F">
        <w:t xml:space="preserve"> da je kod </w:t>
      </w:r>
      <w:r w:rsidR="001C5DF6">
        <w:t>Raieffeisen</w:t>
      </w:r>
      <w:r w:rsidR="00D2053D">
        <w:t xml:space="preserve"> banke d.d.</w:t>
      </w:r>
      <w:r w:rsidR="00E84861">
        <w:t xml:space="preserve"> otvoren žiro račun.</w:t>
      </w: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>
      <w:pPr>
        <w:jc w:val="both"/>
      </w:pPr>
      <w:r>
        <w:t>Z</w:t>
      </w:r>
      <w:r w:rsidR="00432E44">
        <w:t>astupnik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432E44">
        <w:t xml:space="preserve"> </w:t>
      </w:r>
      <w:r w:rsidR="001C5DF6">
        <w:t>cvjećarstvo.</w:t>
      </w:r>
    </w:p>
    <w:p w:rsidRDefault="000E039A" w:rsidP="00E84861" w:rsidR="000E039A">
      <w:pPr>
        <w:jc w:val="both"/>
      </w:pPr>
    </w:p>
    <w:p w:rsidRDefault="00E84861" w:rsidP="00E84861" w:rsidR="00E84861">
      <w:pPr>
        <w:jc w:val="both"/>
      </w:pPr>
      <w:r>
        <w:t xml:space="preserve">Dužnik navodi da </w:t>
      </w:r>
      <w:r w:rsidR="004C77FD">
        <w:t xml:space="preserve">ne </w:t>
      </w:r>
      <w:r>
        <w:t xml:space="preserve">posluje i da </w:t>
      </w:r>
      <w:r w:rsidR="004C77FD">
        <w:t xml:space="preserve">nema </w:t>
      </w:r>
      <w:r>
        <w:t xml:space="preserve">zaposlenika. </w:t>
      </w: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  <w:r w:rsidRPr="002C241F">
        <w:t>Što se tiče imovine</w:t>
      </w:r>
      <w:r>
        <w:t xml:space="preserve"> navodi da od imovine</w:t>
      </w:r>
      <w:r w:rsidR="004C77FD">
        <w:t xml:space="preserve"> nema ništa</w:t>
      </w:r>
      <w:r w:rsidR="001C5DF6">
        <w:t>.</w:t>
      </w:r>
      <w:r w:rsidR="004C77FD">
        <w:t xml:space="preserve"> </w:t>
      </w:r>
    </w:p>
    <w:p w:rsidRDefault="001C5DF6" w:rsidP="00E84861" w:rsidR="001C5DF6">
      <w:pPr>
        <w:jc w:val="both"/>
      </w:pPr>
    </w:p>
    <w:p w:rsidRDefault="001C5DF6" w:rsidP="00E84861" w:rsidR="001C5DF6">
      <w:pPr>
        <w:jc w:val="both"/>
      </w:pPr>
      <w:r>
        <w:t>Z</w:t>
      </w:r>
      <w:r w:rsidR="004C77FD">
        <w:t>na da je ž</w:t>
      </w:r>
      <w:r w:rsidR="00E84861">
        <w:t>iro račun u blokadi</w:t>
      </w:r>
      <w:r>
        <w:t>, ali ne zna koliko.</w:t>
      </w:r>
    </w:p>
    <w:p w:rsidRDefault="009E323C" w:rsidP="00E84861" w:rsidR="009E323C">
      <w:pPr>
        <w:jc w:val="both"/>
      </w:pPr>
    </w:p>
    <w:p w:rsidRDefault="00E84861" w:rsidP="00E84861" w:rsidR="00E84861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 w:rsidR="001C5DF6">
        <w:t>1</w:t>
      </w:r>
      <w:r>
        <w:t xml:space="preserve"> </w:t>
      </w:r>
      <w:r w:rsidRPr="002C241F">
        <w:t>pečat</w:t>
      </w:r>
      <w:r>
        <w:t xml:space="preserve"> sa otiskom društva. </w:t>
      </w:r>
    </w:p>
    <w:p w:rsidRDefault="00C965F5" w:rsidP="00E84861" w:rsidR="00C965F5">
      <w:pPr>
        <w:jc w:val="both"/>
      </w:pPr>
    </w:p>
    <w:p w:rsidRDefault="001F428A" w:rsidP="00C965F5" w:rsidR="00C965F5">
      <w:pPr>
        <w:jc w:val="both"/>
      </w:pPr>
      <w:r>
        <w:lastRenderedPageBreak/>
        <w:t>Ivana Protrka</w:t>
      </w:r>
      <w:r w:rsidR="00C965F5">
        <w:t xml:space="preserve"> navodi da je </w:t>
      </w:r>
      <w:r>
        <w:t>njen</w:t>
      </w:r>
      <w:r w:rsidR="00C965F5">
        <w:t xml:space="preserve"> broj mobitela: </w:t>
      </w:r>
      <w:r w:rsidR="001C5DF6">
        <w:t>099/756-1565</w:t>
      </w:r>
    </w:p>
    <w:p w:rsidRDefault="00C965F5" w:rsidP="00E84861" w:rsidR="00C965F5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4C77FD">
      <w:pPr>
        <w:jc w:val="both"/>
      </w:pPr>
      <w:r>
        <w:t>Knjigovodstv</w:t>
      </w:r>
      <w:r w:rsidR="005F2483">
        <w:t>o se vodilo u servisu</w:t>
      </w:r>
      <w:r w:rsidR="00D2053D">
        <w:t xml:space="preserve">, </w:t>
      </w:r>
      <w:r>
        <w:t>a dokumentac</w:t>
      </w:r>
      <w:r w:rsidR="004C77FD">
        <w:t>ija se nalazi kod njih</w:t>
      </w:r>
      <w:r>
        <w:t>.</w:t>
      </w:r>
      <w:r w:rsidR="004C77FD">
        <w:t xml:space="preserve"> </w:t>
      </w:r>
    </w:p>
    <w:p w:rsidRDefault="004C77FD" w:rsidP="00E84861" w:rsidR="004C77FD">
      <w:pPr>
        <w:jc w:val="both"/>
      </w:pPr>
    </w:p>
    <w:p w:rsidRDefault="004C77FD" w:rsidP="00E84861" w:rsidR="000E039A">
      <w:pPr>
        <w:jc w:val="both"/>
      </w:pPr>
      <w:r>
        <w:t>Posebno navod da nema namjeru nastaviti poslo</w:t>
      </w:r>
      <w:r w:rsidR="001C5DF6">
        <w:t>vati s ovim trgovačkim društvom.</w:t>
      </w:r>
      <w:r>
        <w:t xml:space="preserve"> </w:t>
      </w:r>
    </w:p>
    <w:p w:rsidRDefault="001C5DF6" w:rsidP="00E84861" w:rsidR="001C5DF6">
      <w:pPr>
        <w:jc w:val="both"/>
      </w:pPr>
    </w:p>
    <w:p w:rsidRDefault="00E84861" w:rsidP="00E84861" w:rsidR="00E84861">
      <w:pPr>
        <w:jc w:val="both"/>
      </w:pPr>
      <w:r>
        <w:t xml:space="preserve">Sudac donosi </w:t>
      </w:r>
    </w:p>
    <w:p w:rsidRDefault="00E84861" w:rsidP="00E84861" w:rsidR="00E84861">
      <w:pPr>
        <w:jc w:val="both"/>
      </w:pPr>
    </w:p>
    <w:p w:rsidRDefault="00E84861" w:rsidP="00E84861" w:rsidR="00E84861">
      <w:pPr>
        <w:jc w:val="center"/>
      </w:pPr>
      <w:r>
        <w:t xml:space="preserve">r j e š e nj e </w:t>
      </w:r>
    </w:p>
    <w:p w:rsidRDefault="00E84861" w:rsidP="00E84861" w:rsidR="00E84861" w:rsidRPr="000124EC">
      <w:pPr>
        <w:jc w:val="both"/>
        <w:rPr>
          <w:b/>
        </w:rPr>
      </w:pPr>
    </w:p>
    <w:p w:rsidRDefault="00E84861" w:rsidP="00E84861" w:rsidR="00E84861" w:rsidRPr="007A3E16">
      <w:pPr>
        <w:jc w:val="both"/>
      </w:pPr>
      <w:r w:rsidRPr="007A3E16">
        <w:t>Odluka će biti donesena u zakonskom roku.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1652E0">
        <w:t>8</w:t>
      </w:r>
      <w:r w:rsidR="000E039A">
        <w:t>,</w:t>
      </w:r>
      <w:r w:rsidR="001C5DF6">
        <w:t>46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2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1F428A">
      <w:t>549</w:t>
    </w:r>
    <w:r w:rsidR="00B80BDA">
      <w:t>/</w:t>
    </w:r>
    <w:r w:rsidR="00E84861">
      <w:t>20</w:t>
    </w:r>
    <w:r w:rsidR="001F428A">
      <w:t>17</w:t>
    </w:r>
    <w:r w:rsidR="0074759D">
      <w:t>-</w:t>
    </w:r>
    <w:r w:rsidR="001F428A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921CB"/>
    <w:rsid w:val="0019301D"/>
    <w:rsid w:val="0019373B"/>
    <w:rsid w:val="00197417"/>
    <w:rsid w:val="001A35DF"/>
    <w:rsid w:val="001A60E6"/>
    <w:rsid w:val="001C0801"/>
    <w:rsid w:val="001C084E"/>
    <w:rsid w:val="001C5DF6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5449"/>
    <w:rsid w:val="00675E73"/>
    <w:rsid w:val="00676277"/>
    <w:rsid w:val="00692A3D"/>
    <w:rsid w:val="0069501A"/>
    <w:rsid w:val="006975F5"/>
    <w:rsid w:val="006B4042"/>
    <w:rsid w:val="006B5307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F080D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D5FBF"/>
    <w:rsid w:val="008E45C0"/>
    <w:rsid w:val="008E6447"/>
    <w:rsid w:val="008E7E21"/>
    <w:rsid w:val="008F0D3A"/>
    <w:rsid w:val="00910BB2"/>
    <w:rsid w:val="00920B72"/>
    <w:rsid w:val="00924001"/>
    <w:rsid w:val="00931AC5"/>
    <w:rsid w:val="00934D58"/>
    <w:rsid w:val="0094035A"/>
    <w:rsid w:val="00945BC3"/>
    <w:rsid w:val="00955DAD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D0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3215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A33"/>
    <w:rsid w:val="00DF6553"/>
    <w:rsid w:val="00E1081D"/>
    <w:rsid w:val="00E143B3"/>
    <w:rsid w:val="00E15C3B"/>
    <w:rsid w:val="00E25EE6"/>
    <w:rsid w:val="00E2749B"/>
    <w:rsid w:val="00E30638"/>
    <w:rsid w:val="00E60681"/>
    <w:rsid w:val="00E84861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3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2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2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2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2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D3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2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2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2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2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15. ožujka 2018.</izvorni_sadrzaj>
    <derivirana_varijabla naziv="DomainObject.StvarniPocetakDatum_1">15. ožujka 2018.</derivirana_varijabla>
  </DomainObject.StvarniPocetakDatum>
  <DomainObject.StvarniZavrsetakDatum>
    <izvorni_sadrzaj>15. ožujka 2018.</izvorni_sadrzaj>
    <derivirana_varijabla naziv="DomainObject.StvarniZavrsetakDatum_1">15. ožujka 2018.</derivirana_varijabla>
  </DomainObject.StvarniZavrsetakDatum>
  <DomainObject.PlaniraniZavrsetakDatum>
    <izvorni_sadrzaj>15. ožujka 2018.</izvorni_sadrzaj>
    <derivirana_varijabla naziv="DomainObject.PlaniraniZavrsetakDatum_1">15. ožujka 2018.</derivirana_varijabla>
  </DomainObject.PlaniraniZavrsetakDatum>
  <DomainObject.PlaniraniPocetakDatum>
    <izvorni_sadrzaj>15. ožujka 2018.</izvorni_sadrzaj>
    <derivirana_varijabla naziv="DomainObject.PlaniraniPocetakDatum_1">15. ožujka 2018.</derivirana_varijabla>
  </DomainObject.PlaniraniPocetakDatum>
  <DomainObject.StvarniPocetakVrijeme>
    <izvorni_sadrzaj>08:43</izvorni_sadrzaj>
    <derivirana_varijabla naziv="DomainObject.StvarniPocetakVrijeme_1">08:43</derivirana_varijabla>
  </DomainObject.StvarniPocetakVrijeme>
  <DomainObject.StvarniZavrsetakVrijeme>
    <izvorni_sadrzaj>08:46</izvorni_sadrzaj>
    <derivirana_varijabla naziv="DomainObject.StvarniZavrsetakVrijeme_1">08:46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ožujka 2018.</izvorni_sadrzaj>
    <derivirana_varijabla naziv="DomainObject.Zapisnik.DatumKreiranja_1">15.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St-549/2017-5</izvorni_sadrzaj>
    <derivirana_varijabla naziv="DomainObject.Zapisnik.Oznaka_1">St-549/2017-5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FIJOK j.d.o.o. za proizvodnju, trgovinu i usluge</izvorni_sadrzaj>
    <derivirana_varijabla naziv="DomainObject.Predmet.ProtustrankaFormated_1">  FIJOK j.d.o.o. za proizvodnju, trgovinu i usluge</derivirana_varijabla>
  </DomainObject.Predmet.ProtustrankaFormated>
  <DomainObject.Predmet.ProtustrankaFormatedOIB>
    <izvorni_sadrzaj>  FIJOK j.d.o.o. za proizvodnju, trgovinu i usluge, OIB 22963189732</izvorni_sadrzaj>
    <derivirana_varijabla naziv="DomainObject.Predmet.ProtustrankaFormatedOIB_1">  FIJOK j.d.o.o. za proizvodnju, trgovinu i usluge, OIB 22963189732</derivirana_varijabla>
  </DomainObject.Predmet.ProtustrankaFormatedOIB>
  <DomainObject.Predmet.ProtustrankaFormatedWithAdress>
    <izvorni_sadrzaj> FIJOK j.d.o.o. za proizvodnju, trgovinu i usluge, Ivana Zajca 14, 23250 Pag</izvorni_sadrzaj>
    <derivirana_varijabla naziv="DomainObject.Predmet.ProtustrankaFormatedWithAdress_1"> FIJOK j.d.o.o. za proizvodnju, trgovinu i usluge, Ivana Zajca 14, 23250 Pag</derivirana_varijabla>
  </DomainObject.Predmet.ProtustrankaFormatedWithAdress>
  <DomainObject.Predmet.ProtustrankaFormatedWithAdressOIB>
    <izvorni_sadrzaj> FIJOK j.d.o.o. za proizvodnju, trgovinu i usluge, OIB 22963189732, Ivana Zajca 14, 23250 Pag</izvorni_sadrzaj>
    <derivirana_varijabla naziv="DomainObject.Predmet.ProtustrankaFormatedWithAdressOIB_1"> FIJOK j.d.o.o. za proizvodnju, trgovinu i usluge, OIB 22963189732, Ivana Zajca 14, 23250 Pag</derivirana_varijabla>
  </DomainObject.Predmet.ProtustrankaFormatedWithAdressOIB>
  <DomainObject.Predmet.ProtustrankaWithAdress>
    <izvorni_sadrzaj>FIJOK j.d.o.o. za proizvodnju, trgovinu i usluge Ivana Zajca 14, 23250 Pag</izvorni_sadrzaj>
    <derivirana_varijabla naziv="DomainObject.Predmet.ProtustrankaWithAdress_1">FIJOK j.d.o.o. za proizvodnju, trgovinu i usluge Ivana Zajca 14, 23250 Pag</derivirana_varijabla>
  </DomainObject.Predmet.ProtustrankaWithAdress>
  <DomainObject.Predmet.ProtustrankaWithAdressOIB>
    <izvorni_sadrzaj>FIJOK j.d.o.o. za proizvodnju, trgovinu i usluge, OIB 22963189732, Ivana Zajca 14, 23250 Pag</izvorni_sadrzaj>
    <derivirana_varijabla naziv="DomainObject.Predmet.ProtustrankaWithAdressOIB_1">FIJOK j.d.o.o. za proizvodnju, trgovinu i usluge, OIB 22963189732, Ivana Zajca 14, 23250 Pag</derivirana_varijabla>
  </DomainObject.Predmet.ProtustrankaWithAdressOIB>
  <DomainObject.Predmet.ProtustrankaNazivFormated>
    <izvorni_sadrzaj>FIJOK j.d.o.o. za proizvodnju, trgovinu i usluge</izvorni_sadrzaj>
    <derivirana_varijabla naziv="DomainObject.Predmet.ProtustrankaNazivFormated_1">FIJOK j.d.o.o. za proizvodnju, trgovinu i usluge</derivirana_varijabla>
  </DomainObject.Predmet.ProtustrankaNazivFormated>
  <DomainObject.Predmet.ProtustrankaNazivFormatedOIB>
    <izvorni_sadrzaj>FIJOK j.d.o.o. za proizvodnju, trgovinu i usluge, OIB 22963189732</izvorni_sadrzaj>
    <derivirana_varijabla naziv="DomainObject.Predmet.ProtustrankaNazivFormatedOIB_1">FIJOK j.d.o.o. za proizvodnju, trgovinu i usluge, OIB 22963189732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FIJOK j.d.o.o. za proizvodnju, trgovinu i usluge</item>
    </izvorni_sadrzaj>
    <derivirana_varijabla naziv="DomainObject.Predmet.ProtuStrankaListFormated_1">
      <item>FIJOK j.d.o.o. za proizvodnju, trgovinu i usluge</item>
    </derivirana_varijabla>
  </DomainObject.Predmet.ProtuStrankaListFormated>
  <DomainObject.Predmet.ProtuStrankaListFormatedOIB>
    <izvorni_sadrzaj>
      <item>FIJOK j.d.o.o. za proizvodnju, trgovinu i usluge, OIB 22963189732</item>
    </izvorni_sadrzaj>
    <derivirana_varijabla naziv="DomainObject.Predmet.ProtuStrankaListFormatedOIB_1">
      <item>FIJOK j.d.o.o. za proizvodnju, trgovinu i usluge, OIB 22963189732</item>
    </derivirana_varijabla>
  </DomainObject.Predmet.ProtuStrankaListFormatedOIB>
  <DomainObject.Predmet.ProtuStrankaListFormatedWithAdress>
    <izvorni_sadrzaj>
      <item>FIJOK j.d.o.o. za proizvodnju, trgovinu i usluge, Ivana Zajca 14, 23250 Pag</item>
    </izvorni_sadrzaj>
    <derivirana_varijabla naziv="DomainObject.Predmet.ProtuStrankaListFormatedWithAdress_1">
      <item>FIJOK j.d.o.o. za proizvodnju, trgovinu i usluge, Ivana Zajca 14, 23250 Pag</item>
    </derivirana_varijabla>
  </DomainObject.Predmet.ProtuStrankaListFormatedWithAdress>
  <DomainObject.Predmet.ProtuStrankaListFormatedWithAdressOIB>
    <izvorni_sadrzaj>
      <item>FIJOK j.d.o.o. za proizvodnju, trgovinu i usluge, OIB 22963189732, Ivana Zajca 14, 23250 Pag</item>
    </izvorni_sadrzaj>
    <derivirana_varijabla naziv="DomainObject.Predmet.ProtuStrankaListFormatedWithAdressOIB_1">
      <item>FIJOK j.d.o.o. za proizvodnju, trgovinu i usluge, OIB 22963189732, Ivana Zajca 14, 23250 Pag</item>
    </derivirana_varijabla>
  </DomainObject.Predmet.ProtuStrankaListFormatedWithAdressOIB>
  <DomainObject.Predmet.ProtuStrankaListNazivFormated>
    <izvorni_sadrzaj>
      <item>FIJOK j.d.o.o. za proizvodnju, trgovinu i usluge</item>
    </izvorni_sadrzaj>
    <derivirana_varijabla naziv="DomainObject.Predmet.ProtuStrankaListNazivFormated_1">
      <item>FIJOK j.d.o.o. za proizvodnju, trgovinu i usluge</item>
    </derivirana_varijabla>
  </DomainObject.Predmet.ProtuStrankaListNazivFormated>
  <DomainObject.Predmet.ProtuStrankaListNazivFormatedOIB>
    <izvorni_sadrzaj>
      <item>FIJOK j.d.o.o. za proizvodnju, trgovinu i usluge, OIB 22963189732</item>
    </izvorni_sadrzaj>
    <derivirana_varijabla naziv="DomainObject.Predmet.ProtuStrankaListNazivFormatedOIB_1">
      <item>FIJOK j.d.o.o. za proizvodnju, trgovinu i usluge, OIB 22963189732</item>
    </derivirana_varijabla>
  </DomainObject.Predmet.ProtuStrankaListNazivFormatedOIB>
  <DomainObject.Predmet.OstaliListFormated>
    <izvorni_sadrzaj>
      <item>Ivana Protrka</item>
    </izvorni_sadrzaj>
    <derivirana_varijabla naziv="DomainObject.Predmet.OstaliListFormated_1">
      <item>Ivana Protrka</item>
    </derivirana_varijabla>
  </DomainObject.Predmet.OstaliListFormated>
  <DomainObject.Predmet.OstaliListFormatedOIB>
    <izvorni_sadrzaj>
      <item>Ivana Protrka, OIB 16525164661</item>
    </izvorni_sadrzaj>
    <derivirana_varijabla naziv="DomainObject.Predmet.OstaliListFormatedOIB_1">
      <item>Ivana Protrka, OIB 16525164661</item>
    </derivirana_varijabla>
  </DomainObject.Predmet.OstaliListFormatedOIB>
  <DomainObject.Predmet.OstaliListFormatedWithAdress>
    <izvorni_sadrzaj>
      <item>Ivana Protrka, Ul. Ivana Zajca 14, 23250 Pag</item>
    </izvorni_sadrzaj>
    <derivirana_varijabla naziv="DomainObject.Predmet.OstaliListFormatedWithAdress_1">
      <item>Ivana Protrka, Ul. Ivana Zajca 14, 23250 Pag</item>
    </derivirana_varijabla>
  </DomainObject.Predmet.OstaliListFormatedWithAdress>
  <DomainObject.Predmet.OstaliListFormatedWithAdressOIB>
    <izvorni_sadrzaj>
      <item>Ivana Protrka, OIB 16525164661, Ul. Ivana Zajca 14, 23250 Pag</item>
    </izvorni_sadrzaj>
    <derivirana_varijabla naziv="DomainObject.Predmet.OstaliListFormatedWithAdressOIB_1">
      <item>Ivana Protrka, OIB 16525164661, Ul. Ivana Zajca 14, 23250 Pag</item>
    </derivirana_varijabla>
  </DomainObject.Predmet.OstaliListFormatedWithAdressOIB>
  <DomainObject.Predmet.OstaliListNazivFormated>
    <izvorni_sadrzaj>
      <item>Ivana Protrka</item>
    </izvorni_sadrzaj>
    <derivirana_varijabla naziv="DomainObject.Predmet.OstaliListNazivFormated_1">
      <item>Ivana Protrka</item>
    </derivirana_varijabla>
  </DomainObject.Predmet.OstaliListNazivFormated>
  <DomainObject.Predmet.OstaliListNazivFormatedOIB>
    <izvorni_sadrzaj>
      <item>Ivana Protrka, OIB 16525164661</item>
    </izvorni_sadrzaj>
    <derivirana_varijabla naziv="DomainObject.Predmet.OstaliListNazivFormatedOIB_1">
      <item>Ivana Protrka, OIB 16525164661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St-549/2017-5</izvorni_sadrzaj>
    <derivirana_varijabla naziv="DomainObject.PoslovniBrojDokumenta_1">St-549/2017-5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FIJOK j.d.o.o. za proizvodnju, trgovinu i usluge</izvorni_sadrzaj>
    <derivirana_varijabla naziv="DomainObject.Predmet.ProtustrankaIDrugi_1">FIJOK j.d.o.o.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FIJOK j.d.o.o. za proizvodnju, trgovinu i usluge, OIB 22963189732, Ivana Zajca 14, 23250 Pag</izvorni_sadrzaj>
    <derivirana_varijabla naziv="DomainObject.Predmet.ProtustrankaIDrugiAdressOIB_1">FIJOK j.d.o.o. za proizvodnju, trgovinu i usluge, OIB 22963189732, Ivana Zajca 14,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FIJOK j.d.o.o. za proizvodnju, trgovinu i usluge</item>
      <item>Ivana Protrka</item>
    </izvorni_sadrzaj>
    <derivirana_varijabla naziv="DomainObject.Predmet.SudioniciListNaziv_1">
      <item>FINA</item>
      <item>FIJOK j.d.o.o. za proizvodnju, trgovinu i usluge</item>
      <item>Ivana Protrka</item>
    </derivirana_varijabla>
  </DomainObject.Predmet.SudioniciListNaziv>
  <DomainObject.Predmet.SudioniciListAdressOIB>
    <izvorni_sadrzaj>
      <item>FINA, OIB 85821130368</item>
      <item>FIJOK j.d.o.o. za proizvodnju, trgovinu i usluge, OIB 22963189732, Ivana Zajca 14,23250 Pag</item>
      <item>Ivana Protrka, OIB 16525164661, Ul. Ivana Zajca 14,23250 Pag</item>
    </izvorni_sadrzaj>
    <derivirana_varijabla naziv="DomainObject.Predmet.SudioniciListAdressOIB_1">
      <item>FINA, OIB 85821130368</item>
      <item>FIJOK j.d.o.o. za proizvodnju, trgovinu i usluge, OIB 22963189732, Ivana Zajca 14,23250 Pag</item>
      <item>Ivana Protrka, OIB 16525164661, Ul. Ivana Zajca 14,23250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22963189732</item>
      <item>, OIB 16525164661</item>
    </izvorni_sadrzaj>
    <derivirana_varijabla naziv="DomainObject.Predmet.SudioniciListNazivOIB_1">
      <item>, OIB 85821130368</item>
      <item>, OIB 22963189732</item>
      <item>, OIB 16525164661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326</properties:Words>
  <properties:Characters>1775</properties:Characters>
  <properties:Lines>79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2018-03-14T08:28:00Z</dcterms:created>
  <dc:creator>Ardena Bajlo</dc:creator>
  <cp:lastModifiedBy>Ante Rubelj</cp:lastModifiedBy>
  <cp:lastPrinted>2017-04-04T07:22:00Z</cp:lastPrinted>
  <dcterms:modified xmlns:xsi="http://www.w3.org/2001/XMLSchema-instance" xsi:type="dcterms:W3CDTF">2018-03-15T10:25:00Z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St-549/2017-5 / Zapisnik - Ročište radi izjašnjenja o prijedlogu za otvaranje steč.post (1 St-549-2017-povodom prijedloga za otvaranje stečaja-15.3.18.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