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3c2e" w14:paraId="7003c2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57073">
        <w:t>1305</w:t>
      </w:r>
      <w:r w:rsidR="006171EA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171EA">
        <w:t xml:space="preserve">23. veljače 2016.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A3124" w:rsidR="009A312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957073">
        <w:t>NADA USLUGE d.o.o., Zagreb, Avenija Dubrava 194B (OIB: 62615238118).</w:t>
      </w:r>
    </w:p>
    <w:p w:rsidRDefault="00EF263B" w:rsidP="00EF263B" w:rsidR="00EF263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57073">
        <w:t xml:space="preserve">360.303,75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7554F4">
        <w:t xml:space="preserve"> 23. veljače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6F68"/>
    <w:rsid w:val="000D387C"/>
    <w:rsid w:val="000D4E82"/>
    <w:rsid w:val="00111057"/>
    <w:rsid w:val="00114EAD"/>
    <w:rsid w:val="00125CB7"/>
    <w:rsid w:val="00185571"/>
    <w:rsid w:val="00185A2B"/>
    <w:rsid w:val="00186AF0"/>
    <w:rsid w:val="001C1330"/>
    <w:rsid w:val="001C718C"/>
    <w:rsid w:val="001E50FB"/>
    <w:rsid w:val="001F6933"/>
    <w:rsid w:val="00230A63"/>
    <w:rsid w:val="0023559C"/>
    <w:rsid w:val="00247B02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55C3A"/>
    <w:rsid w:val="00455C52"/>
    <w:rsid w:val="004633A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171EA"/>
    <w:rsid w:val="00627F6A"/>
    <w:rsid w:val="00657B8E"/>
    <w:rsid w:val="00693392"/>
    <w:rsid w:val="0073619E"/>
    <w:rsid w:val="007554F4"/>
    <w:rsid w:val="007574B5"/>
    <w:rsid w:val="007B5AFD"/>
    <w:rsid w:val="007D5A5D"/>
    <w:rsid w:val="007F12D4"/>
    <w:rsid w:val="008155EE"/>
    <w:rsid w:val="00842351"/>
    <w:rsid w:val="008613BD"/>
    <w:rsid w:val="00863025"/>
    <w:rsid w:val="00871F01"/>
    <w:rsid w:val="00910A89"/>
    <w:rsid w:val="00920CA0"/>
    <w:rsid w:val="009218D2"/>
    <w:rsid w:val="00940EB2"/>
    <w:rsid w:val="009419D8"/>
    <w:rsid w:val="00946FC6"/>
    <w:rsid w:val="00957073"/>
    <w:rsid w:val="00970E30"/>
    <w:rsid w:val="009758CA"/>
    <w:rsid w:val="009A3124"/>
    <w:rsid w:val="009F7F29"/>
    <w:rsid w:val="00A71431"/>
    <w:rsid w:val="00A84C69"/>
    <w:rsid w:val="00AC4528"/>
    <w:rsid w:val="00AD027A"/>
    <w:rsid w:val="00AE7BF8"/>
    <w:rsid w:val="00AF588F"/>
    <w:rsid w:val="00B1643E"/>
    <w:rsid w:val="00B8209B"/>
    <w:rsid w:val="00B8212C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40C18"/>
    <w:rsid w:val="00E5092D"/>
    <w:rsid w:val="00EC3302"/>
    <w:rsid w:val="00ED6AA8"/>
    <w:rsid w:val="00EF263B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St-1305/2016</izvorni_sadrzaj>
    <derivirana_varijabla naziv="DomainObject.Predmet.OznakaBroj_1">St-1305/2016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 USLUGE d.o.o. zastupanog po punomoćniku Michelantonio Norcia</izvorni_sadrzaj>
    <derivirana_varijabla naziv="DomainObject.Predmet.ProtustrankaFormated_1">  NADA USLUGE d.o.o. zastupanog po punomoćniku Michelantonio Norcia</derivirana_varijabla>
  </DomainObject.Predmet.ProtustrankaFormated>
  <DomainObject.Predmet.ProtustrankaFormatedOIB>
    <izvorni_sadrzaj>  NADA USLUGE d.o.o., OIB 62615238118 zastupanog po punomoćniku Michelantonio Norcia</izvorni_sadrzaj>
    <derivirana_varijabla naziv="DomainObject.Predmet.ProtustrankaFormatedOIB_1">  NADA USLUGE d.o.o., OIB 62615238118 zastupanog po punomoćniku Michelantonio Norcia</derivirana_varijabla>
  </DomainObject.Predmet.ProtustrankaFormatedOIB>
  <DomainObject.Predmet.ProtustrankaFormatedWithAdress>
    <izvorni_sadrzaj> NADA USLUGE d.o.o., Avenija Dubrava 194 B, 10000 Zagreb zastupanog po punomoćniku Michelantonio Norcia</izvorni_sadrzaj>
    <derivirana_varijabla naziv="DomainObject.Predmet.ProtustrankaFormatedWithAdress_1"> NADA USLUGE d.o.o., Avenija Dubrava 194 B, 10000 Zagreb zastupanog po punomoćniku Michelantonio Norcia</derivirana_varijabla>
  </DomainObject.Predmet.ProtustrankaFormatedWithAdress>
  <DomainObject.Predmet.ProtustrankaFormatedWithAdressOIB>
    <izvorni_sadrzaj> NADA USLUGE d.o.o., OIB 62615238118, Avenija Dubrava 194 B, 10000 Zagreb zastupanog po punomoćniku Michelantonio Norcia</izvorni_sadrzaj>
    <derivirana_varijabla naziv="DomainObject.Predmet.ProtustrankaFormatedWithAdressOIB_1"> NADA USLUGE d.o.o., OIB 62615238118, Avenija Dubrava 194 B, 10000 Zagreb zastupanog po punomoćniku Michelantonio Norcia</derivirana_varijabla>
  </DomainObject.Predmet.ProtustrankaFormatedWithAdressOIB>
  <DomainObject.Predmet.ProtustrankaWithAdress>
    <izvorni_sadrzaj>NADA USLUGE d.o.o. Avenija Dubrava 194 B, 10000 Zagreb</izvorni_sadrzaj>
    <derivirana_varijabla naziv="DomainObject.Predmet.ProtustrankaWithAdress_1">NADA USLUGE d.o.o. Avenija Dubrava 194 B, 10000 Zagreb</derivirana_varijabla>
  </DomainObject.Predmet.ProtustrankaWithAdress>
  <DomainObject.Predmet.ProtustrankaWithAdressOIB>
    <izvorni_sadrzaj>NADA USLUGE d.o.o., OIB 62615238118, Avenija Dubrava 194 B, 10000 Zagreb</izvorni_sadrzaj>
    <derivirana_varijabla naziv="DomainObject.Predmet.ProtustrankaWithAdressOIB_1">NADA USLUGE d.o.o., OIB 62615238118, Avenija Dubrava 194 B, 10000 Zagreb</derivirana_varijabla>
  </DomainObject.Predmet.ProtustrankaWithAdressOIB>
  <DomainObject.Predmet.ProtustrankaNazivFormated>
    <izvorni_sadrzaj>NADA USLUGE d.o.o.</izvorni_sadrzaj>
    <derivirana_varijabla naziv="DomainObject.Predmet.ProtustrankaNazivFormated_1">NADA USLUGE d.o.o.</derivirana_varijabla>
  </DomainObject.Predmet.ProtustrankaNazivFormated>
  <DomainObject.Predmet.ProtustrankaNazivFormatedOIB>
    <izvorni_sadrzaj>NADA USLUGE d.o.o., OIB 62615238118</izvorni_sadrzaj>
    <derivirana_varijabla naziv="DomainObject.Predmet.ProtustrankaNazivFormatedOIB_1">NADA USLUGE d.o.o., OIB 62615238118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NADA USLUGE d.o.o. zastupanog po punomoćniku Michelantonio Norcia</item>
    </izvorni_sadrzaj>
    <derivirana_varijabla naziv="DomainObject.Predmet.ProtuStrankaListFormated_1">
      <item>NADA USLUGE d.o.o. zastupanog po punomoćniku Michelantonio Norcia</item>
    </derivirana_varijabla>
  </DomainObject.Predmet.ProtuStrankaListFormated>
  <DomainObject.Predmet.ProtuStrankaListFormatedOIB>
    <izvorni_sadrzaj>
      <item>NADA USLUGE d.o.o., OIB 62615238118 zastupanog po punomoćniku Michelantonio Norcia</item>
    </izvorni_sadrzaj>
    <derivirana_varijabla naziv="DomainObject.Predmet.ProtuStrankaListFormatedOIB_1">
      <item>NADA USLUGE d.o.o., OIB 62615238118 zastupanog po punomoćniku Michelantonio Norcia</item>
    </derivirana_varijabla>
  </DomainObject.Predmet.ProtuStrankaListFormatedOIB>
  <DomainObject.Predmet.ProtuStrankaListFormatedWithAdress>
    <izvorni_sadrzaj>
      <item>NADA USLUGE d.o.o., Avenija Dubrava 194 B, 10000 Zagreb zastupanog po punomoćniku Michelantonio Norcia</item>
    </izvorni_sadrzaj>
    <derivirana_varijabla naziv="DomainObject.Predmet.ProtuStrankaListFormatedWithAdress_1">
      <item>NADA USLUGE d.o.o., Avenija Dubrava 194 B, 10000 Zagreb zastupanog po punomoćniku Michelantonio Norcia</item>
    </derivirana_varijabla>
  </DomainObject.Predmet.ProtuStrankaListFormatedWithAdress>
  <DomainObject.Predmet.ProtuStrankaListFormatedWithAdressOIB>
    <izvorni_sadrzaj>
      <item>NADA USLUGE d.o.o., OIB 62615238118, Avenija Dubrava 194 B, 10000 Zagreb zastupanog po punomoćniku Michelantonio Norcia</item>
    </izvorni_sadrzaj>
    <derivirana_varijabla naziv="DomainObject.Predmet.ProtuStrankaListFormatedWithAdressOIB_1">
      <item>NADA USLUGE d.o.o., OIB 62615238118, Avenija Dubrava 194 B, 10000 Zagreb zastupanog po punomoćniku Michelantonio Norcia</item>
    </derivirana_varijabla>
  </DomainObject.Predmet.ProtuStrankaListFormatedWithAdressOIB>
  <DomainObject.Predmet.ProtuStrankaListNazivFormated>
    <izvorni_sadrzaj>
      <item>NADA USLUGE d.o.o.</item>
    </izvorni_sadrzaj>
    <derivirana_varijabla naziv="DomainObject.Predmet.ProtuStrankaListNazivFormated_1">
      <item>NADA USLUGE d.o.o.</item>
    </derivirana_varijabla>
  </DomainObject.Predmet.ProtuStrankaListNazivFormated>
  <DomainObject.Predmet.ProtuStrankaListNazivFormatedOIB>
    <izvorni_sadrzaj>
      <item>NADA USLUGE d.o.o., OIB 62615238118</item>
    </izvorni_sadrzaj>
    <derivirana_varijabla naziv="DomainObject.Predmet.ProtuStrankaListNazivFormatedOIB_1">
      <item>NADA USLUGE d.o.o., OIB 62615238118</item>
    </derivirana_varijabla>
  </DomainObject.Predmet.ProtuStrankaListNazivFormatedOIB>
  <DomainObject.Predmet.OstaliListFormated>
    <izvorni_sadrzaj>
      <item>Michelantonio Norcia punomoćnik sudionika u postupku NADA USLUGE d.o.o.</item>
    </izvorni_sadrzaj>
    <derivirana_varijabla naziv="DomainObject.Predmet.OstaliListFormated_1">
      <item>Michelantonio Norcia punomoćnik sudionika u postupku NADA USLUGE d.o.o.</item>
    </derivirana_varijabla>
  </DomainObject.Predmet.OstaliListFormated>
  <DomainObject.Predmet.OstaliListFormatedOIB>
    <izvorni_sadrzaj>
      <item>Michelantonio Norcia, OIB 35989491820 punomoćnik sudionika u postupku NADA USLUGE d.o.o.</item>
    </izvorni_sadrzaj>
    <derivirana_varijabla naziv="DomainObject.Predmet.OstaliListFormatedOIB_1">
      <item>Michelantonio Norcia, OIB 35989491820 punomoćnik sudionika u postupku NADA USLUGE d.o.o.</item>
    </derivirana_varijabla>
  </DomainObject.Predmet.OstaliListFormatedOIB>
  <DomainObject.Predmet.OstaliListFormatedWithAdress>
    <izvorni_sadrzaj>
      <item>Michelantonio Norcia, Via Nazionale Delle Puglie 60, Greci punomoćnik sudionika u postupku NADA USLUGE d.o.o.</item>
    </izvorni_sadrzaj>
    <derivirana_varijabla naziv="DomainObject.Predmet.OstaliListFormatedWithAdress_1">
      <item>Michelantonio Norcia, Via Nazionale Delle Puglie 60, Greci punomoćnik sudionika u postupku NADA USLUGE d.o.o.</item>
    </derivirana_varijabla>
  </DomainObject.Predmet.OstaliListFormatedWithAdress>
  <DomainObject.Predmet.OstaliListFormatedWithAdressOIB>
    <izvorni_sadrzaj>
      <item>Michelantonio Norcia, OIB 35989491820, Via Nazionale Delle Puglie 60, Greci punomoćnik sudionika u postupku NADA USLUGE d.o.o.</item>
    </izvorni_sadrzaj>
    <derivirana_varijabla naziv="DomainObject.Predmet.OstaliListFormatedWithAdressOIB_1">
      <item>Michelantonio Norcia, OIB 35989491820, Via Nazionale Delle Puglie 60, Greci punomoćnik sudionika u postupku NADA USLUGE d.o.o.</item>
    </derivirana_varijabla>
  </DomainObject.Predmet.OstaliListFormatedWithAdressOIB>
  <DomainObject.Predmet.OstaliListNazivFormated>
    <izvorni_sadrzaj>
      <item>Michelantonio Norcia</item>
    </izvorni_sadrzaj>
    <derivirana_varijabla naziv="DomainObject.Predmet.OstaliListNazivFormated_1">
      <item>Michelantonio Norcia</item>
    </derivirana_varijabla>
  </DomainObject.Predmet.OstaliListNazivFormated>
  <DomainObject.Predmet.OstaliListNazivFormatedOIB>
    <izvorni_sadrzaj>
      <item>Michelantonio Norcia, OIB 35989491820</item>
    </izvorni_sadrzaj>
    <derivirana_varijabla naziv="DomainObject.Predmet.OstaliListNazivFormatedOIB_1">
      <item>Michelantonio Norcia, OIB 35989491820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NADA USLUGE d.o.o.</izvorni_sadrzaj>
    <derivirana_varijabla naziv="DomainObject.Predmet.ProtustrankaIDrugi_1">NADA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NADA USLUGE d.o.o., OIB 62615238118, Avenija Dubrava 194 B, 10000 Zagreb</izvorni_sadrzaj>
    <derivirana_varijabla naziv="DomainObject.Predmet.ProtustrankaIDrugiAdressOIB_1">NADA USLUGE d.o.o., OIB 62615238118, Avenija Dubrava 194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NADA USLUGE d.o.o.</item>
      <item>Michelantonio Norcia</item>
    </izvorni_sadrzaj>
    <derivirana_varijabla naziv="DomainObject.Predmet.SudioniciListNaziv_1">
      <item>FINA Regionalni centar Zagreb</item>
      <item>NADA USLUGE d.o.o.</item>
      <item>Michelantonio Norcia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NADA USLUGE d.o.o., OIB 62615238118, Avenija Dubrava 194 B,10000 Zagreb</item>
      <item>Michelantonio Norcia, OIB 35989491820, Via Nazionale Delle Puglie 60,Greci</item>
    </izvorni_sadrzaj>
    <derivirana_varijabla naziv="DomainObject.Predmet.SudioniciListAdressOIB_1">
      <item>FINA Regionalni centar Zagreb, OIB 85821130368, Trg svibanjskih žrtava 1995. br. 1,10000 Zagreb</item>
      <item>NADA USLUGE d.o.o., OIB 62615238118, Avenija Dubrava 194 B,10000 Zagreb</item>
      <item>Michelantonio Norcia, OIB 35989491820, Via Nazionale Delle Puglie 60,Greci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62615238118</item>
      <item>, OIB 35989491820</item>
    </izvorni_sadrzaj>
    <derivirana_varijabla naziv="DomainObject.Predmet.SudioniciListNazivOIB_1">
      <item>, OIB 85821130368</item>
      <item>, OIB 62615238118</item>
      <item>, OIB 35989491820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2016-02-23T11:50:00Z</dcterms:created>
  <dc:creator>ilukac</dc:creator>
  <cp:lastModifiedBy>Anita Ban</cp:lastModifiedBy>
  <cp:lastPrinted>2016-02-23T11:22:00Z</cp:lastPrinted>
  <dcterms:modified xmlns:xsi="http://www.w3.org/2001/XMLSchema-instance" xsi:type="dcterms:W3CDTF">2016-02-23T11:53:00Z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