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0825" w14:paraId="cef082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E01F80">
        <w:t>6</w:t>
      </w:r>
      <w:r w:rsidR="002C5F62">
        <w:t>81</w:t>
      </w:r>
      <w:r w:rsidR="00263303">
        <w:t>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F14F2B">
        <w:t>,</w:t>
      </w:r>
      <w:r w:rsidR="005A374F">
        <w:t xml:space="preserve"> u stečajnom predmetu povodom zahtjeva </w:t>
      </w:r>
      <w:r w:rsidR="009B72F2">
        <w:t xml:space="preserve">Financijske agencije Regionalni centar Osijek Podružnica Osijek, L. </w:t>
      </w:r>
      <w:proofErr w:type="spellStart"/>
      <w:r w:rsidR="009B72F2">
        <w:t>Jagera</w:t>
      </w:r>
      <w:proofErr w:type="spellEnd"/>
      <w:r w:rsidR="009B72F2">
        <w:t xml:space="preserve"> 3, OIB 85821130368</w:t>
      </w:r>
      <w:r w:rsidR="003A2797">
        <w:t xml:space="preserve">, </w:t>
      </w:r>
      <w:r w:rsidR="005A374F">
        <w:t xml:space="preserve">za provedbu skraćenog stečajnog postupka nad dužnikom </w:t>
      </w:r>
      <w:r w:rsidR="002C5F62" w:rsidRPr="002C5F62">
        <w:t>VLATKOWALTER j.d.o.o.</w:t>
      </w:r>
      <w:r w:rsidR="002C5F62">
        <w:t xml:space="preserve"> za ugostiteljstvo i trgovinu, </w:t>
      </w:r>
      <w:r w:rsidR="003B0940">
        <w:t xml:space="preserve">Županja, Veliki kraj 68, MBS: </w:t>
      </w:r>
      <w:r w:rsidR="003B0940" w:rsidRPr="003B0940">
        <w:t>030179333</w:t>
      </w:r>
      <w:r w:rsidR="003B0940">
        <w:t xml:space="preserve">, OIB </w:t>
      </w:r>
      <w:r w:rsidR="003B0940" w:rsidRPr="003B0940">
        <w:t>22460566009</w:t>
      </w:r>
      <w:r w:rsidR="003B0940">
        <w:t xml:space="preserve">, </w:t>
      </w:r>
      <w:r w:rsidR="009B72F2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3B0940">
        <w:rPr>
          <w:bCs/>
        </w:rPr>
        <w:t xml:space="preserve"> </w:t>
      </w:r>
      <w:r w:rsidR="003B0940">
        <w:t xml:space="preserve">VLATKOWALTER j.d.o.o. za ugostiteljstvo i trgovinu, Županja, </w:t>
      </w:r>
      <w:r w:rsidR="00526CA9">
        <w:t>Veliki kraj 68, MBS: 030179333, O</w:t>
      </w:r>
      <w:r w:rsidR="003B0940">
        <w:t>IB 22460566009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3B0940">
        <w:t xml:space="preserve">9.256,33 </w:t>
      </w:r>
      <w:r w:rsidR="002164A3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375708">
        <w:t xml:space="preserve"> </w:t>
      </w:r>
      <w:r w:rsidR="00DA04E2">
        <w:t xml:space="preserve">Vlado </w:t>
      </w:r>
      <w:proofErr w:type="spellStart"/>
      <w:r w:rsidR="00DA04E2">
        <w:t>Dropuljić</w:t>
      </w:r>
      <w:proofErr w:type="spellEnd"/>
      <w:r w:rsidR="00DA04E2">
        <w:t xml:space="preserve">, OIB 62460617634, </w:t>
      </w:r>
      <w:proofErr w:type="spellStart"/>
      <w:r w:rsidR="00DA04E2">
        <w:t>Cerna</w:t>
      </w:r>
      <w:proofErr w:type="spellEnd"/>
      <w:r w:rsidR="00DA04E2">
        <w:t>, Kolodvorska 10/A,</w:t>
      </w:r>
      <w:r w:rsidR="001C71DD">
        <w:t xml:space="preserve"> 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348EB">
        <w:t>6</w:t>
      </w:r>
      <w:r w:rsidR="00DA04E2">
        <w:t>8</w:t>
      </w:r>
      <w:r w:rsidR="00A348EB">
        <w:t>1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C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164A3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5F62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708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0940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8CC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193A"/>
    <w:rsid w:val="00523597"/>
    <w:rsid w:val="0052399B"/>
    <w:rsid w:val="00526CA9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6B0D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B72F2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48EB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6E35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373D9"/>
    <w:rsid w:val="00D4346E"/>
    <w:rsid w:val="00D44F92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4E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1F80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4F2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VLATKOWALTER jednostavno društvo s ograničenom odgovornošću za ugostiteljstvo i trgovinu</izvorni_sadrzaj>
    <derivirana_varijabla naziv="DomainObject.Predmet.ProtustrankaFormated_1">  VLATKOWALTER jednostavno društvo s ograničenom odgovornošću za ugostiteljstvo i trgovinu</derivirana_varijabla>
  </DomainObject.Predmet.ProtustrankaFormated>
  <DomainObject.Predmet.ProtustrankaFormatedOIB>
    <izvorni_sadrzaj>  VLATKOWALTER jednostavno društvo s ograničenom odgovornošću za ugostiteljstvo i trgovinu, OIB 22460566009</izvorni_sadrzaj>
    <derivirana_varijabla naziv="DomainObject.Predmet.ProtustrankaFormatedOIB_1">  VLATKOWALTER jednostavno društvo s ograničenom odgovornošću za ugostiteljstvo i trgovinu, OIB 22460566009</derivirana_varijabla>
  </DomainObject.Predmet.ProtustrankaFormatedOIB>
  <DomainObject.Predmet.ProtustrankaFormatedWithAdress>
    <izvorni_sadrzaj> VLATKOWALTER jednostavno društvo s ograničenom odgovornošću za ugostiteljstvo i trgovinu, Veliki kraj 68, 32270 Županja</izvorni_sadrzaj>
    <derivirana_varijabla naziv="DomainObject.Predmet.ProtustrankaFormatedWithAdress_1"> VLATKOWALTER jednostavno društvo s ograničenom odgovornošću za ugostiteljstvo i trgovinu, Veliki kraj 68, 32270 Županja</derivirana_varijabla>
  </DomainObject.Predmet.ProtustrankaFormatedWithAdress>
  <DomainObject.Predmet.ProtustrankaFormatedWithAdressOIB>
    <izvorni_sadrzaj> VLATKOWALTER jednostavno društvo s ograničenom odgovornošću za ugostiteljstvo i trgovinu, OIB 22460566009, Veliki kraj 68, 32270 Županja</izvorni_sadrzaj>
    <derivirana_varijabla naziv="DomainObject.Predmet.ProtustrankaFormatedWithAdressOIB_1"> VLATKOWALTER jednostavno društvo s ograničenom odgovornošću za ugostiteljstvo i trgovinu, OIB 22460566009, Veliki kraj 68, 32270 Županja</derivirana_varijabla>
  </DomainObject.Predmet.ProtustrankaFormatedWithAdressOIB>
  <DomainObject.Predmet.ProtustrankaWithAdress>
    <izvorni_sadrzaj>VLATKOWALTER jednostavno društvo s ograničenom odgovornošću za ugostiteljstvo i trgovinu Veliki kraj 68, 32270 Županja</izvorni_sadrzaj>
    <derivirana_varijabla naziv="DomainObject.Predmet.ProtustrankaWithAdress_1">VLATKOWALTER jednostavno društvo s ograničenom odgovornošću za ugostiteljstvo i trgovinu Veliki kraj 68, 32270 Županja</derivirana_varijabla>
  </DomainObject.Predmet.ProtustrankaWithAdress>
  <DomainObject.Predmet.ProtustrankaWithAdressOIB>
    <izvorni_sadrzaj>VLATKOWALTER jednostavno društvo s ograničenom odgovornošću za ugostiteljstvo i trgovinu, OIB 22460566009, Veliki kraj 68, 32270 Županja</izvorni_sadrzaj>
    <derivirana_varijabla naziv="DomainObject.Predmet.ProtustrankaWithAdressOIB_1">VLATKOWALTER jednostavno društvo s ograničenom odgovornošću za ugostiteljstvo i trgovinu, OIB 22460566009, Veliki kraj 68, 32270 Županja</derivirana_varijabla>
  </DomainObject.Predmet.ProtustrankaWithAdressOIB>
  <DomainObject.Predmet.ProtustrankaNazivFormated>
    <izvorni_sadrzaj>VLATKOWALTER jednostavno društvo s ograničenom odgovornošću za ugostiteljstvo i trgovinu</izvorni_sadrzaj>
    <derivirana_varijabla naziv="DomainObject.Predmet.ProtustrankaNazivFormated_1">VLATKOWALTER jednostavno društvo s ograničenom odgovornošću za ugostiteljstvo i trgovinu</derivirana_varijabla>
  </DomainObject.Predmet.ProtustrankaNazivFormated>
  <DomainObject.Predmet.ProtustrankaNazivFormatedOIB>
    <izvorni_sadrzaj>VLATKOWALTER jednostavno društvo s ograničenom odgovornošću za ugostiteljstvo i trgovinu, OIB 22460566009</izvorni_sadrzaj>
    <derivirana_varijabla naziv="DomainObject.Predmet.ProtustrankaNazivFormatedOIB_1">VLATKOWALTER jednostavno društvo s ograničenom odgovornošću za ugostiteljstvo i trgovinu, OIB 22460566009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VLATKOWALTER jednostavno društvo s ograničenom odgovornošću za ugostiteljstvo i trgovinu</item>
    </izvorni_sadrzaj>
    <derivirana_varijabla naziv="DomainObject.Predmet.ProtuStrankaListFormated_1">
      <item>VLATKOWALTER jednostavno društvo s ograničenom odgovornošću za ugostiteljstvo i trgovinu</item>
    </derivirana_varijabla>
  </DomainObject.Predmet.ProtuStrankaListFormated>
  <DomainObject.Predmet.ProtuStrankaListFormatedOIB>
    <izvorni_sadrzaj>
      <item>VLATKOWALTER jednostavno društvo s ograničenom odgovornošću za ugostiteljstvo i trgovinu, OIB 22460566009</item>
    </izvorni_sadrzaj>
    <derivirana_varijabla naziv="DomainObject.Predmet.ProtuStrankaListFormatedOIB_1">
      <item>VLATKOWALTER jednostavno društvo s ograničenom odgovornošću za ugostiteljstvo i trgovinu, OIB 22460566009</item>
    </derivirana_varijabla>
  </DomainObject.Predmet.ProtuStrankaListFormatedOIB>
  <DomainObject.Predmet.ProtuStrankaListFormatedWithAdress>
    <izvorni_sadrzaj>
      <item>VLATKOWALTER jednostavno društvo s ograničenom odgovornošću za ugostiteljstvo i trgovinu, Veliki kraj 68, 32270 Županja</item>
    </izvorni_sadrzaj>
    <derivirana_varijabla naziv="DomainObject.Predmet.ProtuStrankaListFormatedWithAdress_1">
      <item>VLATKOWALTER jednostavno društvo s ograničenom odgovornošću za ugostiteljstvo i trgovinu, Veliki kraj 68, 32270 Županja</item>
    </derivirana_varijabla>
  </DomainObject.Predmet.ProtuStrankaListFormatedWithAdress>
  <DomainObject.Predmet.ProtuStrankaListFormatedWithAdressOIB>
    <izvorni_sadrzaj>
      <item>VLATKOWALTER jednostavno društvo s ograničenom odgovornošću za ugostiteljstvo i trgovinu, OIB 22460566009, Veliki kraj 68, 32270 Županja</item>
    </izvorni_sadrzaj>
    <derivirana_varijabla naziv="DomainObject.Predmet.ProtuStrankaListFormatedWithAdressOIB_1">
      <item>VLATKOWALTER jednostavno društvo s ograničenom odgovornošću za ugostiteljstvo i trgovinu, OIB 22460566009, Veliki kraj 68, 32270 Županja</item>
    </derivirana_varijabla>
  </DomainObject.Predmet.ProtuStrankaListFormatedWithAdressOIB>
  <DomainObject.Predmet.ProtuStrankaListNazivFormated>
    <izvorni_sadrzaj>
      <item>VLATKOWALTER jednostavno društvo s ograničenom odgovornošću za ugostiteljstvo i trgovinu</item>
    </izvorni_sadrzaj>
    <derivirana_varijabla naziv="DomainObject.Predmet.ProtuStrankaListNazivFormated_1">
      <item>VLATKOWALTER jednostavno društvo s ograničenom odgovornošću za ugostiteljstvo i trgovinu</item>
    </derivirana_varijabla>
  </DomainObject.Predmet.ProtuStrankaListNazivFormated>
  <DomainObject.Predmet.ProtuStrankaListNazivFormatedOIB>
    <izvorni_sadrzaj>
      <item>VLATKOWALTER jednostavno društvo s ograničenom odgovornošću za ugostiteljstvo i trgovinu, OIB 22460566009</item>
    </izvorni_sadrzaj>
    <derivirana_varijabla naziv="DomainObject.Predmet.ProtuStrankaListNazivFormatedOIB_1">
      <item>VLATKOWALTER jednostavno društvo s ograničenom odgovornošću za ugostiteljstvo i trgovinu, OIB 22460566009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VLATKOWALTER jednostavno društvo s ograničenom odgovornošću za ugostiteljstvo i trgovinu</izvorni_sadrzaj>
    <derivirana_varijabla naziv="DomainObject.Predmet.ProtustrankaIDrugi_1">VLATKOWALTER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VLATKOWALTER jednostavno društvo s ograničenom odgovornošću za ugostiteljstvo i trgovinu, OIB 22460566009, Veliki kraj 68, 32270 Županja</izvorni_sadrzaj>
    <derivirana_varijabla naziv="DomainObject.Predmet.ProtustrankaIDrugiAdressOIB_1">VLATKOWALTER jednostavno društvo s ograničenom odgovornošću za ugostiteljstvo i trgovinu, OIB 22460566009, Veliki kraj 68,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VLATKOWALTER jednostavno društvo s ograničenom odgovornošću za ugostiteljstvo i trgovinu</item>
    </izvorni_sadrzaj>
    <derivirana_varijabla naziv="DomainObject.Predmet.SudioniciListNaziv_1">
      <item>fina rc osijek</item>
      <item>VLATKOWALTER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VLATKOWALTER jednostavno društvo s ograničenom odgovornošću za ugostiteljstvo i trgovinu, OIB 22460566009, Veliki kraj 68,32270 Županja</item>
    </izvorni_sadrzaj>
    <derivirana_varijabla naziv="DomainObject.Predmet.SudioniciListAdressOIB_1">
      <item>fina rc osijek, OIB 85821130368</item>
      <item>VLATKOWALTER jednostavno društvo s ograničenom odgovornošću za ugostiteljstvo i trgovinu, OIB 22460566009, Veliki kraj 68,32270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22460566009</item>
    </izvorni_sadrzaj>
    <derivirana_varijabla naziv="DomainObject.Predmet.SudioniciListNazivOIB_1">
      <item>, OIB 85821130368</item>
      <item>, OIB 22460566009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729AE-361B-40AF-8374-25CFC60D4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2144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2017-08-01T09:50:00Z</dcterms:created>
  <dc:creator>Korisnik</dc:creator>
  <cp:lastModifiedBy>Sanja Ban</cp:lastModifiedBy>
  <cp:lastPrinted>2017-08-01T09:50:00Z</cp:lastPrinted>
  <dcterms:modified xmlns:xsi="http://www.w3.org/2001/XMLSchema-instance" xsi:type="dcterms:W3CDTF">2017-08-01T09:51:00Z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