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82560" w14:paraId="a38256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A15A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 xml:space="preserve">               6 St-471/2016-2.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>O G L A S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UDRUGA ZA POTICANJE I RAZVOJ DRUŠTVA TE UNAPREĐENJE KULTURE, UMJETNOSTI I ZNANOSTI AGREST 3D U LIKVIDACIJI, </w:t>
      </w:r>
      <w:proofErr w:type="spellStart"/>
      <w:r w:rsidRPr="00AA15AF">
        <w:rPr>
          <w:rFonts w:cs="Times New Roman" w:eastAsia="Times New Roman"/>
          <w:szCs w:val="20"/>
          <w:lang w:eastAsia="hr-HR"/>
        </w:rPr>
        <w:t>Moravče</w:t>
      </w:r>
      <w:proofErr w:type="spellEnd"/>
      <w:r w:rsidRPr="00AA15AF">
        <w:rPr>
          <w:rFonts w:cs="Times New Roman" w:eastAsia="Times New Roman"/>
          <w:szCs w:val="20"/>
          <w:lang w:eastAsia="hr-HR"/>
        </w:rPr>
        <w:t>, Prigorska 12b, registarski broj: 21003625, OIB: 17158281179, koji se vodi kod ovoga suda pod brojem St-471/2016. temeljem odredbe čl.430., 431. i 434. Stečajnog zakona (Narodne novine br. 71/15), objavljuje: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1.590,72 kn, u koji iznos je uračunata kamata i naknada Financijske agencije za provedbu ovrhe na novčanim sredstvima.  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AA15AF">
        <w:rPr>
          <w:rFonts w:cs="Times New Roman" w:eastAsia="Times New Roman"/>
          <w:szCs w:val="20"/>
          <w:lang w:eastAsia="hr-HR"/>
        </w:rPr>
        <w:t>Rj</w:t>
      </w:r>
      <w:proofErr w:type="spellEnd"/>
      <w:r w:rsidRPr="00AA15AF">
        <w:rPr>
          <w:rFonts w:cs="Times New Roman" w:eastAsia="Times New Roman"/>
          <w:szCs w:val="20"/>
          <w:lang w:eastAsia="hr-HR"/>
        </w:rPr>
        <w:t>.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>I. DNA: dužniku putem e-oglasna ploča suda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>II. Kal. 45 dana</w:t>
      </w:r>
    </w:p>
    <w:p w:rsidRDefault="00AA15AF" w:rsidP="00AA15AF" w:rsidR="00AA15AF" w:rsidRPr="00AA15A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A15AF">
        <w:rPr>
          <w:rFonts w:cs="Times New Roman" w:eastAsia="Times New Roman"/>
          <w:szCs w:val="20"/>
          <w:lang w:eastAsia="hr-HR"/>
        </w:rPr>
        <w:t>Bjelovar, 12.5.2016.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5AF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1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St-471/2016-2</izvorni_sadrzaj>
    <derivirana_varijabla naziv="DomainObject.Oznaka_1">St-471/2016-2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POTICANJE I RAZVOJ DRUŠTVA TE UNAPREĐENJE KULTURE, UMJETNOSTI I ZNANOSTI AGREST 3D - u likvidaciji</izvorni_sadrzaj>
    <derivirana_varijabla naziv="DomainObject.Predmet.ProtustrankaFormated_1">  UDRUGA ZA POTICANJE I RAZVOJ DRUŠTVA TE UNAPREĐENJE KULTURE, UMJETNOSTI I ZNANOSTI AGREST 3D - u likvidaciji</derivirana_varijabla>
  </DomainObject.Predmet.ProtustrankaFormated>
  <DomainObject.Predmet.ProtustrankaFormatedOIB>
    <izvorni_sadrzaj>  UDRUGA ZA POTICANJE I RAZVOJ DRUŠTVA TE UNAPREĐENJE KULTURE, UMJETNOSTI I ZNANOSTI AGREST 3D - u likvidaciji, OIB 17158281179</izvorni_sadrzaj>
    <derivirana_varijabla naziv="DomainObject.Predmet.ProtustrankaFormatedOIB_1">  UDRUGA ZA POTICANJE I RAZVOJ DRUŠTVA TE UNAPREĐENJE KULTURE, UMJETNOSTI I ZNANOSTI AGREST 3D - u likvidaciji, OIB 17158281179</derivirana_varijabla>
  </DomainObject.Predmet.ProtustrankaFormatedOIB>
  <DomainObject.Predmet.ProtustrankaFormatedWithAdress>
    <izvorni_sadrzaj> UDRUGA ZA POTICANJE I RAZVOJ DRUŠTVA TE UNAPREĐENJE KULTURE, UMJETNOSTI I ZNANOSTI AGREST 3D - u likvidaciji, Prigorska 12 b, 10000 Zagreb</izvorni_sadrzaj>
    <derivirana_varijabla naziv="DomainObject.Predmet.ProtustrankaFormatedWithAdress_1"> UDRUGA ZA POTICANJE I RAZVOJ DRUŠTVA TE UNAPREĐENJE KULTURE, UMJETNOSTI I ZNANOSTI AGREST 3D - u likvidaciji, Prigorska 12 b, 10000 Zagreb</derivirana_varijabla>
  </DomainObject.Predmet.ProtustrankaFormatedWithAdress>
  <DomainObject.Predmet.ProtustrankaFormatedWithAdressOIB>
    <izvorni_sadrzaj> UDRUGA ZA POTICANJE I RAZVOJ DRUŠTVA TE UNAPREĐENJE KULTURE, UMJETNOSTI I ZNANOSTI AGREST 3D - u likvidaciji, OIB 17158281179, Prigorska 12 b, 10000 Zagreb</izvorni_sadrzaj>
    <derivirana_varijabla naziv="DomainObject.Predmet.ProtustrankaFormatedWithAdressOIB_1"> UDRUGA ZA POTICANJE I RAZVOJ DRUŠTVA TE UNAPREĐENJE KULTURE, UMJETNOSTI I ZNANOSTI AGREST 3D - u likvidaciji, OIB 17158281179, Prigorska 12 b, 10000 Zagreb</derivirana_varijabla>
  </DomainObject.Predmet.ProtustrankaFormatedWithAdressOIB>
  <DomainObject.Predmet.ProtustrankaWithAdress>
    <izvorni_sadrzaj>UDRUGA ZA POTICANJE I RAZVOJ DRUŠTVA TE UNAPREĐENJE KULTURE, UMJETNOSTI I ZNANOSTI AGREST 3D - u likvidaciji Prigorska 12 b, 10000 Zagreb</izvorni_sadrzaj>
    <derivirana_varijabla naziv="DomainObject.Predmet.ProtustrankaWithAdress_1">UDRUGA ZA POTICANJE I RAZVOJ DRUŠTVA TE UNAPREĐENJE KULTURE, UMJETNOSTI I ZNANOSTI AGREST 3D - u likvidaciji Prigorska 12 b, 10000 Zagreb</derivirana_varijabla>
  </DomainObject.Predmet.ProtustrankaWithAdress>
  <DomainObject.Predmet.ProtustrankaWithAdressOIB>
    <izvorni_sadrzaj>UDRUGA ZA POTICANJE I RAZVOJ DRUŠTVA TE UNAPREĐENJE KULTURE, UMJETNOSTI I ZNANOSTI AGREST 3D - u likvidaciji, OIB 17158281179, Prigorska 12 b, 10000 Zagreb</izvorni_sadrzaj>
    <derivirana_varijabla naziv="DomainObject.Predmet.ProtustrankaWithAdressOIB_1">UDRUGA ZA POTICANJE I RAZVOJ DRUŠTVA TE UNAPREĐENJE KULTURE, UMJETNOSTI I ZNANOSTI AGREST 3D - u likvidaciji, OIB 17158281179, Prigorska 12 b, 10000 Zagreb</derivirana_varijabla>
  </DomainObject.Predmet.ProtustrankaWithAdressOIB>
  <DomainObject.Predmet.ProtustrankaNazivFormated>
    <izvorni_sadrzaj>UDRUGA ZA POTICANJE I RAZVOJ DRUŠTVA TE UNAPREĐENJE KULTURE, UMJETNOSTI I ZNANOSTI AGREST 3D - u likvidaciji</izvorni_sadrzaj>
    <derivirana_varijabla naziv="DomainObject.Predmet.ProtustrankaNazivFormated_1">UDRUGA ZA POTICANJE I RAZVOJ DRUŠTVA TE UNAPREĐENJE KULTURE, UMJETNOSTI I ZNANOSTI AGREST 3D - u likvidaciji</derivirana_varijabla>
  </DomainObject.Predmet.ProtustrankaNazivFormated>
  <DomainObject.Predmet.ProtustrankaNazivFormatedOIB>
    <izvorni_sadrzaj>UDRUGA ZA POTICANJE I RAZVOJ DRUŠTVA TE UNAPREĐENJE KULTURE, UMJETNOSTI I ZNANOSTI AGREST 3D - u likvidaciji, OIB 17158281179</izvorni_sadrzaj>
    <derivirana_varijabla naziv="DomainObject.Predmet.ProtustrankaNazivFormatedOIB_1">UDRUGA ZA POTICANJE I RAZVOJ DRUŠTVA TE UNAPREĐENJE KULTURE, UMJETNOSTI I ZNANOSTI AGREST 3D - u likvidaciji, OIB 17158281179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POTICANJE I RAZVOJ DRUŠTVA TE UNAPREĐENJE KULTURE, UMJETNOSTI I ZNANOSTI AGREST 3D - u likvidaciji</item>
    </izvorni_sadrzaj>
    <derivirana_varijabla naziv="DomainObject.Predmet.ProtuStrankaListFormated_1">
      <item>UDRUGA ZA POTICANJE I RAZVOJ DRUŠTVA TE UNAPREĐENJE KULTURE, UMJETNOSTI I ZNANOSTI AGREST 3D - u likvidaciji</item>
    </derivirana_varijabla>
  </DomainObject.Predmet.ProtuStrankaListFormated>
  <DomainObject.Predmet.ProtuStrankaListFormatedOIB>
    <izvorni_sadrzaj>
      <item>UDRUGA ZA POTICANJE I RAZVOJ DRUŠTVA TE UNAPREĐENJE KULTURE, UMJETNOSTI I ZNANOSTI AGREST 3D - u likvidaciji, OIB 17158281179</item>
    </izvorni_sadrzaj>
    <derivirana_varijabla naziv="DomainObject.Predmet.ProtuStrankaListFormatedOIB_1">
      <item>UDRUGA ZA POTICANJE I RAZVOJ DRUŠTVA TE UNAPREĐENJE KULTURE, UMJETNOSTI I ZNANOSTI AGREST 3D - u likvidaciji, OIB 17158281179</item>
    </derivirana_varijabla>
  </DomainObject.Predmet.ProtuStrankaListFormatedOIB>
  <DomainObject.Predmet.ProtuStrankaListFormatedWithAdress>
    <izvorni_sadrzaj>
      <item>UDRUGA ZA POTICANJE I RAZVOJ DRUŠTVA TE UNAPREĐENJE KULTURE, UMJETNOSTI I ZNANOSTI AGREST 3D - u likvidaciji, Prigorska 12 b, 10000 Zagreb</item>
    </izvorni_sadrzaj>
    <derivirana_varijabla naziv="DomainObject.Predmet.ProtuStrankaListFormatedWithAdress_1">
      <item>UDRUGA ZA POTICANJE I RAZVOJ DRUŠTVA TE UNAPREĐENJE KULTURE, UMJETNOSTI I ZNANOSTI AGREST 3D - u likvidaciji, Prigorska 12 b, 10000 Zagreb</item>
    </derivirana_varijabla>
  </DomainObject.Predmet.ProtuStrankaListFormatedWithAdress>
  <DomainObject.Predmet.ProtuStrankaListFormatedWithAdressOIB>
    <izvorni_sadrzaj>
      <item>UDRUGA ZA POTICANJE I RAZVOJ DRUŠTVA TE UNAPREĐENJE KULTURE, UMJETNOSTI I ZNANOSTI AGREST 3D - u likvidaciji, OIB 17158281179, Prigorska 12 b, 10000 Zagreb</item>
    </izvorni_sadrzaj>
    <derivirana_varijabla naziv="DomainObject.Predmet.ProtuStrankaListFormatedWithAdressOIB_1">
      <item>UDRUGA ZA POTICANJE I RAZVOJ DRUŠTVA TE UNAPREĐENJE KULTURE, UMJETNOSTI I ZNANOSTI AGREST 3D - u likvidaciji, OIB 17158281179, Prigorska 12 b, 10000 Zagreb</item>
    </derivirana_varijabla>
  </DomainObject.Predmet.ProtuStrankaListFormatedWithAdressOIB>
  <DomainObject.Predmet.ProtuStrankaListNazivFormated>
    <izvorni_sadrzaj>
      <item>UDRUGA ZA POTICANJE I RAZVOJ DRUŠTVA TE UNAPREĐENJE KULTURE, UMJETNOSTI I ZNANOSTI AGREST 3D - u likvidaciji</item>
    </izvorni_sadrzaj>
    <derivirana_varijabla naziv="DomainObject.Predmet.ProtuStrankaListNazivFormated_1">
      <item>UDRUGA ZA POTICANJE I RAZVOJ DRUŠTVA TE UNAPREĐENJE KULTURE, UMJETNOSTI I ZNANOSTI AGREST 3D - u likvidaciji</item>
    </derivirana_varijabla>
  </DomainObject.Predmet.ProtuStrankaListNazivFormated>
  <DomainObject.Predmet.ProtuStrankaListNazivFormatedOIB>
    <izvorni_sadrzaj>
      <item>UDRUGA ZA POTICANJE I RAZVOJ DRUŠTVA TE UNAPREĐENJE KULTURE, UMJETNOSTI I ZNANOSTI AGREST 3D - u likvidaciji, OIB 17158281179</item>
    </izvorni_sadrzaj>
    <derivirana_varijabla naziv="DomainObject.Predmet.ProtuStrankaListNazivFormatedOIB_1">
      <item>UDRUGA ZA POTICANJE I RAZVOJ DRUŠTVA TE UNAPREĐENJE KULTURE, UMJETNOSTI I ZNANOSTI AGREST 3D - u likvidaciji, OIB 17158281179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St-471/2016-2</izvorni_sadrzaj>
    <derivirana_varijabla naziv="DomainObject.PoslovniBrojDokumenta_1">St-471/2016-2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POTICANJE I RAZVOJ DRUŠTVA TE UNAPREĐENJE KULTURE, UMJETNOSTI I ZNANOSTI AGREST 3D - u likvidaciji</izvorni_sadrzaj>
    <derivirana_varijabla naziv="DomainObject.Predmet.ProtustrankaIDrugi_1">UDRUGA ZA POTICANJE I RAZVOJ DRUŠTVA TE UNAPREĐENJE KULTURE, UMJETNOSTI I ZNANOSTI AGREST 3D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UDRUGA ZA POTICANJE I RAZVOJ DRUŠTVA TE UNAPREĐENJE KULTURE, UMJETNOSTI I ZNANOSTI AGREST 3D - u likvidaciji, OIB 17158281179, Prigorska 12 b, 10000 Zagreb</izvorni_sadrzaj>
    <derivirana_varijabla naziv="DomainObject.Predmet.ProtustrankaIDrugiAdressOIB_1">UDRUGA ZA POTICANJE I RAZVOJ DRUŠTVA TE UNAPREĐENJE KULTURE, UMJETNOSTI I ZNANOSTI AGREST 3D - u likvidaciji, OIB 17158281179, Prigorska 12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POTICANJE I RAZVOJ DRUŠTVA TE UNAPREĐENJE KULTURE, UMJETNOSTI I ZNANOSTI AGREST 3D - u likvidaciji</item>
      <item>FINA Regionalni centar Zagreb</item>
    </izvorni_sadrzaj>
    <derivirana_varijabla naziv="DomainObject.Predmet.SudioniciListNaziv_1">
      <item>UDRUGA ZA POTICANJE I RAZVOJ DRUŠTVA TE UNAPREĐENJE KULTURE, UMJETNOSTI I ZNANOSTI AGREST 3D - u likvidaciji</item>
      <item>FINA Regionalni centar Zagreb</item>
    </derivirana_varijabla>
  </DomainObject.Predmet.SudioniciListNaziv>
  <DomainObject.Predmet.SudioniciListAdressOIB>
    <izvorni_sadrzaj>
      <item>UDRUGA ZA POTICANJE I RAZVOJ DRUŠTVA TE UNAPREĐENJE KULTURE, UMJETNOSTI I ZNANOSTI AGREST 3D - u likvidaciji, OIB 17158281179, Prigorska 12 b,10000 Zagreb</item>
      <item>FINA Regionalni centar Zagreb, OIB 85821130368, Trg svibanjskih žrtava 1995. br. 1,10000 Zagreb</item>
    </izvorni_sadrzaj>
    <derivirana_varijabla naziv="DomainObject.Predmet.SudioniciListAdressOIB_1">
      <item>UDRUGA ZA POTICANJE I RAZVOJ DRUŠTVA TE UNAPREĐENJE KULTURE, UMJETNOSTI I ZNANOSTI AGREST 3D - u likvidaciji, OIB 17158281179, Prigorska 12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1A3AD-ECDE-4E19-9175-FE81E4445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1678</properties:Characters>
  <properties:Lines>49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2016-05-12T06:09:00Z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