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c027" w14:paraId="70cc027" w:rsidRDefault="004579A2" w:rsidP="004579A2" w:rsidR="004579A2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579A2" w:rsidP="004579A2" w:rsidR="004579A2">
      <w:r>
        <w:t xml:space="preserve">     REPUBLIKA HRVATSKA</w:t>
      </w:r>
    </w:p>
    <w:p w:rsidRDefault="004579A2" w:rsidP="004579A2" w:rsidR="004579A2">
      <w:r>
        <w:t>TRGOVAČKI SUD U ZAGREBU</w:t>
      </w:r>
    </w:p>
    <w:p w:rsidRDefault="004579A2" w:rsidP="004579A2" w:rsidR="004579A2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4579A2" w:rsidP="004579A2" w:rsidR="004579A2"/>
    <w:p w:rsidRDefault="004579A2" w:rsidP="004579A2" w:rsidR="004579A2"/>
    <w:p w:rsidRDefault="004579A2" w:rsidP="004579A2" w:rsidR="004579A2"/>
    <w:p w:rsidRDefault="004579A2" w:rsidP="004579A2" w:rsidR="004579A2">
      <w:pPr>
        <w:jc w:val="both"/>
      </w:pPr>
      <w:r>
        <w:t xml:space="preserve"> </w:t>
      </w:r>
      <w:r>
        <w:tab/>
        <w:t>Trgovački sud u Zagrebu, u skraćenom stečajnom postupku pod poslovnim brojem St-1845/17, temeljem odredbe članka 430. Stečajnog zakona (Narodne novine, broj: 71/2015, dalje u tekstu: SZ), dana 28. rujna 2017., objavljuje:</w:t>
      </w:r>
    </w:p>
    <w:p w:rsidRDefault="004579A2" w:rsidP="004579A2" w:rsidR="004579A2">
      <w:pPr>
        <w:jc w:val="both"/>
        <w:rPr>
          <w:sz w:val="40"/>
          <w:szCs w:val="40"/>
        </w:rPr>
      </w:pPr>
    </w:p>
    <w:p w:rsidRDefault="004579A2" w:rsidP="004579A2" w:rsidR="004579A2">
      <w:pPr>
        <w:jc w:val="center"/>
        <w:rPr>
          <w:b/>
        </w:rPr>
      </w:pPr>
      <w:r>
        <w:rPr>
          <w:b/>
        </w:rPr>
        <w:t>O G L A S</w:t>
      </w:r>
    </w:p>
    <w:p w:rsidRDefault="004579A2" w:rsidP="004579A2" w:rsidR="004579A2">
      <w:pPr>
        <w:rPr>
          <w:b/>
        </w:rPr>
      </w:pPr>
    </w:p>
    <w:p w:rsidRDefault="004579A2" w:rsidP="004579A2" w:rsidR="004579A2">
      <w:pPr>
        <w:jc w:val="both"/>
      </w:pPr>
      <w:r>
        <w:t>I.</w:t>
      </w:r>
      <w:r>
        <w:tab/>
        <w:t xml:space="preserve">Za dužnika </w:t>
      </w:r>
      <w:proofErr w:type="spellStart"/>
      <w:r>
        <w:rPr>
          <w:szCs w:val="20"/>
        </w:rPr>
        <w:t>Agro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Rečica</w:t>
      </w:r>
      <w:proofErr w:type="spellEnd"/>
      <w:r>
        <w:rPr>
          <w:szCs w:val="20"/>
        </w:rPr>
        <w:t xml:space="preserve"> j.d.o.o., Zagreb, Kozari bok, V. odvojak 2, OIB: </w:t>
      </w:r>
      <w:r>
        <w:t xml:space="preserve">70897143843. </w:t>
      </w:r>
    </w:p>
    <w:p w:rsidRDefault="004579A2" w:rsidP="004579A2" w:rsidR="004579A2">
      <w:pPr>
        <w:pStyle w:val="Odlomakpopisa"/>
        <w:ind w:left="1428"/>
        <w:jc w:val="both"/>
      </w:pPr>
    </w:p>
    <w:p w:rsidRDefault="004579A2" w:rsidP="004579A2" w:rsidR="004579A2">
      <w:pPr>
        <w:jc w:val="both"/>
      </w:pPr>
      <w:r>
        <w:t>II.</w:t>
      </w:r>
      <w:r>
        <w:tab/>
        <w:t>Iznos duga evidentiran na temelju neizvršenih osnova za plaćanje jest 30.239,12 kn.</w:t>
      </w:r>
    </w:p>
    <w:p w:rsidRDefault="004579A2" w:rsidP="004579A2" w:rsidR="004579A2">
      <w:pPr>
        <w:ind w:left="360"/>
      </w:pPr>
      <w:r>
        <w:t xml:space="preserve"> </w:t>
      </w:r>
    </w:p>
    <w:p w:rsidRDefault="004579A2" w:rsidP="004579A2" w:rsidR="004579A2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4579A2" w:rsidP="004579A2" w:rsidR="004579A2">
      <w:pPr>
        <w:ind w:firstLine="720"/>
        <w:jc w:val="both"/>
      </w:pPr>
    </w:p>
    <w:p w:rsidRDefault="004579A2" w:rsidP="004579A2" w:rsidR="004579A2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4579A2" w:rsidP="004579A2" w:rsidR="004579A2">
      <w:pPr>
        <w:pStyle w:val="Odlomakpopisa"/>
      </w:pPr>
    </w:p>
    <w:p w:rsidRDefault="004579A2" w:rsidP="004579A2" w:rsidR="004579A2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579A2" w:rsidP="004579A2" w:rsidR="004579A2">
      <w:pPr>
        <w:jc w:val="center"/>
      </w:pPr>
    </w:p>
    <w:p w:rsidRDefault="004579A2" w:rsidP="004579A2" w:rsidR="004579A2">
      <w:pPr>
        <w:jc w:val="center"/>
      </w:pPr>
      <w:r>
        <w:t>U Zagrebu 28. rujna 2017.</w:t>
      </w:r>
    </w:p>
    <w:p w:rsidRDefault="004579A2" w:rsidP="004579A2" w:rsidR="004579A2"/>
    <w:p w:rsidRDefault="004579A2" w:rsidP="004579A2" w:rsidR="004579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4579A2" w:rsidP="004579A2" w:rsidR="004579A2">
      <w:pPr>
        <w:jc w:val="right"/>
      </w:pPr>
      <w:r>
        <w:t>Ivana Manestar</w:t>
      </w:r>
    </w:p>
    <w:p w:rsidRDefault="004579A2" w:rsidP="004579A2" w:rsidR="004579A2">
      <w:pPr>
        <w:jc w:val="both"/>
      </w:pPr>
      <w:r>
        <w:tab/>
      </w:r>
    </w:p>
    <w:p w:rsidRDefault="004579A2" w:rsidP="004579A2" w:rsidR="004579A2">
      <w:pPr>
        <w:jc w:val="right"/>
      </w:pPr>
    </w:p>
    <w:p w:rsidRDefault="004579A2" w:rsidP="004579A2" w:rsidR="004579A2">
      <w:pPr>
        <w:jc w:val="right"/>
      </w:pPr>
    </w:p>
    <w:p w:rsidRDefault="004579A2" w:rsidP="004579A2" w:rsidR="004579A2">
      <w:r>
        <w:t xml:space="preserve">DNA: </w:t>
      </w:r>
    </w:p>
    <w:p w:rsidRDefault="004579A2" w:rsidP="004579A2" w:rsidR="004579A2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4579A2" w:rsidP="004579A2" w:rsidR="004579A2"/>
    <w:p w:rsidRDefault="004579A2" w:rsidP="004579A2" w:rsidR="004579A2"/>
    <w:sectPr w:rsidR="004579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9AC"/>
    <w:rsid w:val="00036769"/>
    <w:rsid w:val="001032F4"/>
    <w:rsid w:val="00131E95"/>
    <w:rsid w:val="0019711A"/>
    <w:rsid w:val="00197F24"/>
    <w:rsid w:val="001A1D04"/>
    <w:rsid w:val="0034753A"/>
    <w:rsid w:val="004579A2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139AC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79A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79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79A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79A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79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79A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3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St-1845/2017</izvorni_sadrzaj>
    <derivirana_varijabla naziv="DomainObject.Predmet.OznakaBroj_1">St-1845/2017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Rečica jednostavno društvo s ograničenom odgovornošću za trgovinu i poljoprivredu</izvorni_sadrzaj>
    <derivirana_varijabla naziv="DomainObject.Predmet.ProtustrankaFormated_1">  Agro Rečica jednostavno društvo s ograničenom odgovornošću za trgovinu i poljoprivredu</derivirana_varijabla>
  </DomainObject.Predmet.ProtustrankaFormated>
  <DomainObject.Predmet.ProtustrankaFormatedOIB>
    <izvorni_sadrzaj>  Agro Rečica jednostavno društvo s ograničenom odgovornošću za trgovinu i poljoprivredu, OIB 70897143843</izvorni_sadrzaj>
    <derivirana_varijabla naziv="DomainObject.Predmet.ProtustrankaFormatedOIB_1">  Agro Rečica jednostavno društvo s ograničenom odgovornošću za trgovinu i poljoprivredu, OIB 70897143843</derivirana_varijabla>
  </DomainObject.Predmet.ProtustrankaFormatedOIB>
  <DomainObject.Predmet.ProtustrankaFormatedWithAdress>
    <izvorni_sadrzaj> Agro Rečica jednostavno društvo s ograničenom odgovornošću za trgovinu i poljoprivredu, Kozari bok V. odvojak 2, 10000 Zagreb</izvorni_sadrzaj>
    <derivirana_varijabla naziv="DomainObject.Predmet.ProtustrankaFormatedWithAdress_1"> Agro Rečica jednostavno društvo s ograničenom odgovornošću za trgovinu i poljoprivredu, Kozari bok V. odvojak 2, 10000 Zagreb</derivirana_varijabla>
  </DomainObject.Predmet.ProtustrankaFormatedWithAdress>
  <DomainObject.Predmet.ProtustrankaFormatedWithAdressOIB>
    <izvorni_sadrzaj> Agro Rečica jednostavno društvo s ograničenom odgovornošću za trgovinu i poljoprivredu, OIB 70897143843, Kozari bok V. odvojak 2, 10000 Zagreb</izvorni_sadrzaj>
    <derivirana_varijabla naziv="DomainObject.Predmet.ProtustrankaFormatedWithAdressOIB_1"> Agro Rečica jednostavno društvo s ograničenom odgovornošću za trgovinu i poljoprivredu, OIB 70897143843, Kozari bok V. odvojak 2, 10000 Zagreb</derivirana_varijabla>
  </DomainObject.Predmet.ProtustrankaFormatedWithAdressOIB>
  <DomainObject.Predmet.ProtustrankaWithAdress>
    <izvorni_sadrzaj>Agro Rečica jednostavno društvo s ograničenom odgovornošću za trgovinu i poljoprivredu Kozari bok V. odvojak 2, 10000 Zagreb</izvorni_sadrzaj>
    <derivirana_varijabla naziv="DomainObject.Predmet.ProtustrankaWithAdress_1">Agro Rečica jednostavno društvo s ograničenom odgovornošću za trgovinu i poljoprivredu Kozari bok V. odvojak 2, 10000 Zagreb</derivirana_varijabla>
  </DomainObject.Predmet.ProtustrankaWithAdress>
  <DomainObject.Predmet.ProtustrankaWithAdressOIB>
    <izvorni_sadrzaj>Agro Rečica jednostavno društvo s ograničenom odgovornošću za trgovinu i poljoprivredu, OIB 70897143843, Kozari bok V. odvojak 2, 10000 Zagreb</izvorni_sadrzaj>
    <derivirana_varijabla naziv="DomainObject.Predmet.ProtustrankaWithAdressOIB_1">Agro Rečica jednostavno društvo s ograničenom odgovornošću za trgovinu i poljoprivredu, OIB 70897143843, Kozari bok V. odvojak 2, 10000 Zagreb</derivirana_varijabla>
  </DomainObject.Predmet.ProtustrankaWithAdressOIB>
  <DomainObject.Predmet.ProtustrankaNazivFormated>
    <izvorni_sadrzaj>Agro Rečica jednostavno društvo s ograničenom odgovornošću za trgovinu i poljoprivredu</izvorni_sadrzaj>
    <derivirana_varijabla naziv="DomainObject.Predmet.ProtustrankaNazivFormated_1">Agro Rečica jednostavno društvo s ograničenom odgovornošću za trgovinu i poljoprivredu</derivirana_varijabla>
  </DomainObject.Predmet.ProtustrankaNazivFormated>
  <DomainObject.Predmet.ProtustrankaNazivFormatedOIB>
    <izvorni_sadrzaj>Agro Rečica jednostavno društvo s ograničenom odgovornošću za trgovinu i poljoprivredu, OIB 70897143843</izvorni_sadrzaj>
    <derivirana_varijabla naziv="DomainObject.Predmet.ProtustrankaNazivFormatedOIB_1">Agro Rečica jednostavno društvo s ograničenom odgovornošću za trgovinu i poljoprivredu, OIB 70897143843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Rečica jednostavno društvo s ograničenom odgovornošću za trgovinu i poljoprivredu</item>
    </izvorni_sadrzaj>
    <derivirana_varijabla naziv="DomainObject.Predmet.ProtuStrankaListFormated_1">
      <item>Agro Rečica jednostavno društvo s ograničenom odgovornošću za trgovinu i poljoprivredu</item>
    </derivirana_varijabla>
  </DomainObject.Predmet.ProtuStrankaListFormated>
  <DomainObject.Predmet.ProtuStrankaListFormatedOIB>
    <izvorni_sadrzaj>
      <item>Agro Rečica jednostavno društvo s ograničenom odgovornošću za trgovinu i poljoprivredu, OIB 70897143843</item>
    </izvorni_sadrzaj>
    <derivirana_varijabla naziv="DomainObject.Predmet.ProtuStrankaListFormatedOIB_1">
      <item>Agro Rečica jednostavno društvo s ograničenom odgovornošću za trgovinu i poljoprivredu, OIB 70897143843</item>
    </derivirana_varijabla>
  </DomainObject.Predmet.ProtuStrankaListFormatedOIB>
  <DomainObject.Predmet.ProtuStrankaListFormatedWithAdress>
    <izvorni_sadrzaj>
      <item>Agro Rečica jednostavno društvo s ograničenom odgovornošću za trgovinu i poljoprivredu, Kozari bok V. odvojak 2, 10000 Zagreb</item>
    </izvorni_sadrzaj>
    <derivirana_varijabla naziv="DomainObject.Predmet.ProtuStrankaListFormatedWithAdress_1">
      <item>Agro Rečica jednostavno društvo s ograničenom odgovornošću za trgovinu i poljoprivredu, Kozari bok V. odvojak 2, 10000 Zagreb</item>
    </derivirana_varijabla>
  </DomainObject.Predmet.ProtuStrankaListFormatedWithAdress>
  <DomainObject.Predmet.ProtuStrankaListFormatedWithAdressOIB>
    <izvorni_sadrzaj>
      <item>Agro Rečica jednostavno društvo s ograničenom odgovornošću za trgovinu i poljoprivredu, OIB 70897143843, Kozari bok V. odvojak 2, 10000 Zagreb</item>
    </izvorni_sadrzaj>
    <derivirana_varijabla naziv="DomainObject.Predmet.ProtuStrankaListFormatedWithAdressOIB_1">
      <item>Agro Rečica jednostavno društvo s ograničenom odgovornošću za trgovinu i poljoprivredu, OIB 70897143843, Kozari bok V. odvojak 2, 10000 Zagreb</item>
    </derivirana_varijabla>
  </DomainObject.Predmet.ProtuStrankaListFormatedWithAdressOIB>
  <DomainObject.Predmet.ProtuStrankaListNazivFormated>
    <izvorni_sadrzaj>
      <item>Agro Rečica jednostavno društvo s ograničenom odgovornošću za trgovinu i poljoprivredu</item>
    </izvorni_sadrzaj>
    <derivirana_varijabla naziv="DomainObject.Predmet.ProtuStrankaListNazivFormated_1">
      <item>Agro Rečica jednostavno društvo s ograničenom odgovornošću za trgovinu i poljoprivredu</item>
    </derivirana_varijabla>
  </DomainObject.Predmet.ProtuStrankaListNazivFormated>
  <DomainObject.Predmet.ProtuStrankaListNazivFormatedOIB>
    <izvorni_sadrzaj>
      <item>Agro Rečica jednostavno društvo s ograničenom odgovornošću za trgovinu i poljoprivredu, OIB 70897143843</item>
    </izvorni_sadrzaj>
    <derivirana_varijabla naziv="DomainObject.Predmet.ProtuStrankaListNazivFormatedOIB_1">
      <item>Agro Rečica jednostavno društvo s ograničenom odgovornošću za trgovinu i poljoprivredu, OIB 70897143843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Rečica jednostavno društvo s ograničenom odgovornošću za trgovinu i poljoprivredu</izvorni_sadrzaj>
    <derivirana_varijabla naziv="DomainObject.Predmet.ProtustrankaIDrugi_1">Agro Rečica jednostavno društvo s ograničenom odgovornošću za trgovinu i poljoprivredu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Rečica jednostavno društvo s ograničenom odgovornošću za trgovinu i poljoprivredu, OIB 70897143843, Kozari bok V. odvojak 2, 10000 Zagreb</izvorni_sadrzaj>
    <derivirana_varijabla naziv="DomainObject.Predmet.ProtustrankaIDrugiAdressOIB_1">Agro Rečica jednostavno društvo s ograničenom odgovornošću za trgovinu i poljoprivredu, OIB 70897143843, Kozari bok V.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Rečica jednostavno društvo s ograničenom odgovornošću za trgovinu i poljoprivredu</item>
    </izvorni_sadrzaj>
    <derivirana_varijabla naziv="DomainObject.Predmet.SudioniciListNaziv_1">
      <item>FINA Regionalni centar Zagreb</item>
      <item>Agro Rečica jednostavno društvo s ograničenom odgovornošću za trgovinu i poljoprivredu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Rečica jednostavno društvo s ograničenom odgovornošću za trgovinu i poljoprivredu, OIB 70897143843, Kozari bok V. odvojak 2,10000 Zagreb</item>
    </izvorni_sadrzaj>
    <derivirana_varijabla naziv="DomainObject.Predmet.SudioniciListAdressOIB_1">
      <item>FINA Regionalni centar Zagreb, OIB 85821130368, Trg svibanjskih žrtava 1995. br. 1,10000 Zagreb</item>
      <item>Agro Rečica jednostavno društvo s ograničenom odgovornošću za trgovinu i poljoprivredu, OIB 70897143843, Kozari bok V.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70897143843</item>
    </izvorni_sadrzaj>
    <derivirana_varijabla naziv="DomainObject.Predmet.SudioniciListNazivOIB_1">
      <item>, OIB 85821130368</item>
      <item>, OIB 70897143843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1323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2017-09-27T14:25:00Z</dcterms:created>
  <dc:creator>Ivana Manestar</dc:creator>
  <dc:description/>
  <cp:keywords/>
  <cp:lastModifiedBy>Petra Komučar</cp:lastModifiedBy>
  <dcterms:modified xmlns:xsi="http://www.w3.org/2001/XMLSchema-instance" xsi:type="dcterms:W3CDTF">2017-09-28T09:40:00Z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