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e09" w14:paraId="0eb9e09" w:rsidRDefault="00AE649C" w:rsidP="008E5D7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E5D7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5D7A">
        <w:rPr>
          <w:noProof/>
        </w:rPr>
        <w:t xml:space="preserve"> </w:t>
      </w:r>
    </w:p>
    <w:p w:rsidRDefault="008E5D7A" w:rsidP="008E5D7A" w:rsidR="008E5D7A">
      <w:pPr>
        <w:spacing w:after="0"/>
        <w:outlineLvl w:val="0"/>
      </w:pPr>
      <w:r>
        <w:t xml:space="preserve">      Republika Hrvatska</w:t>
      </w:r>
    </w:p>
    <w:p w:rsidRDefault="008E5D7A" w:rsidP="008E5D7A" w:rsidR="008E5D7A">
      <w:pPr>
        <w:spacing w:after="0"/>
        <w:outlineLvl w:val="0"/>
      </w:pPr>
      <w:r>
        <w:t>Trgovački sud u Varaždinu</w:t>
      </w:r>
    </w:p>
    <w:p w:rsidRDefault="008E5D7A" w:rsidP="008E5D7A" w:rsidR="008E5D7A">
      <w:pPr>
        <w:spacing w:after="0"/>
        <w:outlineLvl w:val="0"/>
      </w:pPr>
      <w:r>
        <w:t xml:space="preserve">       Braće Radića 2</w:t>
      </w:r>
    </w:p>
    <w:p w:rsidRDefault="008E5D7A" w:rsidP="008E5D7A" w:rsidR="008E5D7A">
      <w:pPr>
        <w:spacing w:after="0"/>
        <w:jc w:val="center"/>
      </w:pPr>
    </w:p>
    <w:p w:rsidRDefault="008E5D7A" w:rsidP="008E5D7A" w:rsidR="008E5D7A">
      <w:pPr>
        <w:spacing w:after="0"/>
        <w:jc w:val="center"/>
      </w:pPr>
    </w:p>
    <w:p w:rsidRDefault="008E5D7A" w:rsidP="008E5D7A" w:rsidR="008E5D7A">
      <w:pPr>
        <w:spacing w:after="0"/>
        <w:jc w:val="center"/>
      </w:pPr>
    </w:p>
    <w:p w:rsidRDefault="008E5D7A" w:rsidP="008E5D7A" w:rsidR="008E5D7A">
      <w:pPr>
        <w:spacing w:after="0"/>
        <w:jc w:val="center"/>
      </w:pPr>
    </w:p>
    <w:p w:rsidRDefault="008E5D7A" w:rsidP="008E5D7A" w:rsidR="008E5D7A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MIST-COMP d.o.o. </w:t>
      </w:r>
      <w:proofErr w:type="spellStart"/>
      <w:r>
        <w:t>Strahoninec</w:t>
      </w:r>
      <w:proofErr w:type="spellEnd"/>
      <w:r>
        <w:t>, Prvomajska 40, OIB: 78702166319, dana 6. listopada 2017., temeljem čl. 430. Stečajnog zakona ("Narodne novine" 71/15, u daljnjem tekstu SZ) objavljuje slijedeći</w:t>
      </w:r>
    </w:p>
    <w:p w:rsidRDefault="008E5D7A" w:rsidP="008E5D7A" w:rsidR="008E5D7A">
      <w:pPr>
        <w:spacing w:after="0"/>
        <w:jc w:val="both"/>
      </w:pPr>
    </w:p>
    <w:p w:rsidRDefault="008E5D7A" w:rsidP="008E5D7A" w:rsidR="008E5D7A">
      <w:pPr>
        <w:spacing w:after="0"/>
        <w:jc w:val="center"/>
      </w:pPr>
      <w:r>
        <w:t xml:space="preserve">O G L A S </w:t>
      </w:r>
    </w:p>
    <w:p w:rsidRDefault="008E5D7A" w:rsidP="008E5D7A" w:rsidR="008E5D7A">
      <w:pPr>
        <w:spacing w:after="0"/>
        <w:jc w:val="both"/>
      </w:pPr>
    </w:p>
    <w:p w:rsidRDefault="008E5D7A" w:rsidP="008E5D7A" w:rsidR="008E5D7A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MIST-COMP d.o.o. </w:t>
      </w:r>
      <w:proofErr w:type="spellStart"/>
      <w:r>
        <w:t>Strahoninec</w:t>
      </w:r>
      <w:proofErr w:type="spellEnd"/>
      <w:r>
        <w:t>, Prvomajska 40, OIB: 78702166319, iznosi 212.898,65 kn.</w:t>
      </w:r>
    </w:p>
    <w:p w:rsidRDefault="008E5D7A" w:rsidP="008E5D7A" w:rsidR="008E5D7A">
      <w:pPr>
        <w:spacing w:after="0"/>
        <w:jc w:val="both"/>
      </w:pPr>
    </w:p>
    <w:p w:rsidRDefault="008E5D7A" w:rsidP="008E5D7A" w:rsidR="008E5D7A">
      <w:pPr>
        <w:spacing w:after="0"/>
        <w:ind w:hanging="705" w:left="705"/>
        <w:jc w:val="both"/>
      </w:pPr>
      <w:r>
        <w:t>II</w:t>
      </w:r>
      <w:r>
        <w:tab/>
        <w:t xml:space="preserve">Poziva se direktor dužnika Mirjana Tuksar, </w:t>
      </w:r>
      <w:proofErr w:type="spellStart"/>
      <w:r>
        <w:t>Strahoninec</w:t>
      </w:r>
      <w:proofErr w:type="spellEnd"/>
      <w:r>
        <w:t xml:space="preserve">, Prvomajska 40, OIB: 56019853102,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E5D7A" w:rsidP="008E5D7A" w:rsidR="008E5D7A">
      <w:pPr>
        <w:spacing w:after="0"/>
        <w:jc w:val="both"/>
      </w:pPr>
    </w:p>
    <w:p w:rsidRDefault="008E5D7A" w:rsidP="008E5D7A" w:rsidR="008E5D7A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E5D7A" w:rsidP="008E5D7A" w:rsidR="008E5D7A">
      <w:pPr>
        <w:spacing w:after="0"/>
        <w:jc w:val="both"/>
      </w:pPr>
    </w:p>
    <w:p w:rsidRDefault="008E5D7A" w:rsidP="008E5D7A" w:rsidR="008E5D7A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E5D7A" w:rsidP="008E5D7A" w:rsidR="008E5D7A">
      <w:pPr>
        <w:spacing w:after="0"/>
        <w:jc w:val="both"/>
      </w:pPr>
    </w:p>
    <w:p w:rsidRDefault="008E5D7A" w:rsidP="008E5D7A" w:rsidR="008E5D7A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E5D7A" w:rsidP="008E5D7A" w:rsidR="008E5D7A">
      <w:pPr>
        <w:spacing w:after="0"/>
        <w:outlineLvl w:val="0"/>
      </w:pPr>
    </w:p>
    <w:p w:rsidRDefault="008E5D7A" w:rsidP="008E5D7A" w:rsidR="008E5D7A">
      <w:pPr>
        <w:spacing w:after="0"/>
        <w:outlineLvl w:val="0"/>
      </w:pPr>
    </w:p>
    <w:p w:rsidRDefault="008E5D7A" w:rsidP="008E5D7A" w:rsidR="008E5D7A">
      <w:pPr>
        <w:spacing w:after="0"/>
        <w:jc w:val="center"/>
        <w:outlineLvl w:val="0"/>
      </w:pPr>
    </w:p>
    <w:p w:rsidRDefault="008E5D7A" w:rsidP="008E5D7A" w:rsidR="008E5D7A">
      <w:pPr>
        <w:spacing w:after="0"/>
        <w:jc w:val="center"/>
        <w:outlineLvl w:val="0"/>
      </w:pPr>
    </w:p>
    <w:p w:rsidRDefault="008E5D7A" w:rsidP="008E5D7A" w:rsidR="008E5D7A">
      <w:pPr>
        <w:spacing w:after="0"/>
        <w:jc w:val="center"/>
        <w:outlineLvl w:val="0"/>
      </w:pPr>
      <w:r>
        <w:lastRenderedPageBreak/>
        <w:t>Obrazloženje</w:t>
      </w:r>
    </w:p>
    <w:p w:rsidRDefault="008E5D7A" w:rsidP="008E5D7A" w:rsidR="008E5D7A">
      <w:pPr>
        <w:spacing w:after="0"/>
        <w:outlineLvl w:val="0"/>
      </w:pPr>
    </w:p>
    <w:p w:rsidRDefault="008E5D7A" w:rsidP="008E5D7A" w:rsidR="008E5D7A">
      <w:pPr>
        <w:spacing w:after="0"/>
        <w:jc w:val="both"/>
        <w:outlineLvl w:val="0"/>
      </w:pPr>
      <w:r>
        <w:tab/>
        <w:t xml:space="preserve">Dana 2. listopada 2017. godine, predlagatelj Financijska agencija, Regionalni centar Zagreb, Podružnica Varaždin podnio je prijedlog  za otvaranje skraćenog stečajnog postupka nad dužnikom MIST-COMP d.o.o. </w:t>
      </w:r>
      <w:proofErr w:type="spellStart"/>
      <w:r>
        <w:t>Strahoninec</w:t>
      </w:r>
      <w:proofErr w:type="spellEnd"/>
      <w:r>
        <w:t>, Prvomajska 40, OIB: 78702166319, navodeći da dužnik na dan 28. rujna 2017. u Očevidniku redoslijeda osnova za plaćanje ima evidentirane neizvršene osnove za plaćanje u ukupnom iznosu 212.898,65 kn, te da dužnik nema zaposlenih.</w:t>
      </w:r>
    </w:p>
    <w:p w:rsidRDefault="008E5D7A" w:rsidP="008E5D7A" w:rsidR="008E5D7A">
      <w:pPr>
        <w:spacing w:after="0"/>
        <w:jc w:val="both"/>
        <w:outlineLvl w:val="0"/>
      </w:pPr>
    </w:p>
    <w:p w:rsidRDefault="008E5D7A" w:rsidP="008E5D7A" w:rsidR="008E5D7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E5D7A" w:rsidP="008E5D7A" w:rsidR="008E5D7A">
      <w:pPr>
        <w:spacing w:after="0"/>
        <w:jc w:val="both"/>
        <w:outlineLvl w:val="0"/>
      </w:pPr>
    </w:p>
    <w:p w:rsidRDefault="008E5D7A" w:rsidP="008E5D7A" w:rsidR="008E5D7A">
      <w:pPr>
        <w:spacing w:after="0"/>
        <w:jc w:val="center"/>
        <w:outlineLvl w:val="0"/>
      </w:pPr>
    </w:p>
    <w:p w:rsidRDefault="008E5D7A" w:rsidP="008E5D7A" w:rsidR="008E5D7A">
      <w:pPr>
        <w:spacing w:after="0"/>
        <w:jc w:val="center"/>
        <w:outlineLvl w:val="0"/>
      </w:pPr>
      <w:r>
        <w:t>U Varaždinu, 6. listopada 2017. godine</w:t>
      </w:r>
    </w:p>
    <w:p w:rsidRDefault="008E5D7A" w:rsidP="008E5D7A" w:rsidR="008E5D7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E5D7A" w:rsidP="008E5D7A" w:rsidR="008E5D7A">
      <w:pPr>
        <w:spacing w:after="0"/>
        <w:jc w:val="center"/>
        <w:outlineLvl w:val="0"/>
      </w:pPr>
    </w:p>
    <w:p w:rsidRDefault="008E5D7A" w:rsidP="008E5D7A" w:rsidR="008E5D7A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 xml:space="preserve">    Sudska savjetnica:</w:t>
      </w:r>
    </w:p>
    <w:p w:rsidRDefault="008E5D7A" w:rsidP="008E5D7A" w:rsidR="008E5D7A">
      <w:pPr>
        <w:spacing w:after="0"/>
        <w:ind w:firstLine="720" w:left="3600"/>
        <w:outlineLvl w:val="0"/>
      </w:pPr>
    </w:p>
    <w:p w:rsidRDefault="008E5D7A" w:rsidP="008E5D7A" w:rsidR="008E5D7A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8E5D7A" w:rsidP="008E5D7A" w:rsidR="008E5D7A">
      <w:pPr>
        <w:spacing w:after="0"/>
        <w:ind w:firstLine="720" w:left="3600"/>
        <w:outlineLvl w:val="0"/>
      </w:pPr>
    </w:p>
    <w:p w:rsidRDefault="008E5D7A" w:rsidP="008E5D7A" w:rsidR="008E5D7A">
      <w:pPr>
        <w:spacing w:after="0"/>
        <w:ind w:firstLine="720" w:left="3600"/>
        <w:outlineLvl w:val="0"/>
      </w:pPr>
      <w:r>
        <w:tab/>
        <w:t xml:space="preserve">   </w:t>
      </w:r>
    </w:p>
    <w:p w:rsidRDefault="008E5D7A" w:rsidP="008E5D7A" w:rsidR="008E5D7A">
      <w:pPr>
        <w:spacing w:after="0"/>
        <w:ind w:firstLine="720" w:left="3600"/>
        <w:outlineLvl w:val="0"/>
      </w:pPr>
      <w:r>
        <w:tab/>
        <w:t xml:space="preserve"> </w:t>
      </w:r>
    </w:p>
    <w:p w:rsidRDefault="008E5D7A" w:rsidP="008E5D7A" w:rsidR="008E5D7A">
      <w:pPr>
        <w:spacing w:after="0"/>
        <w:outlineLvl w:val="0"/>
      </w:pPr>
    </w:p>
    <w:p w:rsidRDefault="008E5D7A" w:rsidP="008E5D7A" w:rsidR="008E5D7A">
      <w:pPr>
        <w:spacing w:after="0"/>
        <w:outlineLvl w:val="0"/>
      </w:pPr>
      <w:r>
        <w:t>DNA:</w:t>
      </w:r>
    </w:p>
    <w:p w:rsidRDefault="008E5D7A" w:rsidP="008E5D7A" w:rsidR="008E5D7A">
      <w:pPr>
        <w:spacing w:after="0"/>
        <w:outlineLvl w:val="0"/>
      </w:pPr>
      <w:r>
        <w:t>- e-Oglasna ploča suda</w:t>
      </w:r>
    </w:p>
    <w:p w:rsidRDefault="008E5D7A" w:rsidP="008E5D7A" w:rsidR="008E5D7A">
      <w:pPr>
        <w:spacing w:after="0"/>
        <w:outlineLvl w:val="0"/>
      </w:pPr>
    </w:p>
    <w:p w:rsidRDefault="008E5D7A" w:rsidP="008E5D7A" w:rsidR="008E5D7A">
      <w:pPr>
        <w:spacing w:after="0"/>
      </w:pPr>
    </w:p>
    <w:p w:rsidRDefault="008E5D7A" w:rsidP="008E5D7A" w:rsidR="008E5D7A">
      <w:pPr>
        <w:spacing w:after="0"/>
      </w:pPr>
    </w:p>
    <w:p w:rsidRDefault="008E5D7A" w:rsidP="008E5D7A" w:rsidR="008E5D7A">
      <w:pPr>
        <w:spacing w:after="0"/>
      </w:pPr>
    </w:p>
    <w:p w:rsidRDefault="008E5D7A" w:rsidP="008E5D7A" w:rsidR="008E5D7A">
      <w:pPr>
        <w:spacing w:after="0"/>
        <w:rPr>
          <w:sz w:val="22"/>
          <w:szCs w:val="22"/>
        </w:rPr>
      </w:pPr>
    </w:p>
    <w:p w:rsidRDefault="00AE649C" w:rsidP="008E5D7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D7A" w:rsidR="008333A9">
    <w:pPr>
      <w:pStyle w:val="Zaglavlje"/>
    </w:pPr>
    <w:r>
      <w:rPr>
        <w:rStyle w:val="PozadinaSvijetloCrvena"/>
        <w:shd w:fill="auto" w:color="auto" w:val="clear"/>
      </w:rPr>
      <w:t>Poslovni broj. 9 St-515/17-3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7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St-515/2017-3</izvorni_sadrzaj>
    <derivirana_varijabla naziv="DomainObject.Oznaka_1">St-515/2017-3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MIST-COMP društvo s ograničenom odgovornošću za ugostiteljstvo i usluge zastupanog po punomoćniku Mirjana Tuksar</izvorni_sadrzaj>
    <derivirana_varijabla naziv="DomainObject.Predmet.ProtustrankaFormated_1">  MIST-COMP društvo s ograničenom odgovornošću za ugostiteljstvo i usluge zastupanog po punomoćniku Mirjana Tuksar</derivirana_varijabla>
  </DomainObject.Predmet.ProtustrankaFormated>
  <DomainObject.Predmet.ProtustrankaFormatedOIB>
    <izvorni_sadrzaj>  MIST-COMP društvo s ograničenom odgovornošću za ugostiteljstvo i usluge, OIB 78702166319 zastupanog po punomoćniku Mirjana Tuksar</izvorni_sadrzaj>
    <derivirana_varijabla naziv="DomainObject.Predmet.ProtustrankaFormatedOIB_1">  MIST-COMP društvo s ograničenom odgovornošću za ugostiteljstvo i usluge, OIB 78702166319 zastupanog po punomoćniku Mirjana Tuksar</derivirana_varijabla>
  </DomainObject.Predmet.ProtustrankaFormatedOIB>
  <DomainObject.Predmet.ProtustrankaFormatedWithAdress>
    <izvorni_sadrzaj> MIST-COMP društvo s ograničenom odgovornošću za ugostiteljstvo i usluge, Prvomajska 40, 40000 Strahoninec zastupanog po punomoćniku Mirjana Tuksar</izvorni_sadrzaj>
    <derivirana_varijabla naziv="DomainObject.Predmet.ProtustrankaFormatedWithAdress_1"> MIST-COMP društvo s ograničenom odgovornošću za ugostiteljstvo i usluge, Prvomajska 40, 40000 Strahoninec zastupanog po punomoćniku Mirjana Tuksar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 zastupanog po punomoćniku Mirjana Tuksar</izvorni_sadrzaj>
    <derivirana_varijabla naziv="DomainObject.Predmet.ProtustrankaFormatedWithAdressOIB_1"> MIST-COMP društvo s ograničenom odgovornošću za ugostiteljstvo i usluge, OIB 78702166319, Prvomajska 40, 40000 Strahoninec zastupanog po punomoćniku Mirjana Tuksar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212898.65</izvorni_sadrzaj>
    <derivirana_varijabla naziv="DomainObject.Predmet.TrenutnaVrijednost_1">212898.65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MIST-COMP društvo s ograničenom odgovornošću za ugostiteljstvo i usluge zastupanog po punomoćniku Mirjana Tuksar</item>
    </izvorni_sadrzaj>
    <derivirana_varijabla naziv="DomainObject.Predmet.ProtuStrankaListFormated_1">
      <item>MIST-COMP društvo s ograničenom odgovornošću za ugostiteljstvo i usluge zastupanog po punomoćniku Mirjana Tuksar</item>
    </derivirana_varijabla>
  </DomainObject.Predmet.ProtuStrankaListFormated>
  <DomainObject.Predmet.ProtuStrankaListFormatedOIB>
    <izvorni_sadrzaj>
      <item>MIST-COMP društvo s ograničenom odgovornošću za ugostiteljstvo i usluge, OIB 78702166319 zastupanog po punomoćniku Mirjana Tuksar</item>
    </izvorni_sadrzaj>
    <derivirana_varijabla naziv="DomainObject.Predmet.ProtuStrankaListFormatedOIB_1">
      <item>MIST-COMP društvo s ograničenom odgovornošću za ugostiteljstvo i usluge, OIB 78702166319 zastupanog po punomoćniku Mirjana Tuksar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 zastupanog po punomoćniku Mirjana Tuksar</item>
    </izvorni_sadrzaj>
    <derivirana_varijabla naziv="DomainObject.Predmet.ProtuStrankaListFormatedWithAdress_1">
      <item>MIST-COMP društvo s ograničenom odgovornošću za ugostiteljstvo i usluge, Prvomajska 40, 40000 Strahoninec zastupanog po punomoćniku Mirjana Tuksar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 zastupanog po punomoćniku Mirjana Tuksar</item>
    </izvorni_sadrzaj>
    <derivirana_varijabla naziv="DomainObject.Predmet.ProtuStrankaListFormatedWithAdressOIB_1">
      <item>MIST-COMP društvo s ograničenom odgovornošću za ugostiteljstvo i usluge, OIB 78702166319, Prvomajska 40, 40000 Strahoninec zastupanog po punomoćniku Mirjana Tuksar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Sudski registar</item>
      <item>Mirjana Tuksar punomoćnik sudionika u postupku MIST-COMP društvo s ograničenom odgovornošću za ugostiteljstvo i usluge</item>
    </izvorni_sadrzaj>
    <derivirana_varijabla naziv="DomainObject.Predmet.OstaliListFormated_1">
      <item>Sudski registar</item>
      <item>Mirjana Tuksar punomoćnik sudionika u postupku MIST-COMP društvo s ograničenom odgovornošću za ugostiteljstvo i usluge</item>
    </derivirana_varijabla>
  </DomainObject.Predmet.OstaliListFormated>
  <DomainObject.Predmet.OstaliListFormatedOIB>
    <izvorni_sadrzaj>
      <item>Sudski registar</item>
      <item>Mirjana Tuksar, OIB 56019853102 punomoćnik sudionika u postupku MIST-COMP društvo s ograničenom odgovornošću za ugostiteljstvo i usluge</item>
    </izvorni_sadrzaj>
    <derivirana_varijabla naziv="DomainObject.Predmet.OstaliListFormatedOIB_1">
      <item>Sudski registar</item>
      <item>Mirjana Tuksar, OIB 56019853102 punomoćnik sudionika u postupku MIST-COMP društvo s ograničenom odgovornošću za ugostiteljstvo i usluge</item>
    </derivirana_varijabla>
  </DomainObject.Predmet.OstaliListFormatedOIB>
  <DomainObject.Predmet.OstaliListFormatedWithAdress>
    <izvorni_sadrzaj>
      <item>Sudski registar</item>
      <item>Mirjana Tuksar, Prvomajska 40, 40000 Strahoninec punomoćnik sudionika u postupku MIST-COMP društvo s ograničenom odgovornošću za ugostiteljstvo i usluge</item>
    </izvorni_sadrzaj>
    <derivirana_varijabla naziv="DomainObject.Predmet.OstaliListFormatedWithAdress_1">
      <item>Sudski registar</item>
      <item>Mirjana Tuksar, Prvomajska 40, 40000 Strahoninec punomoćnik sudionika u postupku MIST-COMP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Mirjana Tuksar, OIB 56019853102, Prvomajska 40, 40000 Strahoninec punomoćnik sudionika u postupku MIST-COMP društvo s ograničenom odgovornošću za ugostiteljstvo i usluge</item>
    </izvorni_sadrzaj>
    <derivirana_varijabla naziv="DomainObject.Predmet.OstaliListFormatedWithAdressOIB_1">
      <item>Sudski registar</item>
      <item>Mirjana Tuksar, OIB 56019853102, Prvomajska 40, 40000 Strahoninec punomoćnik sudionika u postupku MIST-COMP društvo s ograničenom odgovornošću za ugostiteljstvo i usluge</item>
    </derivirana_varijabla>
  </DomainObject.Predmet.OstaliListFormatedWithAdressOIB>
  <DomainObject.Predmet.OstaliListNazivFormated>
    <izvorni_sadrzaj>
      <item>Sudski registar</item>
      <item>Mirjana Tuksar</item>
    </izvorni_sadrzaj>
    <derivirana_varijabla naziv="DomainObject.Predmet.OstaliListNazivFormated_1">
      <item>Sudski registar</item>
      <item>Mirjana Tuksar</item>
    </derivirana_varijabla>
  </DomainObject.Predmet.OstaliListNazivFormated>
  <DomainObject.Predmet.OstaliListNazivFormatedOIB>
    <izvorni_sadrzaj>
      <item>Sudski registar</item>
      <item>Mirjana Tuksar, OIB 56019853102</item>
    </izvorni_sadrzaj>
    <derivirana_varijabla naziv="DomainObject.Predmet.OstaliListNazivFormatedOIB_1">
      <item>Sudski registar</item>
      <item>Mirjana Tuksar, OIB 56019853102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St-515/2017-3</izvorni_sadrzaj>
    <derivirana_varijabla naziv="DomainObject.PoslovniBrojDokumenta_1">St-515/2017-3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MIST-COMP društvo s ograničenom odgovornošću za ugostiteljstvo i usluge</item>
      <item>Sudski registar</item>
      <item>Mirjana Tuksar</item>
    </izvorni_sadrzaj>
    <derivirana_varijabla naziv="DomainObject.Predmet.SudioniciListNaziv_1">
      <item>Financijska agencija</item>
      <item>MIST-COMP društvo s ograničenom odgovornošću za ugostiteljstvo i usluge</item>
      <item>Sudski registar</item>
      <item>Mirjana Tuksar</item>
    </derivirana_varijabla>
  </DomainObject.Predmet.SudioniciListNaziv>
  <DomainObject.Predmet.SudioniciListAdressOIB>
    <izvorni_sadrzaj>
      <item>Financijska agencija, OIB 85821130368, Ulica grada Vukovara 70,10000 Zagreb</item>
      <item>MIST-COMP društvo s ograničenom odgovornošću za ugostiteljstvo i usluge, OIB 78702166319, Prvomajska 40,40000 Strahoninec</item>
      <item>Sudski registar</item>
      <item>Mirjana Tuksar, OIB 56019853102, Prvomajska 40,40000 Strahoninec</item>
    </izvorni_sadrzaj>
    <derivirana_varijabla naziv="DomainObject.Predmet.SudioniciListAdressOIB_1">
      <item>Financijska agencija, OIB 85821130368, Ulica grada Vukovara 70,10000 Zagreb</item>
      <item>MIST-COMP društvo s ograničenom odgovornošću za ugostiteljstvo i usluge, OIB 78702166319, Prvomajska 40,40000 Strahoninec</item>
      <item>Sudski registar</item>
      <item>Mirjana Tuksar, OIB 56019853102, Prvomajska 40,40000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AD61A-A714-4DD4-87B1-D1208C83B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2451</properties:Characters>
  <properties:Lines>78</properties:Lines>
  <properties:Paragraphs>18</properties:Paragraphs>
  <properties:TotalTime>64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2017-10-06T11:52:00Z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