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6504" w14:paraId="98c6504" w:rsidRDefault="00AE649C" w:rsidP="00FA5B5E" w:rsidR="00AE649C" w:rsidRPr="00B76F3C">
      <w:pPr>
        <w:pStyle w:val="Naslov3"/>
        <w15:collapsed w:val="false"/>
      </w:pPr>
    </w:p>
    <w:p w:rsidRDefault="00A164C7" w:rsidP="00A164C7" w:rsidR="00A164C7" w:rsidRPr="00A164C7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 w:val="en-GB"/>
        </w:rPr>
      </w:pPr>
      <w:r w:rsidRPr="00A164C7">
        <w:rPr>
          <w:rFonts w:cs="Times New Roman" w:eastAsia="Times New Roman"/>
          <w:szCs w:val="20"/>
          <w:lang w:eastAsia="hr-HR" w:val="en-GB"/>
        </w:rPr>
        <w:t xml:space="preserve">        5. St-2/2015-113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A164C7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A164C7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A164C7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A164C7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Petrina Kubica, u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r w:rsidRPr="00A164C7">
        <w:rPr>
          <w:rFonts w:cs="Times New Roman" w:eastAsia="Times New Roman"/>
          <w:noProof/>
          <w:szCs w:val="20"/>
          <w:lang w:eastAsia="hr-HR" w:val="en-GB"/>
        </w:rPr>
        <w:t>ASTRA TRANSPORTI d.o.o. Sirač, Ruđera Boškovića 50/a, OIB: 92104069861</w:t>
      </w:r>
      <w:r w:rsidRPr="00A164C7">
        <w:rPr>
          <w:rFonts w:cs="Times New Roman" w:eastAsia="Times New Roman"/>
          <w:szCs w:val="20"/>
          <w:lang w:eastAsia="hr-HR" w:val="en-GB"/>
        </w:rPr>
        <w:t xml:space="preserve">, 11.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2016.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A164C7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164C7">
        <w:rPr>
          <w:rFonts w:cs="Times New Roman" w:eastAsia="Times New Roman"/>
          <w:noProof/>
          <w:szCs w:val="20"/>
          <w:lang w:eastAsia="hr-HR" w:val="en-GB"/>
        </w:rPr>
        <w:t xml:space="preserve">Stečajnom upravitelju Branku Valentiću, dipl. ing. agronomije iz Virovitice, Ferde Rusana 100, OIB: 85378232573, određuje se naknada stvarnih troškova u neto iznosu </w:t>
      </w:r>
      <w:r w:rsidRPr="00A164C7">
        <w:rPr>
          <w:rFonts w:cs="Times New Roman" w:eastAsia="Times New Roman"/>
          <w:noProof/>
          <w:lang w:eastAsia="hr-HR" w:val="en-GB"/>
        </w:rPr>
        <w:t xml:space="preserve">od 26.926,00 kn.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A164C7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A164C7">
        <w:rPr>
          <w:rFonts w:cs="Times New Roman" w:eastAsia="Times New Roman"/>
          <w:noProof/>
          <w:lang w:eastAsia="hr-HR" w:val="en-GB"/>
        </w:rPr>
        <w:t>Stečajni upravitelj je p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odnescima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A164C7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9.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2015., 2.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listopada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2015., 10.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siječnja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2016.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i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3.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svibnja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2016.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tražio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da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odobri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isplatu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stvarnih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nastalih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u </w:t>
      </w:r>
      <w:r w:rsidRPr="00A164C7">
        <w:rPr>
          <w:rFonts w:cs="Times New Roman" w:eastAsia="Times New Roman"/>
          <w:noProof/>
          <w:lang w:eastAsia="hr-HR" w:val="en-GB"/>
        </w:rPr>
        <w:t>razdoblju od otvaranja stečajnog postupka odnosno od 7. ožujka 2015. do 30. travnja 2016.</w:t>
      </w:r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A164C7">
        <w:rPr>
          <w:rFonts w:cs="Times New Roman" w:eastAsia="Times New Roman"/>
          <w:noProof/>
          <w:lang w:eastAsia="hr-HR" w:val="en-GB"/>
        </w:rPr>
        <w:t xml:space="preserve">Uz podneske je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dostavio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obračun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putnih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troškova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preslike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računa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plaćenim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cestarinama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parkiranju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A164C7">
        <w:rPr>
          <w:rFonts w:cs="Times New Roman" w:eastAsia="Times New Roman"/>
          <w:noProof/>
          <w:lang w:eastAsia="hr-HR" w:val="en-GB"/>
        </w:rPr>
        <w:t xml:space="preserve">Troškovi stečajnog upravitelja sastoje se od troškova korištenja osobnog automobila (25.173,00 kn) i mobitela (1.400,00 kn), troškova  parkiranja (208,00 kn) i cestarine (145,00 kn).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164C7">
        <w:rPr>
          <w:rFonts w:cs="Times New Roman" w:eastAsia="Times New Roman"/>
          <w:noProof/>
          <w:lang w:eastAsia="hr-HR" w:val="en-GB"/>
        </w:rPr>
        <w:t xml:space="preserve">            Po ocjeni suda navedeni su troškovi bili neophodno potrebni za vođenje stečajnog postupka te je stečajnom upravitelju, temeljem čl.94. st.1. i 3. Stečajnog zakona </w:t>
      </w:r>
      <w:r w:rsidRPr="00A164C7">
        <w:rPr>
          <w:rFonts w:cs="Times New Roman" w:eastAsia="Times New Roman"/>
          <w:noProof/>
          <w:szCs w:val="20"/>
          <w:lang w:eastAsia="hr-HR" w:val="en-GB"/>
        </w:rPr>
        <w:t>(Narodne novine br. 71/15, dalje: SZ)</w:t>
      </w:r>
      <w:r w:rsidRPr="00A164C7">
        <w:rPr>
          <w:rFonts w:cs="Times New Roman" w:eastAsia="Times New Roman"/>
          <w:noProof/>
          <w:lang w:eastAsia="hr-HR" w:val="en-GB"/>
        </w:rPr>
        <w:t xml:space="preserve"> odobrena naknada stvarnih troškova u ukupnom neto iznosu od 26.926,00 kn.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A164C7">
        <w:rPr>
          <w:rFonts w:cs="Times New Roman" w:eastAsia="Times New Roman"/>
          <w:noProof/>
          <w:szCs w:val="20"/>
          <w:lang w:eastAsia="hr-HR" w:val="en-GB"/>
        </w:rPr>
        <w:t>U Bjelovaru,</w:t>
      </w:r>
      <w:r w:rsidRPr="00A164C7">
        <w:rPr>
          <w:rFonts w:cs="Times New Roman" w:eastAsia="Times New Roman"/>
          <w:szCs w:val="20"/>
          <w:lang w:eastAsia="hr-HR" w:val="en-GB"/>
        </w:rPr>
        <w:t xml:space="preserve"> 11.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srpnja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2016.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164C7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164C7">
        <w:rPr>
          <w:rFonts w:cs="Times New Roman" w:eastAsia="Times New Roman"/>
          <w:noProof/>
          <w:szCs w:val="20"/>
          <w:lang w:eastAsia="hr-HR" w:val="en-GB"/>
        </w:rPr>
        <w:t xml:space="preserve">MARIJA PETRINA KUBICA 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64C7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A164C7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8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2.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>).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dana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od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dana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>).</w:t>
      </w:r>
      <w:proofErr w:type="gramEnd"/>
      <w:r w:rsidRPr="00A164C7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A164C7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A164C7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A164C7">
        <w:rPr>
          <w:rFonts w:cs="Times New Roman" w:eastAsia="Times New Roman"/>
          <w:szCs w:val="20"/>
          <w:lang w:eastAsia="hr-HR" w:val="en-GB"/>
        </w:rPr>
        <w:lastRenderedPageBreak/>
        <w:t>Rj</w:t>
      </w:r>
      <w:proofErr w:type="spellEnd"/>
      <w:proofErr w:type="gramEnd"/>
      <w:r w:rsidRPr="00A164C7">
        <w:rPr>
          <w:rFonts w:cs="Times New Roman" w:eastAsia="Times New Roman"/>
          <w:szCs w:val="20"/>
          <w:lang w:eastAsia="hr-HR" w:val="en-GB"/>
        </w:rPr>
        <w:t>.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A164C7">
        <w:rPr>
          <w:rFonts w:cs="Times New Roman" w:eastAsia="Times New Roman"/>
          <w:noProof/>
          <w:szCs w:val="20"/>
          <w:lang w:eastAsia="hr-HR" w:val="en-GB"/>
        </w:rPr>
        <w:t xml:space="preserve">DNA: e-oglasna ploča 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A164C7">
        <w:rPr>
          <w:rFonts w:cs="Times New Roman" w:eastAsia="Times New Roman"/>
          <w:noProof/>
          <w:szCs w:val="20"/>
          <w:lang w:eastAsia="hr-HR" w:val="en-GB"/>
        </w:rPr>
        <w:t>Bj.11.7.2016.</w:t>
      </w: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A164C7" w:rsidP="00A164C7" w:rsidR="00A164C7" w:rsidRPr="00A164C7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64C7" w:rsidP="00A164C7" w:rsidR="00A164C7" w:rsidRPr="00A164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4C7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12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St-2/2015-113</izvorni_sadrzaj>
    <derivirana_varijabla naziv="DomainObject.Oznaka_1">St-2/2015-113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St-2/2015-113</izvorni_sadrzaj>
    <derivirana_varijabla naziv="DomainObject.PoslovniBrojDokumenta_1">St-2/2015-113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244D6-2491-45FA-B115-DAFCA4239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1481</properties:Characters>
  <properties:Lines>56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2016-07-12T05:35:00Z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St-2/2015-113 / Odluka - Rješenje o naknadi troškova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