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17032DB3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6FFCDFE0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532588E3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620157AF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2D2D02" w14:paraId="688DD201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2D2D0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2D2D02" w14:paraId="23BE4CC0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454ED470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2B7B843B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2D2D02" w14:paraId="56933A2A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2D2D02" w14:paraId="692B43FB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3BDBF583" w14:textId="77777777">
      <w:pPr>
        <w:pStyle w:val="SudSjedite"/>
      </w:pPr>
    </w:p>
    <w:p w:rsidR="009824AC" w:rsidP="009824AC" w:rsidRDefault="009824AC" w14:paraId="006669B3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2D02" w:rsidR="002D2D02">
            <w:rPr>
              <w:rStyle w:val="eSPISCCParagraphDefaultFont"/>
              <w:rFonts w:eastAsiaTheme="minorHAnsi"/>
            </w:rPr>
            <w:t>Sp-204/2026-2</w:t>
          </w:r>
        </w:sdtContent>
      </w:sdt>
    </w:p>
    <w:p w:rsidRPr="008571DD" w:rsidR="008571DD" w:rsidP="00096750" w:rsidRDefault="002D2D02" w14:paraId="73F1B9F6" w14:textId="2F8B43E8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2D2D02" w:rsidR="00665136">
            <w:rPr>
              <w:rStyle w:val="eSPISCCParagraphDefaultFont"/>
            </w:rPr>
            <w:t>sudskom savjetniku</w:t>
          </w:r>
          <w:r w:rsidRPr="002D2D02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</w:rPr>
            <w:t xml:space="preserve"> STJEPAN KOTARSKI, OIB 02158958882, CIGLENICA ZAGORSKA 77, 49223 Ciglenica Zagorska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1B780C94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67875584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4DE89B4B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2D2D02" w:rsidR="002D2D02">
            <w:rPr>
              <w:rStyle w:val="eSPISCCParagraphDefaultFont"/>
              <w:rFonts w:eastAsiaTheme="minorHAnsi"/>
            </w:rPr>
            <w:t>23.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D2D02" w:rsidR="002D2D02">
            <w:rPr>
              <w:rStyle w:val="eSPISCCParagraphDefaultFont"/>
              <w:rFonts w:eastAsiaTheme="minorHAnsi"/>
            </w:rPr>
            <w:t>STJEPAN KOTARSKI, OIB 02158958882, CIGLENICA ZAGORSKA 77, 49223 Ciglenica Zagorska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6F9A6D20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47DCD5FB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2D2D02" w:rsidR="00905D9A" w:rsidP="00905D9A" w:rsidRDefault="00905D9A" w14:paraId="7E09E941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2D2D02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D2D02" w:rsidR="002D2D02">
            <w:rPr>
              <w:rStyle w:val="eSPISCCParagraphDefaultFont"/>
              <w:rFonts w:eastAsiaTheme="minorHAnsi"/>
            </w:rPr>
            <w:t>STJEPAN KOTARSKI, OIB 02158958882, CIGLENICA ZAGORSKA 77, 49223 Ciglenica Zagorska</w:t>
          </w:r>
        </w:sdtContent>
      </w:sdt>
      <w:r w:rsidRPr="002D2D02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5D46521B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6DC8BA6F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48A5325A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2D2D02" w14:paraId="0489949E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p w:rsidRPr="00665136" w:rsidR="00665136" w:rsidP="00665136" w:rsidRDefault="00665136" w14:paraId="2D1736C9" w14:textId="77777777">
      <w:pPr>
        <w:pStyle w:val="Sudac"/>
        <w:spacing w:before="0"/>
      </w:pPr>
    </w:p>
    <w:p w:rsidR="00665136" w:rsidP="00665136" w:rsidRDefault="00665136" w14:paraId="6E9D7823" w14:textId="75425AEF">
      <w:r>
        <w:t xml:space="preserve">      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2D2D02" w:rsidR="002D2D02">
            <w:rPr>
              <w:rStyle w:val="eSPISCCParagraphDefaultFont"/>
              <w:rFonts w:eastAsiaTheme="minorHAnsi"/>
            </w:rPr>
            <w:t>Viši s</w:t>
          </w:r>
          <w:r w:rsidRPr="002D2D02">
            <w:rPr>
              <w:rStyle w:val="eSPISCCParagraphDefaultFont"/>
              <w:rFonts w:eastAsiaTheme="minorHAnsi"/>
            </w:rPr>
            <w:t>udski savjetnik</w:t>
          </w:r>
          <w:r w:rsidRPr="002D2D02" w:rsidR="002D2D02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2D2D02" w14:paraId="2A16BC9E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2D02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6EC78FB5" w14:textId="77777777">
      <w:r>
        <w:separator/>
      </w:r>
    </w:p>
  </w:endnote>
  <w:endnote w:type="continuationSeparator" w:id="0">
    <w:p w:rsidR="00F75681" w:rsidP="00537B78" w:rsidRDefault="00F75681" w14:paraId="6CCF3C4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00D7C27D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704CD447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77B2FAB2" w14:textId="77777777">
      <w:r>
        <w:separator/>
      </w:r>
    </w:p>
  </w:footnote>
  <w:footnote w:type="continuationSeparator" w:id="0">
    <w:p w:rsidR="00F75681" w:rsidP="00537B78" w:rsidRDefault="00F75681" w14:paraId="7EC50D2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111DD750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2D2D02" w:rsidR="002D2D02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D2D02" w:rsidR="002D2D02">
          <w:rPr>
            <w:rStyle w:val="eSPISCCParagraphDefaultFont"/>
            <w:rFonts w:eastAsiaTheme="minorHAnsi"/>
          </w:rPr>
          <w:t>Sp-204/2026-2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2D02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ADB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2EE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0691F1F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142EE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Sp-204/2026-2</izvorni_sadrzaj>
    <derivirana_varijabla naziv="DomainObject.Oznaka_1">Sp-204/2026-2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lipnja 2026.</izvorni_sadrzaj>
    <derivirana_varijabla naziv="DomainObject.Predmet.DatumIzradeOptuznogAkta_1">23. lipnja 2026.</derivirana_varijabla>
  </DomainObject.Predmet.DatumIzradeOptuznogAkta>
  <DomainObject.Predmet.DatumIzradeOptuznogAktaFormated>
    <izvorni_sadrzaj>23.6.2026.</izvorni_sadrzaj>
    <derivirana_varijabla naziv="DomainObject.Predmet.DatumIzradeOptuznogAktaFormated_1">23.6.2026.</derivirana_varijabla>
  </DomainObject.Predmet.DatumIzradeOptuznogAktaFormated>
  <DomainObject.Predmet.DatumOsnivanja>
    <izvorni_sadrzaj>23. lipnja 2026.</izvorni_sadrzaj>
    <derivirana_varijabla naziv="DomainObject.Predmet.DatumOsnivanja_1">23.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lipnja 2026.</izvorni_sadrzaj>
    <derivirana_varijabla naziv="DomainObject.Predmet.DatumPrimitkaOptuznogAkta_1">23.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Sp-204/2026</izvorni_sadrzaj>
    <derivirana_varijabla naziv="DomainObject.Predmet.OznakaBroj_1">Sp-204/2026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KOTARSKI</izvorni_sadrzaj>
    <derivirana_varijabla naziv="DomainObject.Predmet.ProtustrankaFormated_1">  STJEPAN KOTARSKI</derivirana_varijabla>
  </DomainObject.Predmet.ProtustrankaFormated>
  <DomainObject.Predmet.ProtustrankaFormatedOIB>
    <izvorni_sadrzaj>  STJEPAN KOTARSKI, OIB 02158958882</izvorni_sadrzaj>
    <derivirana_varijabla naziv="DomainObject.Predmet.ProtustrankaFormatedOIB_1">  STJEPAN KOTARSKI, OIB 02158958882</derivirana_varijabla>
  </DomainObject.Predmet.ProtustrankaFormatedOIB>
  <DomainObject.Predmet.ProtustrankaFormatedWithAdress>
    <izvorni_sadrzaj> STJEPAN KOTARSKI, CIGLENICA ZAGORSKA 77, 49223 Ciglenica Zagorska</izvorni_sadrzaj>
    <derivirana_varijabla naziv="DomainObject.Predmet.ProtustrankaFormatedWithAdress_1"> STJEPAN KOTARSKI, CIGLENICA ZAGORSKA 77, 49223 Ciglenica Zagorska</derivirana_varijabla>
  </DomainObject.Predmet.ProtustrankaFormatedWithAdress>
  <DomainObject.Predmet.ProtustrankaFormatedWithAdressOIB>
    <izvorni_sadrzaj> STJEPAN KOTARSKI, OIB 02158958882, CIGLENICA ZAGORSKA 77, 49223 Ciglenica Zagorska</izvorni_sadrzaj>
    <derivirana_varijabla naziv="DomainObject.Predmet.ProtustrankaFormatedWithAdressOIB_1"> STJEPAN KOTARSKI, OIB 02158958882, CIGLENICA ZAGORSKA 77, 49223 Ciglenica Zagorska</derivirana_varijabla>
  </DomainObject.Predmet.ProtustrankaFormatedWithAdressOIB>
  <DomainObject.Predmet.ProtustrankaWithAdress>
    <izvorni_sadrzaj>STJEPAN KOTARSKI CIGLENICA ZAGORSKA 77, 49223 Ciglenica Zagorska</izvorni_sadrzaj>
    <derivirana_varijabla naziv="DomainObject.Predmet.ProtustrankaWithAdress_1">STJEPAN KOTARSKI CIGLENICA ZAGORSKA 77, 49223 Ciglenica Zagorska</derivirana_varijabla>
  </DomainObject.Predmet.ProtustrankaWithAdress>
  <DomainObject.Predmet.ProtustrankaWithAdressOIB>
    <izvorni_sadrzaj>STJEPAN KOTARSKI, OIB 02158958882, CIGLENICA ZAGORSKA 77, 49223 Ciglenica Zagorska</izvorni_sadrzaj>
    <derivirana_varijabla naziv="DomainObject.Predmet.ProtustrankaWithAdressOIB_1">STJEPAN KOTARSKI, OIB 02158958882, CIGLENICA ZAGORSKA 77, 49223 Ciglenica Zagorska</derivirana_varijabla>
    <derivirana_varijabla naziv="DomainObject.Predmet.ProtustrankaWithAdressOIB1">STJEPAN KOTARSKI, OIB 02158958882, CIGLENICA ZAGORSKA 77, 49223 Ciglenica Zagorska</derivirana_varijabla>
  </DomainObject.Predmet.ProtustrankaWithAdressOIB>
  <DomainObject.Predmet.ProtustrankaNazivFormated>
    <izvorni_sadrzaj>STJEPAN KOTARSKI</izvorni_sadrzaj>
    <derivirana_varijabla naziv="DomainObject.Predmet.ProtustrankaNazivFormated_1">STJEPAN KOTARSKI</derivirana_varijabla>
    <derivirana_varijabla naziv="Padez">STJEPAN KOTARSKI</derivirana_varijabla>
  </DomainObject.Predmet.ProtustrankaNazivFormated>
  <DomainObject.Predmet.ProtustrankaNazivFormatedOIB>
    <izvorni_sadrzaj>STJEPAN KOTARSKI, OIB 02158958882</izvorni_sadrzaj>
    <derivirana_varijabla naziv="DomainObject.Predmet.ProtustrankaNazivFormatedOIB_1">STJEPAN KOTARSKI, OIB 02158958882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STJEPAN KOTARSKI</item>
    </izvorni_sadrzaj>
    <derivirana_varijabla naziv="DomainObject.Predmet.ProtuStrankaListFormated_1">
      <item>STJEPAN KOTARSKI</item>
    </derivirana_varijabla>
  </DomainObject.Predmet.ProtuStrankaListFormated>
  <DomainObject.Predmet.ProtuStrankaListFormatedOIB>
    <izvorni_sadrzaj>
      <item>STJEPAN KOTARSKI, OIB 02158958882</item>
    </izvorni_sadrzaj>
    <derivirana_varijabla naziv="DomainObject.Predmet.ProtuStrankaListFormatedOIB_1">
      <item>STJEPAN KOTARSKI, OIB 02158958882</item>
    </derivirana_varijabla>
  </DomainObject.Predmet.ProtuStrankaListFormatedOIB>
  <DomainObject.Predmet.ProtuStrankaListFormatedWithAdress>
    <izvorni_sadrzaj>
      <item>STJEPAN KOTARSKI, CIGLENICA ZAGORSKA 77, 49223 Ciglenica Zagorska</item>
    </izvorni_sadrzaj>
    <derivirana_varijabla naziv="DomainObject.Predmet.ProtuStrankaListFormatedWithAdress_1">
      <item>STJEPAN KOTARSKI, CIGLENICA ZAGORSKA 77, 49223 Ciglenica Zagorska</item>
    </derivirana_varijabla>
  </DomainObject.Predmet.ProtuStrankaListFormatedWithAdress>
  <DomainObject.Predmet.ProtuStrankaListFormatedWithAdressOIB>
    <izvorni_sadrzaj>
      <item>STJEPAN KOTARSKI, OIB 02158958882, CIGLENICA ZAGORSKA 77, 49223 Ciglenica Zagorska</item>
    </izvorni_sadrzaj>
    <derivirana_varijabla naziv="DomainObject.Predmet.ProtuStrankaListFormatedWithAdressOIB_1">
      <item>STJEPAN KOTARSKI, OIB 02158958882, CIGLENICA ZAGORSKA 77, 49223 Ciglenica Zagorska</item>
    </derivirana_varijabla>
  </DomainObject.Predmet.ProtuStrankaListFormatedWithAdressOIB>
  <DomainObject.Predmet.ProtuStrankaListNazivFormated>
    <izvorni_sadrzaj>
      <item>STJEPAN KOTARSKI</item>
    </izvorni_sadrzaj>
    <derivirana_varijabla naziv="DomainObject.Predmet.ProtuStrankaListNazivFormated_1">
      <item>STJEPAN KOTARSKI</item>
    </derivirana_varijabla>
  </DomainObject.Predmet.ProtuStrankaListNazivFormated>
  <DomainObject.Predmet.ProtuStrankaListNazivFormatedOIB>
    <izvorni_sadrzaj>
      <item>STJEPAN KOTARSKI, OIB 02158958882</item>
    </izvorni_sadrzaj>
    <derivirana_varijabla naziv="DomainObject.Predmet.ProtuStrankaListNazivFormatedOIB_1">
      <item>STJEPAN KOTARSKI, OIB 02158958882</item>
    </derivirana_varijabla>
  </DomainObject.Predmet.ProtuStrankaListNazivFormatedOIB>
  <DomainObject.Predmet.OstaliListFormated>
    <izvorni_sadrzaj>
      <item>B.A.M.T. društvo s ograničenom odgovornošću za proizvodnju, unutarnju i vanjsku trgovinu i usluge</item>
      <item>Allianz Hrvatska dioničko društvo za osiguranje</item>
      <item>ZAGREBAČKI HOLDING, društvo s ograničenom odgovornošću za održavanje čistoće, putnička agencija, šport, upravljanje ob</item>
      <item>ZAGREBAČKA BANKA DIONIČKO DRUŠTVO</item>
      <item>Ministarstvo financija</item>
    </izvorni_sadrzaj>
    <derivirana_varijabla naziv="DomainObject.Predmet.OstaliListFormated_1">
      <item>B.A.M.T. društvo s ograničenom odgovornošću za proizvodnju, unutarnju i vanjsku trgovinu i usluge</item>
      <item>Allianz Hrvatska dioničko društvo za osiguranje</item>
      <item>ZAGREBAČKI HOLDING, društvo s ograničenom odgovornošću za održavanje čistoće, putnička agencija, šport, upravljanje ob</item>
      <item>ZAGREBAČKA BANKA DIONIČKO DRUŠTVO</item>
      <item>Ministarstvo financija</item>
    </derivirana_varijabla>
    <derivirana_varijabla naziv="DrugaOsoba">
      <item>B.A.M.T. društvo s ograničenom odgovornošću za proizvodnju, unutarnju i vanjsku trgovinu i usluge</item>
      <item>Allianz Hrvatska dioničko društvo za osiguranje</item>
      <item>ZAGREBAČKI HOLDING, društvo s ograničenom odgovornošću za održavanje čistoće, putnička agencija, šport, upravljanje ob</item>
      <item>ZAGREBAČKA BANKA DIONIČKO DRUŠTVO</item>
      <item>Ministarstvo financija</item>
    </derivirana_varijabla>
  </DomainObject.Predmet.OstaliListFormated>
  <DomainObject.Predmet.OstaliListFormatedOIB>
    <izvorni_sadrzaj>
      <item>B.A.M.T. društvo s ograničenom odgovornošću za proizvodnju, unutarnju i vanjsku trgovinu i usluge, OIB 42990871544</item>
      <item>Allianz Hrvatska dioničko društvo za osiguranje, OIB 23759810849</item>
      <item>ZAGREBAČKI HOLDING, društvo s ograničenom odgovornošću za održavanje čistoće, putnička agencija, šport, upravljanje ob, OIB 85584865987</item>
      <item>ZAGREBAČKA BANKA DIONIČKO DRUŠTVO, OIB 92963223473</item>
      <item>Ministarstvo financija, OIB 18683136487</item>
    </izvorni_sadrzaj>
    <derivirana_varijabla naziv="DomainObject.Predmet.OstaliListFormatedOIB_1">
      <item>B.A.M.T. društvo s ograničenom odgovornošću za proizvodnju, unutarnju i vanjsku trgovinu i usluge, OIB 42990871544</item>
      <item>Allianz Hrvatska dioničko društvo za osiguranje, OIB 23759810849</item>
      <item>ZAGREBAČKI HOLDING, društvo s ograničenom odgovornošću za održavanje čistoće, putnička agencija, šport, upravljanje ob, OIB 85584865987</item>
      <item>ZAGREBAČKA BANKA DIONIČKO DRUŠTVO, OIB 92963223473</item>
      <item>Ministarstvo financija, OIB 18683136487</item>
    </derivirana_varijabla>
  </DomainObject.Predmet.OstaliListFormatedOIB>
  <DomainObject.Predmet.OstaliListFormatedWithAdress>
    <izvorni_sadrzaj>
      <item>B.A.M.T. društvo s ograničenom odgovornošću za proizvodnju, unutarnju i vanjsku trgovinu i usluge, Ulica Ante Topić - Mimare 20, 10000 Zagreb</item>
      <item>Allianz Hrvatska dioničko društvo za osiguranje, Ulica Vjekoslava Heinzela 70, 10000 Zagreb</item>
      <item>ZAGREBAČKI HOLDING, društvo s ograničenom odgovornošću za održavanje čistoće, putnička agencija, šport, upravljanje ob, Ulica grada Vukovara 41, 10000 Zagreb</item>
      <item>ZAGREBAČKA BANKA DIONIČKO DRUŠTVO, Trg bana Josipa Jelačića 10, 10000 Zagreb</item>
      <item>Ministarstvo financija, Katančićeva 5, 10000 Zagreb</item>
    </izvorni_sadrzaj>
    <derivirana_varijabla naziv="DomainObject.Predmet.OstaliListFormatedWithAdress_1">
      <item>B.A.M.T. društvo s ograničenom odgovornošću za proizvodnju, unutarnju i vanjsku trgovinu i usluge, Ulica Ante Topić - Mimare 20, 10000 Zagreb</item>
      <item>Allianz Hrvatska dioničko društvo za osiguranje, Ulica Vjekoslava Heinzela 70, 10000 Zagreb</item>
      <item>ZAGREBAČKI HOLDING, društvo s ograničenom odgovornošću za održavanje čistoće, putnička agencija, šport, upravljanje ob, Ulica grada Vukovara 41, 10000 Zagreb</item>
      <item>ZAGREBAČKA BANKA DIONIČKO DRUŠTVO, Trg bana Josipa Jelačića 10, 10000 Zagreb</item>
      <item>Ministarstvo financija, Katančićeva 5, 10000 Zagreb</item>
    </derivirana_varijabla>
  </DomainObject.Predmet.OstaliListFormatedWithAdress>
  <DomainObject.Predmet.OstaliListFormatedWithAdressOIB>
    <izvorni_sadrzaj>
      <item>B.A.M.T. društvo s ograničenom odgovornošću za proizvodnju, unutarnju i vanjsku trgovinu i usluge, OIB 42990871544, Ulica Ante Topić - Mimare 20, 10000 Zagreb</item>
      <item>Allianz Hrvatska dioničko društvo za osiguranje, OIB 23759810849, Ulica Vjekoslava Heinzela 70, 10000 Zagreb</item>
      <item>ZAGREBAČKI HOLDING, društvo s ograničenom odgovornošću za održavanje čistoće, putnička agencija, šport, upravljanje ob, OIB 85584865987, Ulica grada Vukovara 41, 10000 Zagreb</item>
      <item>ZAGREBAČKA BANKA DIONIČKO DRUŠTVO, OIB 92963223473, Trg bana Josipa Jelačića 10, 10000 Zagreb</item>
      <item>Ministarstvo financija, OIB 18683136487, Katančićeva 5, 10000 Zagreb</item>
    </izvorni_sadrzaj>
    <derivirana_varijabla naziv="DomainObject.Predmet.OstaliListFormatedWithAdressOIB_1">
      <item>B.A.M.T. društvo s ograničenom odgovornošću za proizvodnju, unutarnju i vanjsku trgovinu i usluge, OIB 42990871544, Ulica Ante Topić - Mimare 20, 10000 Zagreb</item>
      <item>Allianz Hrvatska dioničko društvo za osiguranje, OIB 23759810849, Ulica Vjekoslava Heinzela 70, 10000 Zagreb</item>
      <item>ZAGREBAČKI HOLDING, društvo s ograničenom odgovornošću za održavanje čistoće, putnička agencija, šport, upravljanje ob, OIB 85584865987, Ulica grada Vukovara 41, 10000 Zagreb</item>
      <item>ZAGREBAČKA BANKA DIONIČKO DRUŠTVO, OIB 92963223473, Trg bana Josipa Jelačića 10, 10000 Zagreb</item>
      <item>Ministarstvo financija, OIB 18683136487, Katančićeva 5, 10000 Zagreb</item>
    </derivirana_varijabla>
  </DomainObject.Predmet.OstaliListFormatedWithAdressOIB>
  <DomainObject.Predmet.OstaliListNazivFormated>
    <izvorni_sadrzaj>
      <item>B.A.M.T. društvo s ograničenom odgovornošću za proizvodnju, unutarnju i vanjsku trgovinu i usluge</item>
      <item>Allianz Hrvatska dioničko društvo za osiguranje</item>
      <item>ZAGREBAČKI HOLDING, društvo s ograničenom odgovornošću za održavanje čistoće, putnička agencija, šport, upravljanje ob</item>
      <item>ZAGREBAČKA BANKA DIONIČKO DRUŠTVO</item>
      <item>Ministarstvo financija</item>
    </izvorni_sadrzaj>
    <derivirana_varijabla naziv="DomainObject.Predmet.OstaliListNazivFormated_1">
      <item>B.A.M.T. društvo s ograničenom odgovornošću za proizvodnju, unutarnju i vanjsku trgovinu i usluge</item>
      <item>Allianz Hrvatska dioničko društvo za osiguranje</item>
      <item>ZAGREBAČKI HOLDING, društvo s ograničenom odgovornošću za održavanje čistoće, putnička agencija, šport, upravljanje ob</item>
      <item>ZAGREBAČKA BANKA DIONIČKO DRUŠTVO</item>
      <item>Ministarstvo financija</item>
    </derivirana_varijabla>
  </DomainObject.Predmet.OstaliListNazivFormated>
  <DomainObject.Predmet.OstaliListNazivFormatedOIB>
    <izvorni_sadrzaj>
      <item>B.A.M.T. društvo s ograničenom odgovornošću za proizvodnju, unutarnju i vanjsku trgovinu i usluge, OIB 42990871544</item>
      <item>Allianz Hrvatska dioničko društvo za osiguranje, OIB 23759810849</item>
      <item>ZAGREBAČKI HOLDING, društvo s ograničenom odgovornošću za održavanje čistoće, putnička agencija, šport, upravljanje ob, OIB 85584865987</item>
      <item>ZAGREBAČKA BANKA DIONIČKO DRUŠTVO, OIB 92963223473</item>
      <item>Ministarstvo financija, OIB 18683136487</item>
    </izvorni_sadrzaj>
    <derivirana_varijabla naziv="DomainObject.Predmet.OstaliListNazivFormatedOIB_1">
      <item>B.A.M.T. društvo s ograničenom odgovornošću za proizvodnju, unutarnju i vanjsku trgovinu i usluge, OIB 42990871544</item>
      <item>Allianz Hrvatska dioničko društvo za osiguranje, OIB 23759810849</item>
      <item>ZAGREBAČKI HOLDING, društvo s ograničenom odgovornošću za održavanje čistoće, putnička agencija, šport, upravljanje ob, OIB 85584865987</item>
      <item>ZAGREBAČKA BANKA DIONIČKO DRUŠTVO, OIB 92963223473</item>
      <item>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Sp-204/2026-2</izvorni_sadrzaj>
    <derivirana_varijabla naziv="DomainObject.PoslovniBrojDokumenta_1">Sp-204/2026-2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STJEPAN KOTARSKI</izvorni_sadrzaj>
    <derivirana_varijabla naziv="DomainObject.Predmet.ProtustrankaIDrugi_1">STJEPAN KOTARSKI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STJEPAN KOTARSKI, OIB 02158958882, CIGLENICA ZAGORSKA 77, 49223 Ciglenica Zagorska</izvorni_sadrzaj>
    <derivirana_varijabla naziv="DomainObject.Predmet.ProtustrankaIDrugiAdressOIB_1">STJEPAN KOTARSKI, OIB 02158958882, CIGLENICA ZAGORSKA 77,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KOTARSKI</item>
      <item>Financijska agencija (FINA)</item>
      <item>B.A.M.T. društvo s ograničenom odgovornošću za proizvodnju, unutarnju i vanjsku trgovinu i usluge</item>
      <item>Allianz Hrvatska dioničko društvo za osiguranje</item>
      <item>ZAGREBAČKI HOLDING, društvo s ograničenom odgovornošću za održavanje čistoće, putnička agencija, šport, upravljanje ob</item>
      <item>ZAGREBAČKA BANKA DIONIČKO DRUŠTVO</item>
      <item>Ministarstvo financija</item>
    </izvorni_sadrzaj>
    <derivirana_varijabla naziv="DomainObject.Predmet.SudioniciListNaziv_1">
      <item>STJEPAN KOTARSKI</item>
      <item>Financijska agencija (FINA)</item>
      <item>B.A.M.T. društvo s ograničenom odgovornošću za proizvodnju, unutarnju i vanjsku trgovinu i usluge</item>
      <item>Allianz Hrvatska dioničko društvo za osiguranje</item>
      <item>ZAGREBAČKI HOLDING, društvo s ograničenom odgovornošću za održavanje čistoće, putnička agencija, šport, upravljanje ob</item>
      <item>ZAGREBAČKA BANKA DIONIČKO DRUŠTVO</item>
      <item>Ministarstvo financija</item>
    </derivirana_varijabla>
    <derivirana_varijabla naziv="OstaliSudionici">
      <item>STJEPAN KOTARSKI</item>
      <item>Financijska agencija (FINA)</item>
      <item>B.A.M.T. društvo s ograničenom odgovornošću za proizvodnju, unutarnju i vanjsku trgovinu i usluge</item>
      <item>Allianz Hrvatska dioničko društvo za osiguranje</item>
      <item>ZAGREBAČKI HOLDING, društvo s ograničenom odgovornošću za održavanje čistoće, putnička agencija, šport, upravljanje ob</item>
      <item>ZAGREBAČKA BANKA DIONIČKO DRUŠTVO</item>
      <item>Ministarstvo financija</item>
    </derivirana_varijabla>
  </DomainObject.Predmet.SudioniciListNaziv>
  <DomainObject.Predmet.SudioniciListAdressOIB>
    <izvorni_sadrzaj>
      <item>STJEPAN KOTARSKI, OIB 02158958882, CIGLENICA ZAGORSKA 77,49223 Ciglenica Zagorska</item>
      <item>Financijska agencija (FINA), OIB 85821130368, ULICA GRADA VUKOVARA 70,10000 Zagreb</item>
      <item>B.A.M.T. društvo s ograničenom odgovornošću za proizvodnju, unutarnju i vanjsku trgovinu i usluge, OIB 42990871544, Ulica Ante Topić - Mimare 20,10000 Zagreb</item>
      <item>Allianz Hrvatska dioničko društvo za osiguranje, OIB 23759810849, Ulica Vjekoslava Heinzela 70,10000 Zagreb</item>
      <item>ZAGREBAČKI HOLDING, društvo s ograničenom odgovornošću za održavanje čistoće, putnička agencija, šport, upravljanje ob, OIB 85584865987, Ulica grada Vukovara 41,10000 Zagreb</item>
      <item>ZAGREBAČKA BANKA DIONIČKO DRUŠTVO, OIB 92963223473, Trg bana Josipa Jelačića 10,10000 Zagreb</item>
      <item>Ministarstvo financija, OIB 18683136487, Katančićeva 5,10000 Zagreb</item>
    </izvorni_sadrzaj>
    <derivirana_varijabla naziv="DomainObject.Predmet.SudioniciListAdressOIB_1">
      <item>STJEPAN KOTARSKI, OIB 02158958882, CIGLENICA ZAGORSKA 77,49223 Ciglenica Zagorska</item>
      <item>Financijska agencija (FINA), OIB 85821130368, ULICA GRADA VUKOVARA 70,10000 Zagreb</item>
      <item>B.A.M.T. društvo s ograničenom odgovornošću za proizvodnju, unutarnju i vanjsku trgovinu i usluge, OIB 42990871544, Ulica Ante Topić - Mimare 20,10000 Zagreb</item>
      <item>Allianz Hrvatska dioničko društvo za osiguranje, OIB 23759810849, Ulica Vjekoslava Heinzela 70,10000 Zagreb</item>
      <item>ZAGREBAČKI HOLDING, društvo s ograničenom odgovornošću za održavanje čistoće, putnička agencija, šport, upravljanje ob, OIB 85584865987, Ulica grada Vukovara 41,10000 Zagreb</item>
      <item>ZAGREBAČKA BANKA DIONIČKO DRUŠTVO, OIB 92963223473, Trg bana Josipa Jelačića 10,10000 Zagreb</item>
      <item>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02158958882</item>
      <item>, OIB 85821130368</item>
      <item>, OIB 42990871544</item>
      <item>, OIB 23759810849</item>
      <item>, OIB 85584865987</item>
      <item>, OIB 92963223473</item>
      <item>, OIB 18683136487</item>
    </izvorni_sadrzaj>
    <derivirana_varijabla naziv="DomainObject.Predmet.SudioniciListNazivOIB_1">
      <item>, OIB 02158958882</item>
      <item>, OIB 85821130368</item>
      <item>, OIB 42990871544</item>
      <item>, OIB 23759810849</item>
      <item>, OIB 85584865987</item>
      <item>, OIB 92963223473</item>
      <item>, OIB 18683136487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lipnja 2026.</izvorni_sadrzaj>
    <derivirana_varijabla naziv="DomainObject.Predmet.DatumPocetkaProcesa_1">23.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1214</properties:Characters>
  <properties:Lines>39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2026-07-22T11:01:00Z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Sp-204/2026-2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