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b68c" w14:paraId="bb0b68c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7118B">
        <w:rPr>
          <w:rFonts w:hAnsi="Times New Roman" w:ascii="Times New Roman"/>
          <w:szCs w:val="24"/>
        </w:rPr>
        <w:t>5404</w:t>
      </w:r>
      <w:r w:rsidR="00694BD5">
        <w:rPr>
          <w:rFonts w:hAnsi="Times New Roman" w:ascii="Times New Roman"/>
          <w:szCs w:val="24"/>
        </w:rPr>
        <w:t>/16</w:t>
      </w:r>
      <w:r w:rsidR="00C6248E">
        <w:rPr>
          <w:rFonts w:hAnsi="Times New Roman" w:ascii="Times New Roman"/>
          <w:szCs w:val="24"/>
        </w:rPr>
        <w:t>-19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3D64FF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07118B">
        <w:rPr>
          <w:szCs w:val="24"/>
          <w:lang w:val="pt-BR"/>
        </w:rPr>
        <w:t>AGJ-TRADE d.o.o. u stečaju, Zagreb, Voćinska 10, OIB 94958248151</w:t>
      </w:r>
      <w:r w:rsidR="00B22D6E">
        <w:rPr>
          <w:szCs w:val="24"/>
        </w:rPr>
        <w:t xml:space="preserve">, </w:t>
      </w:r>
      <w:r w:rsidRPr="003D64FF">
        <w:rPr>
          <w:szCs w:val="24"/>
        </w:rPr>
        <w:t xml:space="preserve">dana </w:t>
      </w:r>
      <w:r w:rsidR="003D64FF" w:rsidRPr="003D64FF">
        <w:rPr>
          <w:szCs w:val="24"/>
        </w:rPr>
        <w:t>29</w:t>
      </w:r>
      <w:r w:rsidRPr="003D64FF">
        <w:rPr>
          <w:szCs w:val="24"/>
        </w:rPr>
        <w:t xml:space="preserve">. </w:t>
      </w:r>
      <w:r w:rsidR="00C71B27" w:rsidRPr="003D64FF">
        <w:rPr>
          <w:szCs w:val="24"/>
        </w:rPr>
        <w:t>studenog</w:t>
      </w:r>
      <w:r w:rsidRPr="003D64FF">
        <w:rPr>
          <w:szCs w:val="24"/>
        </w:rPr>
        <w:t xml:space="preserve"> 2018.</w:t>
      </w:r>
      <w:r w:rsidR="001B4FB0" w:rsidRPr="003D64F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07118B">
        <w:rPr>
          <w:rFonts w:hAnsi="Times New Roman" w:ascii="Times New Roman"/>
          <w:szCs w:val="24"/>
        </w:rPr>
        <w:t>5404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07118B">
        <w:rPr>
          <w:rFonts w:hAnsi="Times New Roman" w:ascii="Times New Roman"/>
          <w:szCs w:val="24"/>
          <w:lang w:val="pt-BR"/>
        </w:rPr>
        <w:t>AGJ-TRADE d.o.o. u stečaju, Zagreb, Voćinska 10, OIB 94958248151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07118B" w:rsidRPr="0007118B">
        <w:rPr>
          <w:rFonts w:hAnsi="Times New Roman" w:ascii="Times New Roman"/>
          <w:szCs w:val="24"/>
        </w:rPr>
        <w:t>Iva Pinjuh Stjepović, Zagreb, Draškovićev</w:t>
      </w:r>
      <w:r w:rsidR="0007118B">
        <w:rPr>
          <w:rFonts w:hAnsi="Times New Roman" w:ascii="Times New Roman"/>
          <w:szCs w:val="24"/>
        </w:rPr>
        <w:t>a 4a, (pp 544), OIB 60842552274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16785" w:rsidR="00B1678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07118B" w:rsidRPr="0007118B">
        <w:rPr>
          <w:rFonts w:hAnsi="Times New Roman" w:ascii="Times New Roman"/>
          <w:szCs w:val="24"/>
        </w:rPr>
        <w:t>Iva Pinjuh Stjepović, Zagreb, Draškovićev</w:t>
      </w:r>
      <w:r w:rsidR="0007118B">
        <w:rPr>
          <w:rFonts w:hAnsi="Times New Roman" w:ascii="Times New Roman"/>
          <w:szCs w:val="24"/>
        </w:rPr>
        <w:t>a 4a, (pp 544), OIB 60842552274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3D64FF">
        <w:rPr>
          <w:rFonts w:hAnsi="Times New Roman" w:ascii="Times New Roman"/>
          <w:szCs w:val="24"/>
        </w:rPr>
        <w:t xml:space="preserve"> </w:t>
      </w:r>
      <w:r w:rsidR="003D64FF" w:rsidRPr="003D64FF">
        <w:rPr>
          <w:rFonts w:hAnsi="Times New Roman" w:ascii="Times New Roman"/>
          <w:szCs w:val="24"/>
        </w:rPr>
        <w:t>HR262</w:t>
      </w:r>
      <w:r w:rsidR="003D64FF">
        <w:rPr>
          <w:rFonts w:hAnsi="Times New Roman" w:ascii="Times New Roman"/>
          <w:szCs w:val="24"/>
        </w:rPr>
        <w:t>4840083118613610 kod Raiffeisenbank</w:t>
      </w:r>
      <w:r w:rsidR="003D64FF" w:rsidRPr="003D64FF">
        <w:rPr>
          <w:rFonts w:hAnsi="Times New Roman" w:ascii="Times New Roman"/>
          <w:szCs w:val="24"/>
        </w:rPr>
        <w:t xml:space="preserve"> d.d.</w:t>
      </w:r>
    </w:p>
    <w:p w:rsidRDefault="00C04849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07118B">
        <w:rPr>
          <w:rFonts w:hAnsi="Times New Roman" w:ascii="Times New Roman"/>
          <w:szCs w:val="24"/>
          <w:lang w:val="pt-BR"/>
        </w:rPr>
        <w:t>AGJ-TRADE d.o.o. u stečaju, Zagreb, Voćinska 10, OIB 94958248151</w:t>
      </w:r>
      <w:r w:rsidR="009C24DA">
        <w:rPr>
          <w:rFonts w:hAnsi="Times New Roman" w:ascii="Times New Roman"/>
          <w:szCs w:val="24"/>
        </w:rPr>
        <w:t>, Rješenjem ovog suda br. St-</w:t>
      </w:r>
      <w:r w:rsidR="0007118B">
        <w:rPr>
          <w:rFonts w:hAnsi="Times New Roman" w:ascii="Times New Roman"/>
          <w:szCs w:val="24"/>
        </w:rPr>
        <w:t>5404</w:t>
      </w:r>
      <w:r w:rsidR="00E407E0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 </w:t>
      </w:r>
      <w:r w:rsidR="0007118B">
        <w:rPr>
          <w:rFonts w:hAnsi="Times New Roman" w:ascii="Times New Roman"/>
          <w:szCs w:val="24"/>
        </w:rPr>
        <w:t>24</w:t>
      </w:r>
      <w:r w:rsidRPr="003A7F0A">
        <w:rPr>
          <w:rFonts w:hAnsi="Times New Roman" w:ascii="Times New Roman"/>
          <w:szCs w:val="24"/>
        </w:rPr>
        <w:t xml:space="preserve">. </w:t>
      </w:r>
      <w:r w:rsidR="0007118B">
        <w:rPr>
          <w:rFonts w:hAnsi="Times New Roman" w:ascii="Times New Roman"/>
          <w:szCs w:val="24"/>
        </w:rPr>
        <w:t>siječnja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07118B" w:rsidRPr="0007118B">
        <w:rPr>
          <w:rFonts w:hAnsi="Times New Roman" w:ascii="Times New Roman"/>
          <w:szCs w:val="24"/>
        </w:rPr>
        <w:t>Iva Pinjuh Stjepović, Zagreb, Draškovićev</w:t>
      </w:r>
      <w:r w:rsidR="0007118B">
        <w:rPr>
          <w:rFonts w:hAnsi="Times New Roman" w:ascii="Times New Roman"/>
          <w:szCs w:val="24"/>
        </w:rPr>
        <w:t>a 4a, (pp 544), OIB 60842552274.</w:t>
      </w:r>
    </w:p>
    <w:p w:rsidRDefault="00E407E0" w:rsidP="00E41DA8" w:rsidR="00E407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 w:rsidRPr="003D64FF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3D64FF">
      <w:pPr>
        <w:jc w:val="center"/>
        <w:rPr>
          <w:rFonts w:hAnsi="Times New Roman" w:ascii="Times New Roman"/>
          <w:szCs w:val="24"/>
        </w:rPr>
      </w:pPr>
      <w:r w:rsidRPr="003D64FF">
        <w:rPr>
          <w:rFonts w:hAnsi="Times New Roman" w:ascii="Times New Roman"/>
          <w:szCs w:val="24"/>
        </w:rPr>
        <w:t xml:space="preserve">U Zagrebu, </w:t>
      </w:r>
      <w:r w:rsidR="003D64FF" w:rsidRPr="003D64FF">
        <w:rPr>
          <w:rFonts w:hAnsi="Times New Roman" w:ascii="Times New Roman"/>
          <w:szCs w:val="24"/>
        </w:rPr>
        <w:t>29</w:t>
      </w:r>
      <w:r w:rsidR="00E41DA8" w:rsidRPr="003D64FF">
        <w:rPr>
          <w:rFonts w:hAnsi="Times New Roman" w:ascii="Times New Roman"/>
          <w:szCs w:val="24"/>
        </w:rPr>
        <w:t xml:space="preserve">. </w:t>
      </w:r>
      <w:r w:rsidR="00470051" w:rsidRPr="003D64FF">
        <w:rPr>
          <w:rFonts w:hAnsi="Times New Roman" w:ascii="Times New Roman"/>
          <w:szCs w:val="24"/>
        </w:rPr>
        <w:t>studenog</w:t>
      </w:r>
      <w:r w:rsidRPr="003D64FF">
        <w:rPr>
          <w:rFonts w:hAnsi="Times New Roman" w:ascii="Times New Roman"/>
          <w:szCs w:val="24"/>
        </w:rPr>
        <w:t xml:space="preserve"> 2018</w:t>
      </w:r>
      <w:r w:rsidR="00E41DA8" w:rsidRPr="003D64FF">
        <w:rPr>
          <w:rFonts w:hAnsi="Times New Roman" w:ascii="Times New Roman"/>
          <w:szCs w:val="24"/>
        </w:rPr>
        <w:t>.</w:t>
      </w:r>
      <w:r w:rsidR="00B201B6" w:rsidRPr="003D64FF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C6248E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C6248E" w:rsidP="00692346" w:rsidR="00C6248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6248E" w:rsidP="00C662EE" w:rsidR="00C6248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6248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A617A7">
      <w:rPr>
        <w:rFonts w:hAnsi="Times New Roman" w:ascii="Times New Roman"/>
        <w:szCs w:val="24"/>
      </w:rPr>
      <w:t>5404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7118B"/>
    <w:rsid w:val="000B05B5"/>
    <w:rsid w:val="000E76A5"/>
    <w:rsid w:val="000F1B16"/>
    <w:rsid w:val="000F527E"/>
    <w:rsid w:val="000F5B99"/>
    <w:rsid w:val="0011238A"/>
    <w:rsid w:val="00160FF2"/>
    <w:rsid w:val="00173391"/>
    <w:rsid w:val="00187F07"/>
    <w:rsid w:val="001B4FB0"/>
    <w:rsid w:val="001F5EE9"/>
    <w:rsid w:val="001F6333"/>
    <w:rsid w:val="00210BFB"/>
    <w:rsid w:val="00222E37"/>
    <w:rsid w:val="002564EF"/>
    <w:rsid w:val="002A0D6F"/>
    <w:rsid w:val="002C146D"/>
    <w:rsid w:val="002E6445"/>
    <w:rsid w:val="00324F83"/>
    <w:rsid w:val="00331AD6"/>
    <w:rsid w:val="00340F9E"/>
    <w:rsid w:val="00351A89"/>
    <w:rsid w:val="003A0251"/>
    <w:rsid w:val="003A409E"/>
    <w:rsid w:val="003A7F0A"/>
    <w:rsid w:val="003C0ABC"/>
    <w:rsid w:val="003D64FF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5686E"/>
    <w:rsid w:val="00561E7C"/>
    <w:rsid w:val="00585A5E"/>
    <w:rsid w:val="005866B5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43884"/>
    <w:rsid w:val="008630B4"/>
    <w:rsid w:val="00873610"/>
    <w:rsid w:val="00893C73"/>
    <w:rsid w:val="008D0921"/>
    <w:rsid w:val="008E459A"/>
    <w:rsid w:val="009708AF"/>
    <w:rsid w:val="009830EE"/>
    <w:rsid w:val="00994798"/>
    <w:rsid w:val="009A745E"/>
    <w:rsid w:val="009B2C51"/>
    <w:rsid w:val="009C24DA"/>
    <w:rsid w:val="009F466E"/>
    <w:rsid w:val="00A05170"/>
    <w:rsid w:val="00A617A7"/>
    <w:rsid w:val="00A82CC7"/>
    <w:rsid w:val="00AB2D53"/>
    <w:rsid w:val="00AB4468"/>
    <w:rsid w:val="00AC1C53"/>
    <w:rsid w:val="00AC20F5"/>
    <w:rsid w:val="00AE7E6B"/>
    <w:rsid w:val="00AF0414"/>
    <w:rsid w:val="00B16785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4EC9"/>
    <w:rsid w:val="00C05C8D"/>
    <w:rsid w:val="00C6248E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  <w:rsid w:val="00FD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2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4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4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4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4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2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4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4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4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4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52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2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St-5404/2016-19</izvorni_sadrzaj>
    <derivirana_varijabla naziv="DomainObject.Oznaka_1">St-5404/2016-19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5404</izvorni_sadrzaj>
    <derivirana_varijabla naziv="DomainObject.Predmet.Broj_1">5404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St-5404/2016</izvorni_sadrzaj>
    <derivirana_varijabla naziv="DomainObject.Predmet.OznakaBroj_1">St-5404/2016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AGJ-TRADE d.o.o. zastupanog po punomoćniku Anton Glasnović</izvorni_sadrzaj>
    <derivirana_varijabla naziv="DomainObject.Predmet.ProtustrankaFormated_1">  AGJ-TRADE d.o.o. zastupanog po punomoćniku Anton Glasnović</derivirana_varijabla>
  </DomainObject.Predmet.ProtustrankaFormated>
  <DomainObject.Predmet.ProtustrankaFormatedOIB>
    <izvorni_sadrzaj>  AGJ-TRADE d.o.o., OIB 94958248151 zastupanog po punomoćniku Anton Glasnović</izvorni_sadrzaj>
    <derivirana_varijabla naziv="DomainObject.Predmet.ProtustrankaFormatedOIB_1">  AGJ-TRADE d.o.o., OIB 94958248151 zastupanog po punomoćniku Anton Glasnović</derivirana_varijabla>
  </DomainObject.Predmet.ProtustrankaFormatedOIB>
  <DomainObject.Predmet.ProtustrankaFormatedWithAdress>
    <izvorni_sadrzaj> AGJ-TRADE d.o.o., Voćinska 10, 10000 Zagreb zastupanog po punomoćniku Anton Glasnović</izvorni_sadrzaj>
    <derivirana_varijabla naziv="DomainObject.Predmet.ProtustrankaFormatedWithAdress_1"> AGJ-TRADE d.o.o., Voćinska 10, 10000 Zagreb zastupanog po punomoćniku Anton Glasnović</derivirana_varijabla>
  </DomainObject.Predmet.ProtustrankaFormatedWithAdress>
  <DomainObject.Predmet.ProtustrankaFormatedWithAdressOIB>
    <izvorni_sadrzaj> AGJ-TRADE d.o.o., OIB 94958248151, Voćinska 10, 10000 Zagreb zastupanog po punomoćniku Anton Glasnović</izvorni_sadrzaj>
    <derivirana_varijabla naziv="DomainObject.Predmet.ProtustrankaFormatedWithAdressOIB_1"> AGJ-TRADE d.o.o., OIB 94958248151, Voćinska 10, 10000 Zagreb zastupanog po punomoćniku Anton Glasnović</derivirana_varijabla>
  </DomainObject.Predmet.ProtustrankaFormatedWithAdressOIB>
  <DomainObject.Predmet.ProtustrankaWithAdress>
    <izvorni_sadrzaj>AGJ-TRADE d.o.o. Voćinska 10, 10000 Zagreb</izvorni_sadrzaj>
    <derivirana_varijabla naziv="DomainObject.Predmet.ProtustrankaWithAdress_1">AGJ-TRADE d.o.o. Voćinska 10, 10000 Zagreb</derivirana_varijabla>
  </DomainObject.Predmet.ProtustrankaWithAdress>
  <DomainObject.Predmet.ProtustrankaWithAdressOIB>
    <izvorni_sadrzaj>AGJ-TRADE d.o.o., OIB 94958248151, Voćinska 10, 10000 Zagreb</izvorni_sadrzaj>
    <derivirana_varijabla naziv="DomainObject.Predmet.ProtustrankaWithAdressOIB_1">AGJ-TRADE d.o.o., OIB 94958248151, Voćinska 10, 10000 Zagreb</derivirana_varijabla>
  </DomainObject.Predmet.ProtustrankaWithAdressOIB>
  <DomainObject.Predmet.ProtustrankaNazivFormated>
    <izvorni_sadrzaj>AGJ-TRADE d.o.o.</izvorni_sadrzaj>
    <derivirana_varijabla naziv="DomainObject.Predmet.ProtustrankaNazivFormated_1">AGJ-TRADE d.o.o.</derivirana_varijabla>
  </DomainObject.Predmet.ProtustrankaNazivFormated>
  <DomainObject.Predmet.ProtustrankaNazivFormatedOIB>
    <izvorni_sadrzaj>AGJ-TRADE d.o.o., OIB 94958248151</izvorni_sadrzaj>
    <derivirana_varijabla naziv="DomainObject.Predmet.ProtustrankaNazivFormatedOIB_1">AGJ-TRADE d.o.o., OIB 94958248151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AGJ-TRADE d.o.o. zastupanog po punomoćniku Anton Glasnović</item>
    </izvorni_sadrzaj>
    <derivirana_varijabla naziv="DomainObject.Predmet.ProtuStrankaListFormated_1">
      <item>AGJ-TRADE d.o.o. zastupanog po punomoćniku Anton Glasnović</item>
    </derivirana_varijabla>
  </DomainObject.Predmet.ProtuStrankaListFormated>
  <DomainObject.Predmet.ProtuStrankaListFormatedOIB>
    <izvorni_sadrzaj>
      <item>AGJ-TRADE d.o.o., OIB 94958248151 zastupanog po punomoćniku Anton Glasnović</item>
    </izvorni_sadrzaj>
    <derivirana_varijabla naziv="DomainObject.Predmet.ProtuStrankaListFormatedOIB_1">
      <item>AGJ-TRADE d.o.o., OIB 94958248151 zastupanog po punomoćniku Anton Glasnović</item>
    </derivirana_varijabla>
  </DomainObject.Predmet.ProtuStrankaListFormatedOIB>
  <DomainObject.Predmet.ProtuStrankaListFormatedWithAdress>
    <izvorni_sadrzaj>
      <item>AGJ-TRADE d.o.o., Voćinska 10, 10000 Zagreb zastupanog po punomoćniku Anton Glasnović</item>
    </izvorni_sadrzaj>
    <derivirana_varijabla naziv="DomainObject.Predmet.ProtuStrankaListFormatedWithAdress_1">
      <item>AGJ-TRADE d.o.o., Voćinska 10, 10000 Zagreb zastupanog po punomoćniku Anton Glasnović</item>
    </derivirana_varijabla>
  </DomainObject.Predmet.ProtuStrankaListFormatedWithAdress>
  <DomainObject.Predmet.ProtuStrankaListFormatedWithAdressOIB>
    <izvorni_sadrzaj>
      <item>AGJ-TRADE d.o.o., OIB 94958248151, Voćinska 10, 10000 Zagreb zastupanog po punomoćniku Anton Glasnović</item>
    </izvorni_sadrzaj>
    <derivirana_varijabla naziv="DomainObject.Predmet.ProtuStrankaListFormatedWithAdressOIB_1">
      <item>AGJ-TRADE d.o.o., OIB 94958248151, Voćinska 10, 10000 Zagreb zastupanog po punomoćniku Anton Glasnović</item>
    </derivirana_varijabla>
  </DomainObject.Predmet.ProtuStrankaListFormatedWithAdressOIB>
  <DomainObject.Predmet.ProtuStrankaListNazivFormated>
    <izvorni_sadrzaj>
      <item>AGJ-TRADE d.o.o.</item>
    </izvorni_sadrzaj>
    <derivirana_varijabla naziv="DomainObject.Predmet.ProtuStrankaListNazivFormated_1">
      <item>AGJ-TRADE d.o.o.</item>
    </derivirana_varijabla>
  </DomainObject.Predmet.ProtuStrankaListNazivFormated>
  <DomainObject.Predmet.ProtuStrankaListNazivFormatedOIB>
    <izvorni_sadrzaj>
      <item>AGJ-TRADE d.o.o., OIB 94958248151</item>
    </izvorni_sadrzaj>
    <derivirana_varijabla naziv="DomainObject.Predmet.ProtuStrankaListNazivFormatedOIB_1">
      <item>AGJ-TRADE d.o.o., OIB 94958248151</item>
    </derivirana_varijabla>
  </DomainObject.Predmet.ProtuStrankaListNazivFormatedOIB>
  <DomainObject.Predmet.OstaliListFormated>
    <izvorni_sadrzaj>
      <item>Anton Glasnović punomoćnik sudionika u postupku AGJ-TRADE d.o.o.</item>
    </izvorni_sadrzaj>
    <derivirana_varijabla naziv="DomainObject.Predmet.OstaliListFormated_1">
      <item>Anton Glasnović punomoćnik sudionika u postupku AGJ-TRADE d.o.o.</item>
    </derivirana_varijabla>
  </DomainObject.Predmet.OstaliListFormated>
  <DomainObject.Predmet.OstaliListFormatedOIB>
    <izvorni_sadrzaj>
      <item>Anton Glasnović, OIB 12277669868 punomoćnik sudionika u postupku AGJ-TRADE d.o.o.</item>
    </izvorni_sadrzaj>
    <derivirana_varijabla naziv="DomainObject.Predmet.OstaliListFormatedOIB_1">
      <item>Anton Glasnović, OIB 12277669868 punomoćnik sudionika u postupku AGJ-TRADE d.o.o.</item>
    </derivirana_varijabla>
  </DomainObject.Predmet.OstaliListFormatedOIB>
  <DomainObject.Predmet.OstaliListFormatedWithAdress>
    <izvorni_sadrzaj>
      <item>Anton Glasnović, Vukovarska Ulica 23, 10000 Zagreb punomoćnik sudionika u postupku AGJ-TRADE d.o.o.</item>
    </izvorni_sadrzaj>
    <derivirana_varijabla naziv="DomainObject.Predmet.OstaliListFormatedWithAdress_1">
      <item>Anton Glasnović, Vukovarska Ulica 23, 10000 Zagreb punomoćnik sudionika u postupku AGJ-TRADE d.o.o.</item>
    </derivirana_varijabla>
  </DomainObject.Predmet.OstaliListFormatedWithAdress>
  <DomainObject.Predmet.OstaliListFormatedWithAdressOIB>
    <izvorni_sadrzaj>
      <item>Anton Glasnović, OIB 12277669868, Vukovarska Ulica 23, 10000 Zagreb punomoćnik sudionika u postupku AGJ-TRADE d.o.o.</item>
    </izvorni_sadrzaj>
    <derivirana_varijabla naziv="DomainObject.Predmet.OstaliListFormatedWithAdressOIB_1">
      <item>Anton Glasnović, OIB 12277669868, Vukovarska Ulica 23, 10000 Zagreb punomoćnik sudionika u postupku AGJ-TRADE d.o.o.</item>
    </derivirana_varijabla>
  </DomainObject.Predmet.OstaliListFormatedWithAdressOIB>
  <DomainObject.Predmet.OstaliListNazivFormated>
    <izvorni_sadrzaj>
      <item>Anton Glasnović</item>
    </izvorni_sadrzaj>
    <derivirana_varijabla naziv="DomainObject.Predmet.OstaliListNazivFormated_1">
      <item>Anton Glasnović</item>
    </derivirana_varijabla>
  </DomainObject.Predmet.OstaliListNazivFormated>
  <DomainObject.Predmet.OstaliListNazivFormatedOIB>
    <izvorni_sadrzaj>
      <item>Anton Glasnović, OIB 12277669868</item>
    </izvorni_sadrzaj>
    <derivirana_varijabla naziv="DomainObject.Predmet.OstaliListNazivFormatedOIB_1">
      <item>Anton Glasnović, OIB 12277669868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St-5404/2016-19</izvorni_sadrzaj>
    <derivirana_varijabla naziv="DomainObject.PoslovniBrojDokumenta_1">St-5404/2016-19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AGJ-TRADE d.o.o.</izvorni_sadrzaj>
    <derivirana_varijabla naziv="DomainObject.Predmet.ProtustrankaIDrugi_1">AGJ-TRADE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AGJ-TRADE d.o.o., OIB 94958248151, Voćinska 10, 10000 Zagreb</izvorni_sadrzaj>
    <derivirana_varijabla naziv="DomainObject.Predmet.ProtustrankaIDrugiAdressOIB_1">AGJ-TRADE d.o.o., OIB 94958248151, Voćinska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AGJ-TRADE d.o.o.</item>
      <item>Anton Glasnović</item>
    </izvorni_sadrzaj>
    <derivirana_varijabla naziv="DomainObject.Predmet.SudioniciListNaziv_1">
      <item>FINA Regionalni centar Zagreb</item>
      <item>AGJ-TRADE d.o.o.</item>
      <item>Anton Glasnović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izvorni_sadrzaj>
    <derivirana_varijabla naziv="DomainObject.Predmet.SudioniciListAdressOIB_1"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94958248151</item>
      <item>, OIB 12277669868</item>
    </izvorni_sadrzaj>
    <derivirana_varijabla naziv="DomainObject.Predmet.SudioniciListNazivOIB_1">
      <item>, OIB 85821130368</item>
      <item>, OIB 94958248151</item>
      <item>, OIB 12277669868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St-5404/2016-17</izvorni_sadrzaj>
    <derivirana_varijabla naziv="DomainObject.PredzadnjaOdlukaIzPredmeta.Oznaka_1">St-5404/2016-17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3158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2018-11-28T13:51:00Z</dcterms:created>
  <dc:creator>Valentina Kranjčić</dc:creator>
  <cp:lastModifiedBy>Monika Grbac</cp:lastModifiedBy>
  <cp:lastPrinted>2018-11-29T08:38:00Z</cp:lastPrinted>
  <dcterms:modified xmlns:xsi="http://www.w3.org/2001/XMLSchema-instance" xsi:type="dcterms:W3CDTF">2018-11-29T08:38:00Z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St-5404/2016-19 / Odluka - Rješenje (st-5404-16.docx)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