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226957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26957">
              <w:rPr>
                <w:noProof/>
                <w:sz w:val="24"/>
              </w:rPr>
              <w:t>1058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4e9ac3e" w14:paraId="4e9ac3e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26957" w:rsidRPr="00226957">
        <w:rPr>
          <w:rFonts w:cs="Times New Roman" w:hAnsi="Times New Roman" w:ascii="Times New Roman"/>
          <w:sz w:val="24"/>
          <w:szCs w:val="24"/>
        </w:rPr>
        <w:t>UDRUGA NAVIJAČA HAJDUKA - ˝TORCIDA BRDA˝ SPLIT, OIB: 61295553326, Split, Gradišćanskih Hrvata 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4D1F1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26957" w:rsidRPr="00226957">
        <w:rPr>
          <w:rFonts w:cs="Times New Roman" w:hAnsi="Times New Roman" w:ascii="Times New Roman"/>
          <w:sz w:val="24"/>
          <w:szCs w:val="24"/>
        </w:rPr>
        <w:t>UDRUGA NAVIJAČA HAJDUKA - ˝TORCIDA BRDA˝ SPLIT, OIB: 61295553326, Split, Gradišćanskih Hrvata 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4D1F1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26957" w:rsidRPr="00226957">
        <w:rPr>
          <w:rFonts w:cs="Times New Roman" w:hAnsi="Times New Roman" w:ascii="Times New Roman"/>
          <w:sz w:val="24"/>
          <w:szCs w:val="24"/>
        </w:rPr>
        <w:t>UDRUGA NAVIJAČA HAJDUKA - ˝TORCIDA BRDA˝ SPLIT, OIB: 61295553326, Split, Gradišćanskih Hrvata 5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28BE">
        <w:rPr>
          <w:lang w:val="hr-HR"/>
        </w:rPr>
        <w:t>2</w:t>
      </w:r>
      <w:r w:rsidR="00237652">
        <w:rPr>
          <w:lang w:val="hr-HR"/>
        </w:rPr>
        <w:t>0</w:t>
      </w:r>
      <w:r w:rsidR="00DA28BE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226957" w:rsidRPr="00226957">
        <w:t>UDRUGA NAVIJAČA HAJDUKA - ˝TORCIDA BRDA˝ SPLIT, OIB: 61295553326, Split, Gradišćanskih Hrvata 5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237652">
        <w:rPr>
          <w:lang w:val="hr-HR"/>
        </w:rPr>
        <w:t>1</w:t>
      </w:r>
      <w:r w:rsidR="00226957">
        <w:rPr>
          <w:lang w:val="hr-HR"/>
        </w:rPr>
        <w:t>4</w:t>
      </w:r>
      <w:r w:rsidR="002A1EF4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A28BE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226957">
        <w:rPr>
          <w:lang w:val="hr-HR"/>
        </w:rPr>
        <w:t>6.775,53</w:t>
      </w:r>
      <w:r w:rsidR="00D44CAC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4D1F1A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4B7" w:rsidRPr="00CE04B7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226957">
          <w:t>1058</w:t>
        </w:r>
        <w:r w:rsidR="00237652">
          <w:t>/</w:t>
        </w:r>
        <w:r>
          <w:t>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26957"/>
    <w:rsid w:val="00237652"/>
    <w:rsid w:val="0024181F"/>
    <w:rsid w:val="002A1EF4"/>
    <w:rsid w:val="002C285B"/>
    <w:rsid w:val="003B295B"/>
    <w:rsid w:val="003C2F22"/>
    <w:rsid w:val="004079C1"/>
    <w:rsid w:val="00417EA6"/>
    <w:rsid w:val="004A7E70"/>
    <w:rsid w:val="004D1F1A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CE04B7"/>
    <w:rsid w:val="00CF4AD9"/>
    <w:rsid w:val="00D44CAC"/>
    <w:rsid w:val="00D8632A"/>
    <w:rsid w:val="00DA28BE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4B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04B7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04B7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04B7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4B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04B7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04B7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04B7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HAJDUKA - "TORCIDA BRDA" SPLIT</izvorni_sadrzaj>
    <derivirana_varijabla naziv="DomainObject.Predmet.ProtustrankaFormated_1">  UDRUGA NAVIJAČA HAJDUKA - "TORCIDA BRDA" SPLIT</derivirana_varijabla>
  </DomainObject.Predmet.ProtustrankaFormated>
  <DomainObject.Predmet.ProtustrankaFormatedOIB>
    <izvorni_sadrzaj>  UDRUGA NAVIJAČA HAJDUKA - "TORCIDA BRDA" SPLIT, OIB 61295553326</izvorni_sadrzaj>
    <derivirana_varijabla naziv="DomainObject.Predmet.ProtustrankaFormatedOIB_1">  UDRUGA NAVIJAČA HAJDUKA - "TORCIDA BRDA" SPLIT, OIB 61295553326</derivirana_varijabla>
  </DomainObject.Predmet.ProtustrankaFormatedOIB>
  <DomainObject.Predmet.ProtustrankaFormatedWithAdress>
    <izvorni_sadrzaj> UDRUGA NAVIJAČA HAJDUKA - "TORCIDA BRDA" SPLIT, Gradišćanskih Hrvata 5, 21000 Split</izvorni_sadrzaj>
    <derivirana_varijabla naziv="DomainObject.Predmet.ProtustrankaFormatedWithAdress_1"> UDRUGA NAVIJAČA HAJDUKA - "TORCIDA BRDA" SPLIT, Gradišćanskih Hrvata 5, 21000 Split</derivirana_varijabla>
  </DomainObject.Predmet.ProtustrankaFormatedWithAdress>
  <DomainObject.Predmet.ProtustrankaFormatedWithAdressOIB>
    <izvorni_sadrzaj> UDRUGA NAVIJAČA HAJDUKA - "TORCIDA BRDA" SPLIT, OIB 61295553326, Gradišćanskih Hrvata 5, 21000 Split</izvorni_sadrzaj>
    <derivirana_varijabla naziv="DomainObject.Predmet.ProtustrankaFormatedWithAdressOIB_1"> UDRUGA NAVIJAČA HAJDUKA - "TORCIDA BRDA" SPLIT, OIB 61295553326, Gradišćanskih Hrvata 5, 21000 Split</derivirana_varijabla>
  </DomainObject.Predmet.ProtustrankaFormatedWithAdressOIB>
  <DomainObject.Predmet.ProtustrankaWithAdress>
    <izvorni_sadrzaj>UDRUGA NAVIJAČA HAJDUKA - "TORCIDA BRDA" SPLIT Gradišćanskih Hrvata 5, 21000 Split</izvorni_sadrzaj>
    <derivirana_varijabla naziv="DomainObject.Predmet.ProtustrankaWithAdress_1">UDRUGA NAVIJAČA HAJDUKA - "TORCIDA BRDA" SPLIT Gradišćanskih Hrvata 5, 21000 Split</derivirana_varijabla>
  </DomainObject.Predmet.ProtustrankaWithAdress>
  <DomainObject.Predmet.ProtustrankaWithAdressOIB>
    <izvorni_sadrzaj>UDRUGA NAVIJAČA HAJDUKA - "TORCIDA BRDA" SPLIT, OIB 61295553326, Gradišćanskih Hrvata 5, 21000 Split</izvorni_sadrzaj>
    <derivirana_varijabla naziv="DomainObject.Predmet.ProtustrankaWithAdressOIB_1">UDRUGA NAVIJAČA HAJDUKA - "TORCIDA BRDA" SPLIT, OIB 61295553326, Gradišćanskih Hrvata 5, 21000 Split</derivirana_varijabla>
  </DomainObject.Predmet.ProtustrankaWithAdressOIB>
  <DomainObject.Predmet.ProtustrankaNazivFormated>
    <izvorni_sadrzaj>UDRUGA NAVIJAČA HAJDUKA - "TORCIDA BRDA" SPLIT</izvorni_sadrzaj>
    <derivirana_varijabla naziv="DomainObject.Predmet.ProtustrankaNazivFormated_1">UDRUGA NAVIJAČA HAJDUKA - "TORCIDA BRDA" SPLIT</derivirana_varijabla>
  </DomainObject.Predmet.ProtustrankaNazivFormated>
  <DomainObject.Predmet.ProtustrankaNazivFormatedOIB>
    <izvorni_sadrzaj>UDRUGA NAVIJAČA HAJDUKA - "TORCIDA BRDA" SPLIT, OIB 61295553326</izvorni_sadrzaj>
    <derivirana_varijabla naziv="DomainObject.Predmet.ProtustrankaNazivFormatedOIB_1">UDRUGA NAVIJAČA HAJDUKA - "TORCIDA BRDA" SPLIT, OIB 61295553326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6775.53</izvorni_sadrzaj>
    <derivirana_varijabla naziv="DomainObject.Predmet.TrenutnaVrijednost_1">6775.53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- "TORCIDA BRDA" SPLIT</item>
    </izvorni_sadrzaj>
    <derivirana_varijabla naziv="DomainObject.Predmet.ProtuStrankaListFormated_1">
      <item>UDRUGA NAVIJAČA HAJDUKA - "TORCIDA BRDA" SPLIT</item>
    </derivirana_varijabla>
  </DomainObject.Predmet.ProtuStrankaListFormated>
  <DomainObject.Predmet.ProtuStrankaListFormatedOIB>
    <izvorni_sadrzaj>
      <item>UDRUGA NAVIJAČA HAJDUKA - "TORCIDA BRDA" SPLIT, OIB 61295553326</item>
    </izvorni_sadrzaj>
    <derivirana_varijabla naziv="DomainObject.Predmet.ProtuStrankaListFormatedOIB_1">
      <item>UDRUGA NAVIJAČA HAJDUKA - "TORCIDA BRDA" SPLIT, OIB 61295553326</item>
    </derivirana_varijabla>
  </DomainObject.Predmet.ProtuStrankaListFormatedOIB>
  <DomainObject.Predmet.ProtuStrankaListFormatedWithAdress>
    <izvorni_sadrzaj>
      <item>UDRUGA NAVIJAČA HAJDUKA - "TORCIDA BRDA" SPLIT, Gradišćanskih Hrvata 5, 21000 Split</item>
    </izvorni_sadrzaj>
    <derivirana_varijabla naziv="DomainObject.Predmet.ProtuStrankaListFormatedWithAdress_1">
      <item>UDRUGA NAVIJAČA HAJDUKA - "TORCIDA BRDA" SPLIT, Gradišćanskih Hrvata 5, 21000 Split</item>
    </derivirana_varijabla>
  </DomainObject.Predmet.ProtuStrankaListFormatedWithAdress>
  <DomainObject.Predmet.ProtuStrankaListFormatedWithAdressOIB>
    <izvorni_sadrzaj>
      <item>UDRUGA NAVIJAČA HAJDUKA - "TORCIDA BRDA" SPLIT, OIB 61295553326, Gradišćanskih Hrvata 5, 21000 Split</item>
    </izvorni_sadrzaj>
    <derivirana_varijabla naziv="DomainObject.Predmet.ProtuStrankaListFormatedWithAdressOIB_1">
      <item>UDRUGA NAVIJAČA HAJDUKA - "TORCIDA BRDA" SPLIT, OIB 61295553326, Gradišćanskih Hrvata 5, 21000 Split</item>
    </derivirana_varijabla>
  </DomainObject.Predmet.ProtuStrankaListFormatedWithAdressOIB>
  <DomainObject.Predmet.ProtuStrankaListNazivFormated>
    <izvorni_sadrzaj>
      <item>UDRUGA NAVIJAČA HAJDUKA - "TORCIDA BRDA" SPLIT</item>
    </izvorni_sadrzaj>
    <derivirana_varijabla naziv="DomainObject.Predmet.ProtuStrankaListNazivFormated_1">
      <item>UDRUGA NAVIJAČA HAJDUKA - "TORCIDA BRDA" SPLIT</item>
    </derivirana_varijabla>
  </DomainObject.Predmet.ProtuStrankaListNazivFormated>
  <DomainObject.Predmet.ProtuStrankaListNazivFormatedOIB>
    <izvorni_sadrzaj>
      <item>UDRUGA NAVIJAČA HAJDUKA - "TORCIDA BRDA" SPLIT, OIB 61295553326</item>
    </izvorni_sadrzaj>
    <derivirana_varijabla naziv="DomainObject.Predmet.ProtuStrankaListNazivFormatedOIB_1">
      <item>UDRUGA NAVIJAČA HAJDUKA - "TORCIDA BRDA" SPLIT, OIB 61295553326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- "TORCIDA BRDA" SPLIT</izvorni_sadrzaj>
    <derivirana_varijabla naziv="DomainObject.Predmet.ProtustrankaIDrugi_1">UDRUGA NAVIJAČA HAJDUKA - "TORCIDA BRDA"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NAVIJAČA HAJDUKA - "TORCIDA BRDA" SPLIT, OIB 61295553326, Gradišćanskih Hrvata 5, 21000 Split</izvorni_sadrzaj>
    <derivirana_varijabla naziv="DomainObject.Predmet.ProtustrankaIDrugiAdressOIB_1">UDRUGA NAVIJAČA HAJDUKA - "TORCIDA BRDA" SPLIT, OIB 61295553326,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- "TORCIDA BRDA" SPLIT</item>
      <item>FINANCIJSKA AGENCIJA, RC SPLIT</item>
    </izvorni_sadrzaj>
    <derivirana_varijabla naziv="DomainObject.Predmet.SudioniciListNaziv_1">
      <item>UDRUGA NAVIJAČA HAJDUKA - "TORCIDA BRDA" SPLIT</item>
      <item>FINANCIJSKA AGENCIJA, RC SPLIT</item>
    </derivirana_varijabla>
  </DomainObject.Predmet.SudioniciListNaziv>
  <DomainObject.Predmet.SudioniciListAdressOIB>
    <izvorni_sadrzaj>
      <item>UDRUGA NAVIJAČA HAJDUKA - "TORCIDA BRDA" SPLIT, OIB 61295553326, Gradišćanskih Hrvata 5,21000 Split</item>
      <item>FINANCIJSKA AGENCIJA, RC SPLIT, OIB 85821130368, Mažuranićevo šetalište 24 b,21000 Split</item>
    </izvorni_sadrzaj>
    <derivirana_varijabla naziv="DomainObject.Predmet.SudioniciListAdressOIB_1">
      <item>UDRUGA NAVIJAČA HAJDUKA - "TORCIDA BRDA" SPLIT, OIB 61295553326,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61295553326</item>
      <item>, OIB 85821130368</item>
    </izvorni_sadrzaj>
    <derivirana_varijabla naziv="DomainObject.Predmet.SudioniciListNazivOIB_1">
      <item>, OIB 61295553326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40812-8891-4016-9210-B5C64EE9F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4186</properties:Characters>
  <properties:Lines>92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2018-02-19T11:37:00Z</cp:lastPrinted>
  <dcterms:modified xmlns:xsi="http://www.w3.org/2001/XMLSchema-instance" xsi:type="dcterms:W3CDTF">2018-02-19T12:40:00Z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