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cde0" w14:paraId="a58cde0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1F7949">
        <w:t>273</w:t>
      </w:r>
      <w:r w:rsidR="00D94EAF">
        <w:t>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C96C74" w:rsidR="00A54C72">
      <w:pPr>
        <w:jc w:val="both"/>
        <w:rPr>
          <w:bCs/>
        </w:rPr>
      </w:pPr>
    </w:p>
    <w:p w:rsidRDefault="000E5CA5" w:rsidP="007465D2" w:rsidR="000E5CA5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C96C74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1F7949">
        <w:t>MATURUS d.o.o. Zadar, Ulica Mate Ujevića 7, Zadar,</w:t>
      </w:r>
      <w:r w:rsidR="007A58AC">
        <w:t xml:space="preserve"> OIB: </w:t>
      </w:r>
      <w:r w:rsidR="001F7949">
        <w:t>96217664101</w:t>
      </w:r>
      <w:r w:rsidR="00B3549A">
        <w:t>,</w:t>
      </w:r>
      <w:r w:rsidR="00A54C72">
        <w:t xml:space="preserve"> </w:t>
      </w:r>
      <w:r w:rsidR="001F7949">
        <w:t>zastupanim po direktoru</w:t>
      </w:r>
      <w:r>
        <w:t xml:space="preserve"> </w:t>
      </w:r>
      <w:r w:rsidR="001F7949">
        <w:t>Darku Harastiju</w:t>
      </w:r>
      <w:r w:rsidR="008019F8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D94EAF">
        <w:t>, 18</w:t>
      </w:r>
      <w:r>
        <w:t xml:space="preserve">. siječnja 2016. objavio je </w:t>
      </w:r>
    </w:p>
    <w:p w:rsidRDefault="000E3636" w:rsidP="00C96C74" w:rsidR="000E3636">
      <w:pPr>
        <w:ind w:firstLine="720"/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0E3636" w:rsidP="0091410E" w:rsidR="000E3636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1F7949">
        <w:t>MATURUS d.o.o. Zadar, Ulica Mate Ujevića 7, Zadar, OIB: 96217664101</w:t>
      </w:r>
      <w:r w:rsidR="008019F8" w:rsidRPr="008019F8">
        <w:t>,</w:t>
      </w:r>
      <w:r w:rsidR="008019F8">
        <w:t xml:space="preserve"> </w:t>
      </w:r>
      <w:r>
        <w:t xml:space="preserve">na temelju neizvršenih osnova za plaćanje iznosi </w:t>
      </w:r>
      <w:r w:rsidR="001F7949">
        <w:t>3.000.087,25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0E3636">
        <w:t>ju</w:t>
      </w:r>
      <w:r w:rsidRPr="00FC1537">
        <w:t xml:space="preserve"> se </w:t>
      </w:r>
      <w:r>
        <w:t>osob</w:t>
      </w:r>
      <w:r w:rsidR="000E3636">
        <w:t>e</w:t>
      </w:r>
      <w:r>
        <w:t xml:space="preserve"> ovlašten</w:t>
      </w:r>
      <w:r w:rsidR="000E3636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1F7949">
        <w:t>Darko</w:t>
      </w:r>
      <w:r w:rsidR="000E3636">
        <w:t xml:space="preserve"> Harasti, Zagreb, Bože Težaka 2, Francisc Ambroziu Soproni, Rumunjska, Satu-Mare, St. Principala 73, Sat. Istrau i Flavio Marvin, Zadar</w:t>
      </w:r>
      <w:r w:rsidR="007C0AB6">
        <w:t>, Roberta Frangeša Mihanovića 48,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1F7949">
        <w:t>273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18</w:t>
      </w:r>
      <w:r>
        <w:t>. siječnja 2016.</w:t>
      </w:r>
    </w:p>
    <w:p w:rsidRDefault="0091410E" w:rsidP="0091410E" w:rsidR="0091410E">
      <w:pPr>
        <w:jc w:val="center"/>
      </w:pPr>
    </w:p>
    <w:p w:rsidRDefault="00A54C72" w:rsidP="00755B97" w:rsidR="00A54C72">
      <w:pPr>
        <w:jc w:val="right"/>
      </w:pPr>
      <w:r>
        <w:t xml:space="preserve">                                                     </w:t>
      </w:r>
      <w:r w:rsidR="0091410E">
        <w:t>Sutkinja:</w:t>
      </w:r>
    </w:p>
    <w:p w:rsidRDefault="00A54C72" w:rsidP="00755B97" w:rsidR="0091410E" w:rsidRPr="00FC1537">
      <w:pPr>
        <w:jc w:val="right"/>
      </w:pPr>
      <w:r>
        <w:t xml:space="preserve">                                                                                       </w:t>
      </w:r>
      <w:r w:rsidR="0091410E">
        <w:t>Tina Grgas</w:t>
      </w: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0E5CA5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1D18CF">
      <w:rPr>
        <w:noProof/>
      </w:rPr>
      <w:t>2</w:t>
    </w:r>
    <w:r>
      <w:fldChar w:fldCharType="end"/>
    </w:r>
  </w:p>
  <w:p w:rsidRDefault="001D18CF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1D18CF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1F7949">
      <w:t>273</w:t>
    </w:r>
    <w:r w:rsidR="00D94EAF">
      <w:t>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E3636"/>
    <w:rsid w:val="000E5CA5"/>
    <w:rsid w:val="001D18CF"/>
    <w:rsid w:val="001F7949"/>
    <w:rsid w:val="0053677C"/>
    <w:rsid w:val="006F6E1E"/>
    <w:rsid w:val="007465D2"/>
    <w:rsid w:val="00755B97"/>
    <w:rsid w:val="007A58AC"/>
    <w:rsid w:val="007C0AB6"/>
    <w:rsid w:val="008019F8"/>
    <w:rsid w:val="00876A8D"/>
    <w:rsid w:val="0091410E"/>
    <w:rsid w:val="00934D02"/>
    <w:rsid w:val="009B7A6B"/>
    <w:rsid w:val="00A30CC8"/>
    <w:rsid w:val="00A54C72"/>
    <w:rsid w:val="00B3549A"/>
    <w:rsid w:val="00C96C74"/>
    <w:rsid w:val="00D94EAF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18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8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8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8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8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18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8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8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8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8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St-273/2015</izvorni_sadrzaj>
    <derivirana_varijabla naziv="DomainObject.Predmet.OznakaBroj_1">St-273/2015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MATURUS d.o.o. za građenje i usluge</izvorni_sadrzaj>
    <derivirana_varijabla naziv="DomainObject.Predmet.ProtustrankaFormated_1">  MATURUS d.o.o. za građenje i usluge</derivirana_varijabla>
  </DomainObject.Predmet.ProtustrankaFormated>
  <DomainObject.Predmet.ProtustrankaFormatedOIB>
    <izvorni_sadrzaj>  MATURUS d.o.o. za građenje i usluge, OIB 96217664101</izvorni_sadrzaj>
    <derivirana_varijabla naziv="DomainObject.Predmet.ProtustrankaFormatedOIB_1">  MATURUS d.o.o. za građenje i usluge, OIB 96217664101</derivirana_varijabla>
  </DomainObject.Predmet.ProtustrankaFormatedOIB>
  <DomainObject.Predmet.ProtustrankaFormatedWithAdress>
    <izvorni_sadrzaj> MATURUS d.o.o. za građenje i usluge, Ulica Mate Ujevića 7, 23000 Zadar</izvorni_sadrzaj>
    <derivirana_varijabla naziv="DomainObject.Predmet.ProtustrankaFormatedWithAdress_1"> MATURUS d.o.o. za građenje i usluge, Ulica Mate Ujevića 7, 23000 Zadar</derivirana_varijabla>
  </DomainObject.Predmet.ProtustrankaFormatedWithAdress>
  <DomainObject.Predmet.ProtustrankaFormatedWithAdressOIB>
    <izvorni_sadrzaj> MATURUS d.o.o. za građenje i usluge, OIB 96217664101, Ulica Mate Ujevića 7, 23000 Zadar</izvorni_sadrzaj>
    <derivirana_varijabla naziv="DomainObject.Predmet.ProtustrankaFormatedWithAdressOIB_1"> MATURUS d.o.o. za građenje i usluge, OIB 96217664101, Ulica Mate Ujevića 7, 23000 Zadar</derivirana_varijabla>
  </DomainObject.Predmet.ProtustrankaFormatedWithAdressOIB>
  <DomainObject.Predmet.ProtustrankaWithAdress>
    <izvorni_sadrzaj>MATURUS d.o.o. za građenje i usluge Ulica Mate Ujevića 7, 23000 Zadar</izvorni_sadrzaj>
    <derivirana_varijabla naziv="DomainObject.Predmet.ProtustrankaWithAdress_1">MATURUS d.o.o. za građenje i usluge Ulica Mate Ujevića 7, 23000 Zadar</derivirana_varijabla>
  </DomainObject.Predmet.ProtustrankaWithAdress>
  <DomainObject.Predmet.ProtustrankaWithAdressOIB>
    <izvorni_sadrzaj>MATURUS d.o.o. za građenje i usluge, OIB 96217664101, Ulica Mate Ujevića 7, 23000 Zadar</izvorni_sadrzaj>
    <derivirana_varijabla naziv="DomainObject.Predmet.ProtustrankaWithAdressOIB_1">MATURUS d.o.o. za građenje i usluge, OIB 96217664101, Ulica Mate Ujevića 7, 23000 Zadar</derivirana_varijabla>
  </DomainObject.Predmet.ProtustrankaWithAdressOIB>
  <DomainObject.Predmet.ProtustrankaNazivFormated>
    <izvorni_sadrzaj>MATURUS d.o.o. za građenje i usluge</izvorni_sadrzaj>
    <derivirana_varijabla naziv="DomainObject.Predmet.ProtustrankaNazivFormated_1">MATURUS d.o.o. za građenje i usluge</derivirana_varijabla>
  </DomainObject.Predmet.ProtustrankaNazivFormated>
  <DomainObject.Predmet.ProtustrankaNazivFormatedOIB>
    <izvorni_sadrzaj>MATURUS d.o.o. za građenje i usluge, OIB 96217664101</izvorni_sadrzaj>
    <derivirana_varijabla naziv="DomainObject.Predmet.ProtustrankaNazivFormatedOIB_1">MATURUS d.o.o. za građenje i usluge, OIB 96217664101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3000087.25</izvorni_sadrzaj>
    <derivirana_varijabla naziv="DomainObject.Predmet.TrenutnaVrijednost_1">3000087.25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MATURUS d.o.o. za građenje i usluge</item>
    </izvorni_sadrzaj>
    <derivirana_varijabla naziv="DomainObject.Predmet.ProtuStrankaListFormated_1">
      <item>MATURUS d.o.o. za građenje i usluge</item>
    </derivirana_varijabla>
  </DomainObject.Predmet.ProtuStrankaListFormated>
  <DomainObject.Predmet.ProtuStrankaListFormatedOIB>
    <izvorni_sadrzaj>
      <item>MATURUS d.o.o. za građenje i usluge, OIB 96217664101</item>
    </izvorni_sadrzaj>
    <derivirana_varijabla naziv="DomainObject.Predmet.ProtuStrankaListFormatedOIB_1">
      <item>MATURUS d.o.o. za građenje i usluge, OIB 96217664101</item>
    </derivirana_varijabla>
  </DomainObject.Predmet.ProtuStrankaListFormatedOIB>
  <DomainObject.Predmet.ProtuStrankaListFormatedWithAdress>
    <izvorni_sadrzaj>
      <item>MATURUS d.o.o. za građenje i usluge, Ulica Mate Ujevića 7, 23000 Zadar</item>
    </izvorni_sadrzaj>
    <derivirana_varijabla naziv="DomainObject.Predmet.ProtuStrankaListFormatedWithAdress_1">
      <item>MATURUS d.o.o. za građenje i usluge, Ulica Mate Ujevića 7, 23000 Zadar</item>
    </derivirana_varijabla>
  </DomainObject.Predmet.ProtuStrankaListFormatedWithAdress>
  <DomainObject.Predmet.ProtuStrankaListFormatedWithAdressOIB>
    <izvorni_sadrzaj>
      <item>MATURUS d.o.o. za građenje i usluge, OIB 96217664101, Ulica Mate Ujevića 7, 23000 Zadar</item>
    </izvorni_sadrzaj>
    <derivirana_varijabla naziv="DomainObject.Predmet.ProtuStrankaListFormatedWithAdressOIB_1">
      <item>MATURUS d.o.o. za građenje i usluge, OIB 96217664101, Ulica Mate Ujevića 7, 23000 Zadar</item>
    </derivirana_varijabla>
  </DomainObject.Predmet.ProtuStrankaListFormatedWithAdressOIB>
  <DomainObject.Predmet.ProtuStrankaListNazivFormated>
    <izvorni_sadrzaj>
      <item>MATURUS d.o.o. za građenje i usluge</item>
    </izvorni_sadrzaj>
    <derivirana_varijabla naziv="DomainObject.Predmet.ProtuStrankaListNazivFormated_1">
      <item>MATURUS d.o.o. za građenje i usluge</item>
    </derivirana_varijabla>
  </DomainObject.Predmet.ProtuStrankaListNazivFormated>
  <DomainObject.Predmet.ProtuStrankaListNazivFormatedOIB>
    <izvorni_sadrzaj>
      <item>MATURUS d.o.o. za građenje i usluge, OIB 96217664101</item>
    </izvorni_sadrzaj>
    <derivirana_varijabla naziv="DomainObject.Predmet.ProtuStrankaListNazivFormatedOIB_1">
      <item>MATURUS d.o.o. za građenje i usluge, OIB 96217664101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MATURUS d.o.o. za građenje i usluge</izvorni_sadrzaj>
    <derivirana_varijabla naziv="DomainObject.Predmet.ProtustrankaIDrugi_1">MATURUS d.o.o. za građenje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MATURUS d.o.o. za građenje i usluge, OIB 96217664101, Ulica Mate Ujevića 7, 23000 Zadar</izvorni_sadrzaj>
    <derivirana_varijabla naziv="DomainObject.Predmet.ProtustrankaIDrugiAdressOIB_1">MATURUS d.o.o. za građenje i usluge, OIB 96217664101, Ulica Mate Ujevića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MATURUS d.o.o. za građenje i usluge</item>
    </izvorni_sadrzaj>
    <derivirana_varijabla naziv="DomainObject.Predmet.SudioniciListNaziv_1">
      <item>FINA</item>
      <item>MATURUS d.o.o. za građenje i usluge</item>
    </derivirana_varijabla>
  </DomainObject.Predmet.SudioniciListNaziv>
  <DomainObject.Predmet.SudioniciListAdressOIB>
    <izvorni_sadrzaj>
      <item>FINA, OIB 85821130368</item>
      <item>MATURUS d.o.o. za građenje i usluge, OIB 96217664101, Ulica Mate Ujevića 7,23000 Zadar</item>
    </izvorni_sadrzaj>
    <derivirana_varijabla naziv="DomainObject.Predmet.SudioniciListAdressOIB_1">
      <item>FINA, OIB 85821130368</item>
      <item>MATURUS d.o.o. za građenje i usluge, OIB 96217664101, Ulica Mate Ujevića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96217664101</item>
    </izvorni_sadrzaj>
    <derivirana_varijabla naziv="DomainObject.Predmet.SudioniciListNazivOIB_1">
      <item>, OIB 85821130368</item>
      <item>, OIB 96217664101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2197</properties:Characters>
  <properties:Lines>63</properties:Lines>
  <properties:Paragraphs>19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2016-01-18T12:14:00Z</dcterms:created>
  <dc:creator>Tina Grgas</dc:creator>
  <cp:lastModifiedBy>Nena Mužanović</cp:lastModifiedBy>
  <cp:lastPrinted>2016-01-18T13:15:00Z</cp:lastPrinted>
  <dcterms:modified xmlns:xsi="http://www.w3.org/2001/XMLSchema-instance" xsi:type="dcterms:W3CDTF">2016-01-18T13:40:00Z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