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8e06" w14:paraId="9e68e06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  <w:t xml:space="preserve">   </w:t>
      </w:r>
      <w:r w:rsidR="00B73412" w:rsidRPr="00B73412">
        <w:rPr>
          <w:b/>
        </w:rPr>
        <w:t>Broj: 7/St-</w:t>
      </w:r>
      <w:r w:rsidR="0087223E">
        <w:rPr>
          <w:b/>
        </w:rPr>
        <w:t>1543</w:t>
      </w:r>
      <w:r w:rsidR="00B73412" w:rsidRPr="00B73412">
        <w:rPr>
          <w:b/>
        </w:rPr>
        <w:t>/2016-</w:t>
      </w:r>
      <w:r w:rsidR="0087223E">
        <w:rPr>
          <w:b/>
        </w:rPr>
        <w:t>8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87223E" w:rsidRPr="0087223E">
        <w:t>GRAFO ART društvo s ograničenom odgovornošću za proizvodnju, trgovinu i usluge, skraćena tvrtka: GRAFO ART d.o.o., Slavonski Brod, Zagorska 48, OIB: 59818377739</w:t>
      </w:r>
      <w:r>
        <w:t xml:space="preserve">, dana </w:t>
      </w:r>
      <w:r w:rsidR="0087223E">
        <w:t>14</w:t>
      </w:r>
      <w:r w:rsidR="000810DE">
        <w:t>. srpnja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87223E" w:rsidP="00EB3578" w:rsidR="003E0361" w:rsidRPr="00EB3578">
      <w:pPr>
        <w:jc w:val="center"/>
        <w:rPr>
          <w:b/>
        </w:rPr>
      </w:pPr>
      <w:r>
        <w:rPr>
          <w:b/>
        </w:rPr>
        <w:t>20</w:t>
      </w:r>
      <w:r w:rsidR="000810DE">
        <w:rPr>
          <w:b/>
        </w:rPr>
        <w:t>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73412">
        <w:rPr>
          <w:b/>
        </w:rPr>
        <w:t>0</w:t>
      </w:r>
      <w:r>
        <w:rPr>
          <w:b/>
        </w:rPr>
        <w:t>8</w:t>
      </w:r>
      <w:r w:rsidR="00EB3578">
        <w:rPr>
          <w:b/>
        </w:rPr>
        <w:t>:</w:t>
      </w:r>
      <w:r w:rsidR="00DB60B5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zastupnik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87223E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87223E">
        <w:t>13</w:t>
      </w:r>
      <w:r w:rsidR="000810DE">
        <w:t>. srpnja</w:t>
      </w:r>
      <w:r>
        <w:t xml:space="preserve"> 2016</w:t>
      </w:r>
      <w:r w:rsidR="009726ED">
        <w:t>. godine nije pristup</w:t>
      </w:r>
      <w:r w:rsidR="00B73412">
        <w:t>i</w:t>
      </w:r>
      <w:r w:rsidR="0087223E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87223E">
        <w:t>k</w:t>
      </w:r>
      <w:r w:rsidR="003E0361">
        <w:t xml:space="preserve"> dužnika </w:t>
      </w:r>
      <w:r w:rsidR="0087223E">
        <w:t>Dražen Jurčević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7/St-15</w:t>
      </w:r>
      <w:r w:rsidR="0087223E">
        <w:rPr>
          <w:b/>
        </w:rPr>
        <w:t>43</w:t>
      </w:r>
      <w:r w:rsidRPr="00DB60B5">
        <w:rPr>
          <w:b/>
        </w:rPr>
        <w:t>/2016-</w:t>
      </w:r>
      <w:r w:rsidR="0087223E">
        <w:rPr>
          <w:b/>
        </w:rPr>
        <w:t>8</w:t>
      </w:r>
    </w:p>
    <w:p w:rsidRDefault="00DB60B5" w:rsidP="00DB60B5" w:rsidR="00DB60B5">
      <w:pPr>
        <w:jc w:val="right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87223E">
        <w:t>14</w:t>
      </w:r>
      <w:r w:rsidR="000810DE">
        <w:t>. srpnja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 w:rsidR="00166625">
        <w:t xml:space="preserve">  </w:t>
      </w:r>
      <w:r>
        <w:t>Stečajna sutkinja:</w:t>
      </w:r>
    </w:p>
    <w:p w:rsidRDefault="003E0361" w:rsidP="00DB5486" w:rsidR="00A142FC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B55271">
        <w:t xml:space="preserve">  </w:t>
      </w:r>
      <w:r w:rsidR="0037378B">
        <w:t xml:space="preserve">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B73412">
        <w:t>o</w:t>
      </w:r>
      <w:r w:rsidR="0087223E">
        <w:t>m</w:t>
      </w:r>
      <w:r w:rsidR="00277ECC">
        <w:t xml:space="preserve"> </w:t>
      </w:r>
      <w:r w:rsidR="003E0361">
        <w:t>zastupni</w:t>
      </w:r>
      <w:r w:rsidR="0087223E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p w:rsidRDefault="003E0361" w:rsidP="003E0361" w:rsidR="003E0361"/>
    <w:p w:rsidRDefault="003E0361" w:rsidP="003E0361" w:rsidR="003E0361"/>
    <w:sectPr w:rsidSect="00E61148" w:rsidR="003E036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238" w:rsidP="00E61148" w:rsidR="00F01238">
      <w:r>
        <w:separator/>
      </w:r>
    </w:p>
  </w:endnote>
  <w:endnote w:id="0" w:type="continuationSeparator">
    <w:p w:rsidRDefault="00F01238" w:rsidP="00E61148" w:rsidR="00F01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238" w:rsidP="00E61148" w:rsidR="00F01238">
      <w:r>
        <w:separator/>
      </w:r>
    </w:p>
  </w:footnote>
  <w:footnote w:id="0" w:type="continuationSeparator">
    <w:p w:rsidRDefault="00F01238" w:rsidP="00E61148" w:rsidR="00F01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9771803"/>
      <w:docPartObj>
        <w:docPartGallery w:val="Page Numbers (Top of Page)"/>
        <w:docPartUnique/>
      </w:docPartObj>
    </w:sdtPr>
    <w:sdtEndPr/>
    <w:sdtContent>
      <w:p w:rsidRDefault="00E61148" w:rsidR="00E611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18C">
          <w:rPr>
            <w:noProof/>
          </w:rPr>
          <w:t>2</w:t>
        </w:r>
        <w:r>
          <w:fldChar w:fldCharType="end"/>
        </w:r>
      </w:p>
    </w:sdtContent>
  </w:sdt>
  <w:p w:rsidRDefault="00E61148" w:rsidR="00E6114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117547"/>
    <w:rsid w:val="00166625"/>
    <w:rsid w:val="00186C9F"/>
    <w:rsid w:val="00277ECC"/>
    <w:rsid w:val="002D6A21"/>
    <w:rsid w:val="0037378B"/>
    <w:rsid w:val="003E0361"/>
    <w:rsid w:val="00411FA0"/>
    <w:rsid w:val="00471CB1"/>
    <w:rsid w:val="005225EC"/>
    <w:rsid w:val="0068418C"/>
    <w:rsid w:val="006E61B6"/>
    <w:rsid w:val="00744E72"/>
    <w:rsid w:val="007D5D22"/>
    <w:rsid w:val="0087223E"/>
    <w:rsid w:val="009726ED"/>
    <w:rsid w:val="009E78BC"/>
    <w:rsid w:val="00A142FC"/>
    <w:rsid w:val="00B21A13"/>
    <w:rsid w:val="00B55271"/>
    <w:rsid w:val="00B73412"/>
    <w:rsid w:val="00BB7204"/>
    <w:rsid w:val="00BF54A9"/>
    <w:rsid w:val="00C36AF2"/>
    <w:rsid w:val="00D7665E"/>
    <w:rsid w:val="00D83156"/>
    <w:rsid w:val="00D87BD5"/>
    <w:rsid w:val="00DB5486"/>
    <w:rsid w:val="00DB60B5"/>
    <w:rsid w:val="00E120C7"/>
    <w:rsid w:val="00E61148"/>
    <w:rsid w:val="00E95751"/>
    <w:rsid w:val="00EB3578"/>
    <w:rsid w:val="00F01238"/>
    <w:rsid w:val="00F54724"/>
    <w:rsid w:val="00F9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11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148"/>
    <w:rPr>
      <w:sz w:val="24"/>
      <w:szCs w:val="24"/>
    </w:rPr>
  </w:style>
  <w:style w:styleId="Podnoje" w:type="paragraph">
    <w:name w:val="footer"/>
    <w:basedOn w:val="Normal"/>
    <w:link w:val="PodnojeChar"/>
    <w:rsid w:val="00E611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11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11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148"/>
    <w:rPr>
      <w:sz w:val="24"/>
      <w:szCs w:val="24"/>
    </w:rPr>
  </w:style>
  <w:style w:styleId="Podnoje" w:type="paragraph">
    <w:name w:val="footer"/>
    <w:basedOn w:val="Normal"/>
    <w:link w:val="PodnojeChar"/>
    <w:rsid w:val="00E611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11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 ART d.o.o. za proizvodnju, trgovinu i usluge zastupanog po punomoćniku Dražen Jurčević</izvorni_sadrzaj>
    <derivirana_varijabla naziv="DomainObject.Predmet.ProtustrankaFormated_1">  GRAFO ART d.o.o. za proizvodnju, trgovinu i usluge zastupanog po punomoćniku Dražen Jurčević</derivirana_varijabla>
  </DomainObject.Predmet.ProtustrankaFormated>
  <DomainObject.Predmet.ProtustrankaFormatedOIB>
    <izvorni_sadrzaj>  GRAFO ART d.o.o. za proizvodnju, trgovinu i usluge, OIB 59818377739 zastupanog po punomoćniku Dražen Jurčević</izvorni_sadrzaj>
    <derivirana_varijabla naziv="DomainObject.Predmet.ProtustrankaFormatedOIB_1">  GRAFO ART d.o.o. za proizvodnju, trgovinu i usluge, OIB 59818377739 zastupanog po punomoćniku Dražen Jurčević</derivirana_varijabla>
  </DomainObject.Predmet.ProtustrankaFormatedOIB>
  <DomainObject.Predmet.ProtustrankaFormatedWithAdress>
    <izvorni_sadrzaj> GRAFO ART d.o.o. za proizvodnju, trgovinu i usluge, Zagorska 48, 35000 Slavonski Brod zastupanog po punomoćniku Dražen Jurčević</izvorni_sadrzaj>
    <derivirana_varijabla naziv="DomainObject.Predmet.ProtustrankaFormatedWithAdress_1"> GRAFO ART d.o.o. za proizvodnju, trgovinu i usluge, Zagorska 48, 35000 Slavonski Brod zastupanog po punomoćniku Dražen Jurčević</derivirana_varijabla>
  </DomainObject.Predmet.ProtustrankaFormatedWithAdress>
  <DomainObject.Predmet.ProtustrankaFormatedWithAdressOIB>
    <izvorni_sadrzaj> GRAFO ART d.o.o. za proizvodnju, trgovinu i usluge, OIB 59818377739, Zagorska 48, 35000 Slavonski Brod zastupanog po punomoćniku Dražen Jurčević</izvorni_sadrzaj>
    <derivirana_varijabla naziv="DomainObject.Predmet.ProtustrankaFormatedWithAdressOIB_1"> GRAFO ART d.o.o. za proizvodnju, trgovinu i usluge, OIB 59818377739, Zagorska 48, 35000 Slavonski Brod zastupanog po punomoćniku Dražen Jurčević</derivirana_varijabla>
  </DomainObject.Predmet.ProtustrankaFormatedWithAdressOIB>
  <DomainObject.Predmet.ProtustrankaWithAdress>
    <izvorni_sadrzaj>GRAFO ART d.o.o. za proizvodnju, trgovinu i usluge Zagorska 48, 35000 Slavonski Brod</izvorni_sadrzaj>
    <derivirana_varijabla naziv="DomainObject.Predmet.ProtustrankaWithAdress_1">GRAFO ART d.o.o. za proizvodnju, trgovinu i usluge Zagorska 48, 35000 Slavonski Brod</derivirana_varijabla>
  </DomainObject.Predmet.ProtustrankaWithAdress>
  <DomainObject.Predmet.ProtustrankaWithAdressOIB>
    <izvorni_sadrzaj>GRAFO ART d.o.o. za proizvodnju, trgovinu i usluge, OIB 59818377739, Zagorska 48, 35000 Slavonski Brod</izvorni_sadrzaj>
    <derivirana_varijabla naziv="DomainObject.Predmet.ProtustrankaWithAdressOIB_1">GRAFO ART d.o.o. za proizvodnju, trgovinu i usluge, OIB 59818377739, Zagorska 48, 35000 Slavonski Brod</derivirana_varijabla>
  </DomainObject.Predmet.ProtustrankaWithAdressOIB>
  <DomainObject.Predmet.ProtustrankaNazivFormated>
    <izvorni_sadrzaj>GRAFO ART d.o.o. za proizvodnju, trgovinu i usluge</izvorni_sadrzaj>
    <derivirana_varijabla naziv="DomainObject.Predmet.ProtustrankaNazivFormated_1">GRAFO ART d.o.o. za proizvodnju, trgovinu i usluge</derivirana_varijabla>
  </DomainObject.Predmet.ProtustrankaNazivFormated>
  <DomainObject.Predmet.ProtustrankaNazivFormatedOIB>
    <izvorni_sadrzaj>GRAFO ART d.o.o. za proizvodnju, trgovinu i usluge, OIB 59818377739</izvorni_sadrzaj>
    <derivirana_varijabla naziv="DomainObject.Predmet.ProtustrankaNazivFormatedOIB_1">GRAFO ART d.o.o. za proizvodnju, trgovinu i usluge, OIB 59818377739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Područni ured Slavonija i Baranja zastupanog po punomoćniku ŽUPANIJSKO DRŽAVNO ODVJETNIŠTVO SLAV. BROD</izvorni_sadrzaj>
    <derivirana_varijabla naziv="DomainObject.Predmet.StrankaFormated_1">  Republika Hrvatska, Ministarstvo financija-POREZNA UPRAVA, Područni ured Slavonija i Baranja zastupanog po punomoćniku ŽUPANIJSKO DRŽAVNO ODVJETNIŠTVO SLAV. BROD</derivirana_varijabla>
  </DomainObject.Predmet.StrankaFormated>
  <DomainObject.Predmet.StrankaFormatedOIB>
    <izvorni_sadrzaj>  Republika Hrvatska, Ministarstvo financija-POREZNA UPRAVA, Područni ured Slavonija i Baranja, OIB 18683136487 zastupanog po punomoćniku ŽUPANIJSKO DRŽAVNO ODVJETNIŠTVO SLAV. BROD</izvorni_sadrzaj>
    <derivirana_varijabla naziv="DomainObject.Predmet.StrankaFormatedOIB_1">  Republika Hrvatska, Ministarstvo financija-POREZNA UPRAVA, Područni ured Slavonija i Baranja, OIB 18683136487 zastupanog po punomoćniku ŽUPANIJSKO DRŽAVNO ODVJETNIŠTVO SLAV. BROD</derivirana_varijabla>
  </DomainObject.Predmet.StrankaFormatedOIB>
  <DomainObject.Predmet.StrankaFormatedWithAdress>
    <izvorni_sadrzaj> Republika Hrvatska, Ministarstvo financija-POREZNA UPRAVA, Područni ured Slavonija i Baranja zastupanog po punomoćniku ŽUPANIJSKO DRŽAVNO ODVJETNIŠTVO SLAV. BROD</izvorni_sadrzaj>
    <derivirana_varijabla naziv="DomainObject.Predmet.StrankaFormatedWithAdress_1"> Republika Hrvatska, Ministarstvo financija-POREZNA UPRAVA, Područni ured Slavonija i Baranja zastupanog po punomoćniku ŽUPANIJSKO DRŽAVNO ODVJETNIŠTVO SLAV. BROD</derivirana_varijabla>
  </DomainObject.Predmet.StrankaFormatedWithAdress>
  <DomainObject.Predmet.StrankaFormatedWithAdressOIB>
    <izvorni_sadrzaj> Republika Hrvatska, Ministarstvo financija-POREZNA UPRAVA, Područni ured Slavonija i Baranja, OIB 18683136487 zastupanog po punomoćniku ŽUPANIJSKO DRŽAVNO ODVJETNIŠTVO SLAV. BROD</izvorni_sadrzaj>
    <derivirana_varijabla naziv="DomainObject.Predmet.StrankaFormatedWithAdressOIB_1"> Republika Hrvatska, Ministarstvo financija-POREZNA UPRAVA, Područni ured Slavonija i Baranja, OIB 18683136487 zastupanog po punomoćniku ŽUPANIJSKO DRŽAVNO ODVJETNIŠTVO SLAV. BROD</derivirana_varijabla>
  </DomainObject.Predmet.StrankaFormatedWithAdressOIB>
  <DomainObject.Predmet.StrankaWithAdress>
    <izvorni_sadrzaj>Republika Hrvatska, Ministarstvo financija-POREZNA UPRAVA, Područni ured Slavonija i Baranja </izvorni_sadrzaj>
    <derivirana_varijabla naziv="DomainObject.Predmet.StrankaWithAdress_1">Republika Hrvatska, Ministarstvo financija-POREZNA UPRAVA, Područni ured Slavonija i Baranja </derivirana_varijabla>
  </DomainObject.Predmet.StrankaWithAdress>
  <DomainObject.Predmet.StrankaWithAdressOIB>
    <izvorni_sadrzaj>Republika Hrvatska, Ministarstvo financija-POREZNA UPRAVA, Područni ured Slavonija i Baranja, OIB 18683136487</izvorni_sadrzaj>
    <derivirana_varijabla naziv="DomainObject.Predmet.StrankaWithAdressOIB_1">Republika Hrvatska, Ministarstvo financija-POREZNA UPRAVA, Područni ured Slavonija i Baranja, OIB 18683136487</derivirana_varijabla>
  </DomainObject.Predmet.StrankaWithAdressOIB>
  <DomainObject.Predmet.StrankaNazivFormated>
    <izvorni_sadrzaj>Republika Hrvatska, Ministarstvo financija-POREZNA UPRAVA, Područni ured Slavonija i Baranja</izvorni_sadrzaj>
    <derivirana_varijabla naziv="DomainObject.Predmet.StrankaNazivFormated_1">Republika Hrvatska, Ministarstvo financija-POREZNA UPRAVA, Područni ured Slavonija i Baranja</derivirana_varijabla>
  </DomainObject.Predmet.StrankaNazivFormated>
  <DomainObject.Predmet.StrankaNazivFormatedOIB>
    <izvorni_sadrzaj>Republika Hrvatska, Ministarstvo financija-POREZNA UPRAVA, Područni ured Slavonija i Baranja, OIB 18683136487</izvorni_sadrzaj>
    <derivirana_varijabla naziv="DomainObject.Predmet.StrankaNazivFormatedOIB_1">Republika Hrvatska, Ministarstvo financija-POREZNA UPRAVA, Područni ured Slavonija i Baranja,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financija-POREZNA UPRAVA, Područni ured Slavonija i Baranja zastupanog po punomoćniku ŽUPANIJSKO DRŽAVNO ODVJETNIŠTVO SLAV. BROD</item>
    </izvorni_sadrzaj>
    <derivirana_varijabla naziv="DomainObject.Predmet.StrankaListFormated_1">
      <item>Republika Hrvatska, Ministarstvo financija-POREZNA UPRAVA, Područni ured Slavonija i Baranja zastupanog po punomoćniku ŽUPANIJSKO DRŽAVNO ODVJETNIŠTVO SLAV. BROD</item>
    </derivirana_varijabla>
  </DomainObject.Predmet.StrankaListFormated>
  <DomainObject.Predmet.StrankaListFormatedOIB>
    <izvorni_sadrzaj>
      <item>Republika Hrvatska, Ministarstvo financija-POREZNA UPRAVA, Područni ured Slavonija i Baranja, OIB 18683136487 zastupanog po punomoćniku ŽUPANIJSKO DRŽAVNO ODVJETNIŠTVO SLAV. BROD</item>
    </izvorni_sadrzaj>
    <derivirana_varijabla naziv="DomainObject.Predmet.StrankaListFormatedOIB_1">
      <item>Republika Hrvatska, Ministarstvo financija-POREZNA UPRAVA, Područni ured Slavonija i Baranja,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Hrvatska, Ministarstvo financija-POREZNA UPRAVA, Područni ured Slavonija i Baranja zastupanog po punomoćniku ŽUPANIJSKO DRŽAVNO ODVJETNIŠTVO SLAV. BROD</item>
    </izvorni_sadrzaj>
    <derivirana_varijabla naziv="DomainObject.Predmet.StrankaListFormatedWithAdress_1">
      <item>Republika Hrvatska, Ministarstvo financija-POREZNA UPRAVA, Područni ured Slavonija i Baranja zastupanog po punomoćniku ŽUPANIJSKO DRŽAVNO ODVJETNIŠTVO SLAV. BROD</item>
    </derivirana_varijabla>
  </DomainObject.Predmet.StrankaListFormatedWithAdress>
  <DomainObject.Predmet.StrankaListFormatedWithAdressOIB>
    <izvorni_sadrzaj>
      <item>Republika Hrvatska, Ministarstvo financija-POREZNA UPRAVA, Područni ured Slavonija i Baranja, OIB 18683136487 zastupanog po punomoćniku ŽUPANIJSKO DRŽAVNO ODVJETNIŠTVO SLAV. BROD</item>
    </izvorni_sadrzaj>
    <derivirana_varijabla naziv="DomainObject.Predmet.StrankaListFormatedWithAdressOIB_1">
      <item>Republika Hrvatska, Ministarstvo financija-POREZNA UPRAVA, Područni ured Slavonija i Baranja,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Hrvatska, Ministarstvo financija-POREZNA UPRAVA, Područni ured Slavonija i Baranja</item>
    </izvorni_sadrzaj>
    <derivirana_varijabla naziv="DomainObject.Predmet.StrankaListNazivFormated_1">
      <item>Republika Hrvatska, Ministarstvo financija-POREZNA UPRAVA, Područni ured Slavonija i Baranja</item>
    </derivirana_varijabla>
  </DomainObject.Predmet.StrankaListNazivFormated>
  <DomainObject.Predmet.StrankaListNazivFormatedOIB>
    <izvorni_sadrzaj>
      <item>Republika Hrvatska, Ministarstvo financija-POREZNA UPRAVA, Područni ured Slavonija i Baranja, OIB 18683136487</item>
    </izvorni_sadrzaj>
    <derivirana_varijabla naziv="DomainObject.Predmet.StrankaListNazivFormatedOIB_1">
      <item>Republika Hrvatska, Ministarstvo financija-POREZNA UPRAVA, Područni ured Slavonija i Baranja, OIB 18683136487</item>
    </derivirana_varijabla>
  </DomainObject.Predmet.StrankaListNazivFormatedOIB>
  <DomainObject.Predmet.ProtuStrankaListFormated>
    <izvorni_sadrzaj>
      <item>GRAFO ART d.o.o. za proizvodnju, trgovinu i usluge zastupanog po punomoćniku Dražen Jurčević</item>
    </izvorni_sadrzaj>
    <derivirana_varijabla naziv="DomainObject.Predmet.ProtuStrankaListFormated_1">
      <item>GRAFO ART d.o.o. za proizvodnju, trgovinu i usluge zastupanog po punomoćniku Dražen Jurčević</item>
    </derivirana_varijabla>
  </DomainObject.Predmet.ProtuStrankaListFormated>
  <DomainObject.Predmet.ProtuStrankaListFormatedOIB>
    <izvorni_sadrzaj>
      <item>GRAFO ART d.o.o. za proizvodnju, trgovinu i usluge, OIB 59818377739 zastupanog po punomoćniku Dražen Jurčević</item>
    </izvorni_sadrzaj>
    <derivirana_varijabla naziv="DomainObject.Predmet.ProtuStrankaListFormatedOIB_1">
      <item>GRAFO ART d.o.o. za proizvodnju, trgovinu i usluge, OIB 59818377739 zastupanog po punomoćniku Dražen Jurčević</item>
    </derivirana_varijabla>
  </DomainObject.Predmet.ProtuStrankaListFormatedOIB>
  <DomainObject.Predmet.ProtuStrankaListFormatedWithAdress>
    <izvorni_sadrzaj>
      <item>GRAFO ART d.o.o. za proizvodnju, trgovinu i usluge, Zagorska 48, 35000 Slavonski Brod zastupanog po punomoćniku Dražen Jurčević</item>
    </izvorni_sadrzaj>
    <derivirana_varijabla naziv="DomainObject.Predmet.ProtuStrankaListFormatedWithAdress_1">
      <item>GRAFO ART d.o.o. za proizvodnju, trgovinu i usluge, Zagorska 48, 35000 Slavonski Brod zastupanog po punomoćniku Dražen Jurčević</item>
    </derivirana_varijabla>
  </DomainObject.Predmet.ProtuStrankaListFormatedWithAdress>
  <DomainObject.Predmet.ProtuStrankaListFormatedWithAdressOIB>
    <izvorni_sadrzaj>
      <item>GRAFO ART d.o.o. za proizvodnju, trgovinu i usluge, OIB 59818377739, Zagorska 48, 35000 Slavonski Brod zastupanog po punomoćniku Dražen Jurčević</item>
    </izvorni_sadrzaj>
    <derivirana_varijabla naziv="DomainObject.Predmet.ProtuStrankaListFormatedWithAdressOIB_1">
      <item>GRAFO ART d.o.o. za proizvodnju, trgovinu i usluge, OIB 59818377739, Zagorska 48, 35000 Slavonski Brod zastupanog po punomoćniku Dražen Jurčević</item>
    </derivirana_varijabla>
  </DomainObject.Predmet.ProtuStrankaListFormatedWithAdressOIB>
  <DomainObject.Predmet.ProtuStrankaListNazivFormated>
    <izvorni_sadrzaj>
      <item>GRAFO ART d.o.o. za proizvodnju, trgovinu i usluge</item>
    </izvorni_sadrzaj>
    <derivirana_varijabla naziv="DomainObject.Predmet.ProtuStrankaListNazivFormated_1">
      <item>GRAFO ART d.o.o. za proizvodnju, trgovinu i usluge</item>
    </derivirana_varijabla>
  </DomainObject.Predmet.ProtuStrankaListNazivFormated>
  <DomainObject.Predmet.ProtuStrankaListNazivFormatedOIB>
    <izvorni_sadrzaj>
      <item>GRAFO ART d.o.o. za proizvodnju, trgovinu i usluge, OIB 59818377739</item>
    </izvorni_sadrzaj>
    <derivirana_varijabla naziv="DomainObject.Predmet.ProtuStrankaListNazivFormatedOIB_1">
      <item>GRAFO ART d.o.o. za proizvodnju, trgovinu i usluge, OIB 59818377739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financija-POREZNA UPRAVA, Područni ured Slavonija i Baranja</item>
      <item>Dražen Jurčević punomoćnik sudionika u postupku GRAFO ART d.o.o. za proizvodnju, trgovinu i usluge</item>
      <item>Vesna Lazarić</item>
    </izvorni_sadrzaj>
    <derivirana_varijabla naziv="DomainObject.Predmet.OstaliListFormated_1">
      <item>ŽUPANIJSKO DRŽAVNO ODVJETNIŠTVO SLAV. BROD punomoćnik sudionika u postupku Republika Hrvatska, Ministarstvo financija-POREZNA UPRAVA, Područni ured Slavonija i Baranja</item>
      <item>Dražen Jurčević punomoćnik sudionika u postupku GRAFO ART d.o.o. za proizvodnju, trgovinu i usluge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financija-POREZNA UPRAVA, Područni ured Slavonija i Baranja</item>
      <item>Dražen Jurčević, OIB 90608131955 punomoćnik sudionika u postupku GRAFO ART d.o.o. za proizvodnju, trgovinu i usluge</item>
      <item>Vesna Lazarić</item>
    </izvorni_sadrzaj>
    <derivirana_varijabla naziv="DomainObject.Predmet.OstaliListFormatedOIB_1">
      <item>ŽUPANIJSKO DRŽAVNO ODVJETNIŠTVO SLAV. BROD punomoćnik sudionika u postupku Republika Hrvatska, Ministarstvo financija-POREZNA UPRAVA, Područni ured Slavonija i Baranja</item>
      <item>Dražen Jurčević, OIB 90608131955 punomoćnik sudionika u postupku GRAFO ART d.o.o. za proizvodnju, trgovinu i usluge</item>
      <item>Vesna Lazarić</item>
    </derivirana_varijabla>
  </DomainObject.Predmet.OstaliListFormatedOIB>
  <DomainObject.Predmet.OstaliListFormatedWithAdress>
    <izvorni_sadrzaj>
      <item>ŽUPANIJSKO DRŽAVNO ODVJETNIŠTVO SLAV. BROD, A. STARČEVIĆA 11, 35000 Slavonski Brod punomoćnik sudionika u postupku Republika Hrvatska, Ministarstvo financija-POREZNA UPRAVA, Područni ured Slavonija i Baranja</item>
      <item>Dražen Jurčević, Zagorska 48, 35000 Slavonski Brod punomoćnik sudionika u postupku GRAFO ART d.o.o. za proizvodnju, trgovinu i usluge</item>
      <item>Vesna Lazarić</item>
    </izvorni_sadrzaj>
    <derivirana_varijabla naziv="DomainObject.Predmet.OstaliListFormatedWithAdress_1">
      <item>ŽUPANIJSKO DRŽAVNO ODVJETNIŠTVO SLAV. BROD, A. STARČEVIĆA 11, 35000 Slavonski Brod punomoćnik sudionika u postupku Republika Hrvatska, Ministarstvo financija-POREZNA UPRAVA, Područni ured Slavonija i Baranja</item>
      <item>Dražen Jurčević, Zagorska 48, 35000 Slavonski Brod punomoćnik sudionika u postupku GRAFO ART d.o.o. za proizvodnju, trgovinu i usluge</item>
      <item>Vesna Lazarić</item>
    </derivirana_varijabla>
  </DomainObject.Predmet.OstaliListFormatedWithAdress>
  <DomainObject.Predmet.OstaliListFormatedWithAdressOIB>
    <izvorni_sadrzaj>
      <item>ŽUPANIJSKO DRŽAVNO ODVJETNIŠTVO SLAV. BROD, A. STARČEVIĆA 11, 35000 Slavonski Brod punomoćnik sudionika u postupku Republika Hrvatska, Ministarstvo financija-POREZNA UPRAVA, Područni ured Slavonija i Baranja</item>
      <item>Dražen Jurčević, OIB 90608131955, Zagorska 48, 35000 Slavonski Brod punomoćnik sudionika u postupku GRAFO ART d.o.o. za proizvodnju, trgovinu i usluge</item>
      <item>Vesna Lazarić</item>
    </izvorni_sadrzaj>
    <derivirana_varijabla naziv="DomainObject.Predmet.OstaliListFormatedWithAdressOIB_1">
      <item>ŽUPANIJSKO DRŽAVNO ODVJETNIŠTVO SLAV. BROD, A. STARČEVIĆA 11, 35000 Slavonski Brod punomoćnik sudionika u postupku Republika Hrvatska, Ministarstvo financija-POREZNA UPRAVA, Područni ured Slavonija i Baranja</item>
      <item>Dražen Jurčević, OIB 90608131955, Zagorska 48, 35000 Slavonski Brod punomoćnik sudionika u postupku GRAFO ART d.o.o. za proizvodnju, trgovinu i usluge</item>
      <item>Vesna Lazarić</item>
    </derivirana_varijabla>
  </DomainObject.Predmet.OstaliListFormatedWithAdressOIB>
  <DomainObject.Predmet.OstaliListNazivFormated>
    <izvorni_sadrzaj>
      <item>ŽUPANIJSKO DRŽAVNO ODVJETNIŠTVO SLAV. BROD</item>
      <item>Dražen Jurčević</item>
      <item>Vesna Lazarić</item>
    </izvorni_sadrzaj>
    <derivirana_varijabla naziv="DomainObject.Predmet.OstaliListNazivFormated_1">
      <item>ŽUPANIJSKO DRŽAVNO ODVJETNIŠTVO SLAV. BROD</item>
      <item>Dražen Jurčević</item>
      <item>Vesna Lazarić</item>
    </derivirana_varijabla>
  </DomainObject.Predmet.OstaliListNazivFormated>
  <DomainObject.Predmet.OstaliListNazivFormatedOIB>
    <izvorni_sadrzaj>
      <item>ŽUPANIJSKO DRŽAVNO ODVJETNIŠTVO SLAV. BROD</item>
      <item>Dražen Jurčević, OIB 90608131955</item>
      <item>Vesna Lazarić</item>
    </izvorni_sadrzaj>
    <derivirana_varijabla naziv="DomainObject.Predmet.OstaliListNazivFormatedOIB_1">
      <item>ŽUPANIJSKO DRŽAVNO ODVJETNIŠTVO SLAV. BROD</item>
      <item>Dražen Jurčević, OIB 90608131955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UPRAVA, Područni ured Slavonija i Baranja</izvorni_sadrzaj>
    <derivirana_varijabla naziv="DomainObject.Predmet.StrankaIDrugi_1">Republika Hrvatska, Ministarstvo financija-POREZNA UPRAVA, Područni ured Slavonija i Baranja</derivirana_varijabla>
  </DomainObject.Predmet.StrankaIDrugi>
  <DomainObject.Predmet.ProtustrankaIDrugi>
    <izvorni_sadrzaj>GRAFO ART d.o.o. za proizvodnju, trgovinu i usluge</izvorni_sadrzaj>
    <derivirana_varijabla naziv="DomainObject.Predmet.ProtustrankaIDrugi_1">GRAFO ART d.o.o. za proizvodnju, trgovinu i usluge</derivirana_varijabla>
  </DomainObject.Predmet.ProtustrankaIDrugi>
  <DomainObject.Predmet.StrankaIDrugiAdressOIB>
    <izvorni_sadrzaj>Republika Hrvatska, Ministarstvo financija-POREZNA UPRAVA, Područni ured Slavonija i Baranja, OIB 18683136487</izvorni_sadrzaj>
    <derivirana_varijabla naziv="DomainObject.Predmet.StrankaIDrugiAdressOIB_1">Republika Hrvatska, Ministarstvo financija-POREZNA UPRAVA, Područni ured Slavonija i Baranja, OIB 18683136487</derivirana_varijabla>
  </DomainObject.Predmet.StrankaIDrugiAdressOIB>
  <DomainObject.Predmet.ProtustrankaIDrugiAdressOIB>
    <izvorni_sadrzaj>GRAFO ART d.o.o. za proizvodnju, trgovinu i usluge, OIB 59818377739, Zagorska 48, 35000 Slavonski Brod</izvorni_sadrzaj>
    <derivirana_varijabla naziv="DomainObject.Predmet.ProtustrankaIDrugiAdressOIB_1">GRAFO ART d.o.o. za proizvodnju, trgovinu i usluge, OIB 59818377739, Zagorska 48,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 ART d.o.o. za proizvodnju, trgovinu i usluge</item>
      <item>Republika Hrvatska, Ministarstvo financija-POREZNA UPRAVA, Područni ured Slavonija i Baranja</item>
      <item>ŽUPANIJSKO DRŽAVNO ODVJETNIŠTVO SLAV. BROD</item>
      <item>Dražen Jurčević</item>
      <item>Vesna Lazarić</item>
    </izvorni_sadrzaj>
    <derivirana_varijabla naziv="DomainObject.Predmet.SudioniciListNaziv_1">
      <item>GRAFO ART d.o.o. za proizvodnju, trgovinu i usluge</item>
      <item>Republika Hrvatska, Ministarstvo financija-POREZNA UPRAVA, Područni ured Slavonija i Baranja</item>
      <item>ŽUPANIJSKO DRŽAVNO ODVJETNIŠTVO SLAV. BROD</item>
      <item>Dražen Jurčević</item>
      <item>Vesna Lazarić</item>
    </derivirana_varijabla>
  </DomainObject.Predmet.SudioniciListNaziv>
  <DomainObject.Predmet.SudioniciListAdressOIB>
    <izvorni_sadrzaj>
      <item>GRAFO ART d.o.o. za proizvodnju, trgovinu i usluge, OIB 59818377739, Zagorska 48,35000 Slavonski Brod</item>
      <item>Republika Hrvatska, Ministarstvo financija-POREZNA UPRAVA, Područni ured Slavonija i Baranja, OIB 18683136487</item>
      <item>ŽUPANIJSKO DRŽAVNO ODVJETNIŠTVO SLAV. BROD, A. STARČEVIĆA 11,35000 Slavonski Brod</item>
      <item>Dražen Jurčević, OIB 90608131955, Zagorska 48,35000 Slavonski Brod</item>
      <item>Vesna Lazarić</item>
    </izvorni_sadrzaj>
    <derivirana_varijabla naziv="DomainObject.Predmet.SudioniciListAdressOIB_1">
      <item>GRAFO ART d.o.o. za proizvodnju, trgovinu i usluge, OIB 59818377739, Zagorska 48,35000 Slavonski Brod</item>
      <item>Republika Hrvatska, Ministarstvo financija-POREZNA UPRAVA, Područni ured Slavonija i Baranja, OIB 18683136487</item>
      <item>ŽUPANIJSKO DRŽAVNO ODVJETNIŠTVO SLAV. BROD, A. STARČEVIĆA 11,35000 Slavonski Brod</item>
      <item>Dražen Jurčević, OIB 90608131955, Zagorska 48,35000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59818377739</item>
      <item>, OIB 18683136487</item>
      <item>, OIB null</item>
      <item>, OIB 90608131955</item>
      <item>, OIB null</item>
    </izvorni_sadrzaj>
    <derivirana_varijabla naziv="DomainObject.Predmet.SudioniciListNazivOIB_1">
      <item>, OIB 59818377739</item>
      <item>, OIB 18683136487</item>
      <item>, OIB null</item>
      <item>, OIB 90608131955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2407</properties:Characters>
  <properties:Lines>81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2016-07-14T05:50:00Z</dcterms:created>
  <dc:creator>alet</dc:creator>
  <cp:lastModifiedBy>wsadmin</cp:lastModifiedBy>
  <cp:lastPrinted>2016-07-14T06:07:00Z</cp:lastPrinted>
  <dcterms:modified xmlns:xsi="http://www.w3.org/2001/XMLSchema-instance" xsi:type="dcterms:W3CDTF">2016-07-14T07:00:00Z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