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358b" w14:paraId="0f8358b" w:rsidRDefault="00724630" w:rsidP="00F349AA" w:rsidR="003E43D7" w:rsidRPr="00AB6E2B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AB6E2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3D7" w:rsidP="00F349AA" w:rsidR="003E43D7" w:rsidRPr="00AB6E2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AB6E2B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DD7E41" w:rsidRPr="00AB6E2B">
        <w:rPr>
          <w:rFonts w:hAnsi="Times New Roman" w:ascii="Times New Roman"/>
          <w:color w:val="auto"/>
          <w:sz w:val="24"/>
          <w:szCs w:val="24"/>
          <w:lang w:val="pl-PL"/>
        </w:rPr>
        <w:t>222/15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AB6E2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AB6E2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F349AA" w:rsidRPr="00AB6E2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AB6E2B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DD7E41" w:rsidRPr="00AB6E2B">
        <w:rPr>
          <w:rFonts w:hAnsi="Times New Roman" w:ascii="Times New Roman"/>
          <w:sz w:val="24"/>
          <w:szCs w:val="24"/>
        </w:rPr>
        <w:t>AUTO CENTAR CULAK d. o. o., Vrbovec, Luka 349/A, OIB 51075636625, 27. listopada 2015.</w:t>
      </w:r>
    </w:p>
    <w:p w:rsidRDefault="00DD7E41" w:rsidP="002B2B94" w:rsidR="00DD7E41" w:rsidRPr="00AB6E2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B6E2B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AB6E2B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AB6E2B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AB6E2B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AB6E2B">
        <w:rPr>
          <w:rFonts w:hAnsi="Times New Roman" w:ascii="Times New Roman"/>
          <w:color w:val="auto"/>
          <w:sz w:val="24"/>
          <w:szCs w:val="24"/>
        </w:rPr>
        <w:tab/>
      </w:r>
      <w:r w:rsidR="00F349AA" w:rsidRPr="00AB6E2B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DD7E41" w:rsidRPr="00AB6E2B">
        <w:rPr>
          <w:rFonts w:hAnsi="Times New Roman" w:ascii="Times New Roman"/>
          <w:color w:val="auto"/>
          <w:sz w:val="24"/>
          <w:szCs w:val="24"/>
        </w:rPr>
        <w:t>AUTO CENTAR CULAK d. o. o., Vrbovec, Luka 349/A, OIB 51075636625</w:t>
      </w:r>
      <w:r w:rsidR="00F349AA" w:rsidRPr="00AB6E2B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DD7E41" w:rsidRPr="00AB6E2B">
        <w:rPr>
          <w:rFonts w:hAnsi="Times New Roman" w:ascii="Times New Roman"/>
          <w:color w:val="auto"/>
          <w:sz w:val="24"/>
          <w:szCs w:val="24"/>
        </w:rPr>
        <w:t>22215</w:t>
      </w:r>
      <w:r w:rsidR="00464ED8" w:rsidRPr="00AB6E2B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DD7E41" w:rsidRPr="00AB6E2B">
        <w:rPr>
          <w:rFonts w:hAnsi="Times New Roman" w:ascii="Times New Roman"/>
          <w:color w:val="auto"/>
          <w:sz w:val="24"/>
          <w:szCs w:val="24"/>
        </w:rPr>
        <w:t>d 55</w:t>
      </w:r>
      <w:r w:rsidR="00F349AA" w:rsidRPr="00AB6E2B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AB6E2B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AB6E2B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AB6E2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AB6E2B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AB6E2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B6E2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AB6E2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AB6E2B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B6E2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AB6E2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P="002B2B94" w:rsidR="002B2B94" w:rsidRPr="00AB6E2B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AB6E2B">
        <w:rPr>
          <w:rFonts w:hAnsi="Times New Roman" w:ascii="Times New Roman"/>
          <w:sz w:val="24"/>
          <w:szCs w:val="24"/>
          <w:lang w:val="pl-PL"/>
        </w:rPr>
        <w:t xml:space="preserve">Financijska agencija sukladno čl. 49 st. 2 Zakona o financijskom poslovanju i predstečajnoj nagodbi (Narodne novine 108/12), podnijela je ovom sudu </w:t>
      </w:r>
      <w:r w:rsidR="00DD7E41" w:rsidRPr="00AB6E2B">
        <w:rPr>
          <w:rFonts w:hAnsi="Times New Roman" w:ascii="Times New Roman"/>
          <w:sz w:val="24"/>
          <w:szCs w:val="24"/>
          <w:lang w:val="pl-PL"/>
        </w:rPr>
        <w:t>19. ožujka 2015</w:t>
      </w:r>
      <w:r w:rsidRPr="00AB6E2B">
        <w:rPr>
          <w:rFonts w:hAnsi="Times New Roman" w:ascii="Times New Roman"/>
          <w:sz w:val="24"/>
          <w:szCs w:val="24"/>
          <w:lang w:val="pl-PL"/>
        </w:rPr>
        <w:t xml:space="preserve">. prijedlog za pokretanje stečajnog postupka nad dužnikom </w:t>
      </w:r>
      <w:r w:rsidR="00DD7E41" w:rsidRPr="00AB6E2B">
        <w:rPr>
          <w:rFonts w:hAnsi="Times New Roman" w:ascii="Times New Roman"/>
          <w:sz w:val="24"/>
          <w:szCs w:val="24"/>
        </w:rPr>
        <w:t>AUTO CENTAR CULAK d. o. o., Vrbovec, Luka 349/A, OIB 51075636625</w:t>
      </w:r>
      <w:r w:rsidRPr="00AB6E2B">
        <w:rPr>
          <w:rFonts w:hAnsi="Times New Roman" w:ascii="Times New Roman"/>
          <w:sz w:val="24"/>
          <w:szCs w:val="24"/>
          <w:lang w:val="pl-PL"/>
        </w:rPr>
        <w:t>.</w:t>
      </w:r>
    </w:p>
    <w:p w:rsidRDefault="002B2B94" w:rsidP="002B2B94" w:rsidR="002B2B94" w:rsidRPr="00AB6E2B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AB6E2B">
        <w:rPr>
          <w:rFonts w:hAnsi="Times New Roman" w:ascii="Times New Roman"/>
          <w:sz w:val="24"/>
          <w:szCs w:val="24"/>
          <w:lang w:val="pl-PL"/>
        </w:rPr>
        <w:t xml:space="preserve">Financijska agencija, Nagodbeno vijeće donijelo je dana </w:t>
      </w:r>
      <w:r w:rsidR="00DD7E41" w:rsidRPr="00AB6E2B">
        <w:rPr>
          <w:rFonts w:hAnsi="Times New Roman" w:ascii="Times New Roman"/>
          <w:sz w:val="24"/>
          <w:szCs w:val="24"/>
          <w:lang w:val="pl-PL"/>
        </w:rPr>
        <w:t>26. siječnja 2015. r</w:t>
      </w:r>
      <w:r w:rsidRPr="00AB6E2B">
        <w:rPr>
          <w:rFonts w:hAnsi="Times New Roman" w:ascii="Times New Roman"/>
          <w:sz w:val="24"/>
          <w:szCs w:val="24"/>
          <w:lang w:val="pl-PL"/>
        </w:rPr>
        <w:t>ješenje o odbacivanju prijedloga za predstečajnu nagodbu. Prijedlog je odbačen sukladno čl. 49 st. 1 toč. 4 Zakona o financijskom poslovanju i predstečajnoj nagodbi.</w:t>
      </w:r>
    </w:p>
    <w:p w:rsidRDefault="002B2B94" w:rsidP="002B2B94" w:rsidR="002B2B94" w:rsidRPr="00AB6E2B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AB6E2B">
        <w:rPr>
          <w:rFonts w:hAnsi="Times New Roman" w:ascii="Times New Roman"/>
          <w:sz w:val="24"/>
          <w:szCs w:val="24"/>
          <w:lang w:val="pl-PL"/>
        </w:rPr>
        <w:t>Na taj način FINA je izvršila obvezu koju je sukladno odredbi Stečajnog zakona trebao izvršiti sam dužnik, obzirom na postojanje stečajnih razloga.</w:t>
      </w:r>
    </w:p>
    <w:p w:rsidRDefault="002B2B94" w:rsidP="002B2B94" w:rsidR="002B2B94" w:rsidRPr="00AB6E2B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AB6E2B">
        <w:rPr>
          <w:rFonts w:hAnsi="Times New Roman" w:ascii="Times New Roman"/>
          <w:sz w:val="24"/>
          <w:szCs w:val="24"/>
          <w:lang w:val="pl-PL"/>
        </w:rPr>
        <w:t>Odbacivanjem prijedloga za sklapanje predstečajne nagodbe nastupila je situacija kao da ista nikada nije ni podnesena.</w:t>
      </w:r>
    </w:p>
    <w:p w:rsidRDefault="002B2B94" w:rsidP="002B2B94" w:rsidR="002B2B94" w:rsidRPr="00AB6E2B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AB6E2B">
        <w:rPr>
          <w:rFonts w:hAnsi="Times New Roman" w:ascii="Times New Roman"/>
          <w:sz w:val="24"/>
          <w:szCs w:val="24"/>
          <w:lang w:val="pl-PL"/>
        </w:rPr>
        <w:t xml:space="preserve">Budući da postoje razlozi za otvaranje stečajnog postupka odnosno dužnik u razdoblju dužem od 60 dana ima evidentirane neizvršene osnove za plaćanje, predlagatelj je u </w:t>
      </w:r>
      <w:r w:rsidRPr="00AB6E2B">
        <w:rPr>
          <w:rFonts w:hAnsi="Times New Roman" w:ascii="Times New Roman"/>
          <w:sz w:val="24"/>
          <w:szCs w:val="24"/>
          <w:lang w:val="pl-PL"/>
        </w:rPr>
        <w:lastRenderedPageBreak/>
        <w:t>zakonskom roku podnio prijedlog za pokretanje stečajnog postupka nad gore navedenim dužnikom.</w:t>
      </w:r>
    </w:p>
    <w:p w:rsidRDefault="00464ED8" w:rsidP="00464ED8" w:rsidR="00464ED8" w:rsidRPr="00AB6E2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AB6E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DD7E41" w:rsidRPr="00AB6E2B">
        <w:rPr>
          <w:rFonts w:hAnsi="Times New Roman" w:ascii="Times New Roman"/>
          <w:color w:val="auto"/>
          <w:sz w:val="24"/>
          <w:szCs w:val="24"/>
          <w:lang w:val="hr-HR"/>
        </w:rPr>
        <w:t>222/15 od 16. lipnja 2015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F349AA" w:rsidP="00DD7E41" w:rsidR="002B2B94" w:rsidRPr="00AB6E2B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održanom </w:t>
      </w:r>
      <w:r w:rsidR="00DD7E41" w:rsidRPr="00AB6E2B">
        <w:rPr>
          <w:rFonts w:hAnsi="Times New Roman" w:ascii="Times New Roman"/>
          <w:color w:val="auto"/>
          <w:sz w:val="24"/>
          <w:szCs w:val="24"/>
          <w:lang w:val="hr-HR"/>
        </w:rPr>
        <w:t>27. listopada 2015.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105B"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B2B94" w:rsidRPr="00AB6E2B">
        <w:rPr>
          <w:rFonts w:hAnsi="Times New Roman" w:ascii="Times New Roman"/>
          <w:color w:val="auto"/>
          <w:sz w:val="24"/>
          <w:szCs w:val="24"/>
        </w:rPr>
        <w:t xml:space="preserve">dužnik se nije protivio </w:t>
      </w:r>
      <w:r w:rsidR="002D105B" w:rsidRPr="00AB6E2B">
        <w:rPr>
          <w:rFonts w:hAnsi="Times New Roman" w:ascii="Times New Roman"/>
          <w:color w:val="auto"/>
          <w:sz w:val="24"/>
          <w:szCs w:val="24"/>
        </w:rPr>
        <w:t xml:space="preserve">prijedlogu za otvaranje stečajnog postupka, </w:t>
      </w:r>
      <w:r w:rsidR="002B2B94" w:rsidRPr="00AB6E2B">
        <w:rPr>
          <w:rFonts w:hAnsi="Times New Roman" w:ascii="Times New Roman"/>
          <w:color w:val="auto"/>
          <w:sz w:val="24"/>
          <w:szCs w:val="24"/>
        </w:rPr>
        <w:t>navodeći da i nadalje postoje stečajni razlozi. Društvo ne obavlja djelatnost, nema zaposlenika i nema imovine.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AB6E2B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AB6E2B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DD7E41" w:rsidRPr="00AB6E2B">
        <w:rPr>
          <w:rFonts w:hAnsi="Times New Roman" w:ascii="Times New Roman"/>
          <w:color w:val="auto"/>
          <w:sz w:val="24"/>
          <w:szCs w:val="24"/>
          <w:lang w:val="pl-PL"/>
        </w:rPr>
        <w:t>jerovnici na uplatu iznosa od 45</w:t>
      </w:r>
      <w:r w:rsidR="002D105B" w:rsidRPr="00AB6E2B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AB6E2B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AB6E2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702D9" w:rsidRPr="00AB6E2B">
        <w:rPr>
          <w:rFonts w:hAnsi="Times New Roman" w:ascii="Times New Roman"/>
          <w:color w:val="auto"/>
          <w:sz w:val="24"/>
          <w:szCs w:val="24"/>
          <w:lang w:val="hr-HR"/>
        </w:rPr>
        <w:t>27. listopad</w:t>
      </w:r>
      <w:r w:rsidR="00986B95"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2014.</w:t>
      </w:r>
    </w:p>
    <w:p w:rsidRDefault="00F349AA" w:rsidP="00F349AA" w:rsidR="00F349AA" w:rsidRPr="00AB6E2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B6E2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AB6E2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318AF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B6E2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B6E2B">
        <w:rPr>
          <w:rFonts w:hAnsi="Times New Roman" w:ascii="Times New Roman"/>
          <w:color w:val="auto"/>
          <w:sz w:val="24"/>
          <w:szCs w:val="24"/>
          <w:u w:val="single"/>
        </w:rPr>
        <w:t>POUKA</w:t>
      </w:r>
      <w:r w:rsidRPr="00AB6E2B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  <w:u w:val="single"/>
        </w:rPr>
        <w:t>O</w:t>
      </w:r>
      <w:r w:rsidRPr="00AB6E2B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  <w:u w:val="single"/>
        </w:rPr>
        <w:t>PRAVNOM</w:t>
      </w:r>
      <w:r w:rsidRPr="00AB6E2B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  <w:u w:val="single"/>
        </w:rPr>
        <w:t>LIJEKU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B6E2B">
        <w:rPr>
          <w:rFonts w:hAnsi="Times New Roman" w:ascii="Times New Roman"/>
          <w:color w:val="auto"/>
          <w:sz w:val="24"/>
          <w:szCs w:val="24"/>
        </w:rPr>
        <w:t>Protiv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ovog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rje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AB6E2B">
        <w:rPr>
          <w:rFonts w:hAnsi="Times New Roman" w:ascii="Times New Roman"/>
          <w:color w:val="auto"/>
          <w:sz w:val="24"/>
          <w:szCs w:val="24"/>
        </w:rPr>
        <w:t>enja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AB6E2B">
        <w:rPr>
          <w:rFonts w:hAnsi="Times New Roman" w:ascii="Times New Roman"/>
          <w:color w:val="auto"/>
          <w:sz w:val="24"/>
          <w:szCs w:val="24"/>
        </w:rPr>
        <w:t>nezadovoljna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stranka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mo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B6E2B">
        <w:rPr>
          <w:rFonts w:hAnsi="Times New Roman" w:ascii="Times New Roman"/>
          <w:color w:val="auto"/>
          <w:sz w:val="24"/>
          <w:szCs w:val="24"/>
        </w:rPr>
        <w:t>e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ulo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B6E2B">
        <w:rPr>
          <w:rFonts w:hAnsi="Times New Roman" w:ascii="Times New Roman"/>
          <w:color w:val="auto"/>
          <w:sz w:val="24"/>
          <w:szCs w:val="24"/>
        </w:rPr>
        <w:t>iti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AB6E2B">
        <w:rPr>
          <w:rFonts w:hAnsi="Times New Roman" w:ascii="Times New Roman"/>
          <w:color w:val="auto"/>
          <w:sz w:val="24"/>
          <w:szCs w:val="24"/>
        </w:rPr>
        <w:t>albu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Visokom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trgova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B6E2B">
        <w:rPr>
          <w:rFonts w:hAnsi="Times New Roman" w:ascii="Times New Roman"/>
          <w:color w:val="auto"/>
          <w:sz w:val="24"/>
          <w:szCs w:val="24"/>
        </w:rPr>
        <w:t>kom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sudu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Republike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Hrvatske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u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roku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od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AB6E2B">
        <w:rPr>
          <w:rFonts w:hAnsi="Times New Roman" w:ascii="Times New Roman"/>
          <w:color w:val="auto"/>
          <w:sz w:val="24"/>
          <w:szCs w:val="24"/>
        </w:rPr>
        <w:t>dana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po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primitku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rje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AB6E2B">
        <w:rPr>
          <w:rFonts w:hAnsi="Times New Roman" w:ascii="Times New Roman"/>
          <w:color w:val="auto"/>
          <w:sz w:val="24"/>
          <w:szCs w:val="24"/>
        </w:rPr>
        <w:t>enja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AB6E2B">
        <w:rPr>
          <w:rFonts w:hAnsi="Times New Roman" w:ascii="Times New Roman"/>
          <w:color w:val="auto"/>
          <w:sz w:val="24"/>
          <w:szCs w:val="24"/>
        </w:rPr>
        <w:t>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ula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B6E2B">
        <w:rPr>
          <w:rFonts w:hAnsi="Times New Roman" w:ascii="Times New Roman"/>
          <w:color w:val="auto"/>
          <w:sz w:val="24"/>
          <w:szCs w:val="24"/>
        </w:rPr>
        <w:t>e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se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putem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ovog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Suda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u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AB6E2B">
        <w:rPr>
          <w:rFonts w:hAnsi="Times New Roman" w:ascii="Times New Roman"/>
          <w:color w:val="auto"/>
          <w:sz w:val="24"/>
          <w:szCs w:val="24"/>
        </w:rPr>
        <w:t>primjerka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za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Sud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i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po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AB6E2B">
        <w:rPr>
          <w:rFonts w:hAnsi="Times New Roman" w:ascii="Times New Roman"/>
          <w:color w:val="auto"/>
          <w:sz w:val="24"/>
          <w:szCs w:val="24"/>
        </w:rPr>
        <w:t>za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svaku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protivnu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B6E2B">
        <w:rPr>
          <w:rFonts w:hAnsi="Times New Roman" w:ascii="Times New Roman"/>
          <w:color w:val="auto"/>
          <w:sz w:val="24"/>
          <w:szCs w:val="24"/>
        </w:rPr>
        <w:t>stranku</w:t>
      </w:r>
      <w:r w:rsidRPr="00AB6E2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AB6E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318AF" w:rsidP="00AB7A2F" w:rsidR="000318AF" w:rsidRPr="000318A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318A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318AF" w:rsidP="00995CE9" w:rsidR="000318AF" w:rsidRPr="000318A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318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18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18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18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18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18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18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18A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AB6E2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AB6E2B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AB6E2B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221" w:rsidR="00CF0221">
      <w:r>
        <w:separator/>
      </w:r>
    </w:p>
  </w:endnote>
  <w:endnote w:id="0" w:type="continuationSeparator">
    <w:p w:rsidRDefault="00CF0221" w:rsidR="00CF0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221" w:rsidR="00CF0221">
      <w:r>
        <w:separator/>
      </w:r>
    </w:p>
  </w:footnote>
  <w:footnote w:id="0" w:type="continuationSeparator">
    <w:p w:rsidRDefault="00CF0221" w:rsidR="00CF02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318AF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St-222/15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318AF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C3D"/>
    <w:rsid w:val="004E3542"/>
    <w:rsid w:val="00514511"/>
    <w:rsid w:val="005352CA"/>
    <w:rsid w:val="00555AD4"/>
    <w:rsid w:val="005754FF"/>
    <w:rsid w:val="00576E94"/>
    <w:rsid w:val="00583D18"/>
    <w:rsid w:val="005D77E5"/>
    <w:rsid w:val="005F78CC"/>
    <w:rsid w:val="0060733B"/>
    <w:rsid w:val="0061665C"/>
    <w:rsid w:val="0064633E"/>
    <w:rsid w:val="006C598D"/>
    <w:rsid w:val="006F3774"/>
    <w:rsid w:val="0070781D"/>
    <w:rsid w:val="00724630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55B6B"/>
    <w:rsid w:val="00AB6E2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B6E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6E2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1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8A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8A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8A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8A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B6E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6E2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1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8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8A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8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8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St-222/2015</izvorni_sadrzaj>
    <derivirana_varijabla naziv="DomainObject.Predmet.OznakaBroj_1">St-222/2015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CULAK d.o.o. za trgovinu i usluge zastupanog po punomoćniku Ivica Culak</izvorni_sadrzaj>
    <derivirana_varijabla naziv="DomainObject.Predmet.ProtustrankaFormated_1">  AUTO CENTAR CULAK d.o.o. za trgovinu i usluge zastupanog po punomoćniku Ivica Culak</derivirana_varijabla>
  </DomainObject.Predmet.ProtustrankaFormated>
  <DomainObject.Predmet.ProtustrankaFormatedOIB>
    <izvorni_sadrzaj>  AUTO CENTAR CULAK d.o.o. za trgovinu i usluge, OIB 51075636625 zastupanog po punomoćniku Ivica Culak</izvorni_sadrzaj>
    <derivirana_varijabla naziv="DomainObject.Predmet.ProtustrankaFormatedOIB_1">  AUTO CENTAR CULAK d.o.o. za trgovinu i usluge, OIB 51075636625 zastupanog po punomoćniku Ivica Culak</derivirana_varijabla>
  </DomainObject.Predmet.ProtustrankaFormatedOIB>
  <DomainObject.Predmet.ProtustrankaFormatedWithAdress>
    <izvorni_sadrzaj> AUTO CENTAR CULAK d.o.o. za trgovinu i usluge, Luka 349/A, 10340 Vrbovec zastupanog po punomoćniku Ivica Culak</izvorni_sadrzaj>
    <derivirana_varijabla naziv="DomainObject.Predmet.ProtustrankaFormatedWithAdress_1"> AUTO CENTAR CULAK d.o.o. za trgovinu i usluge, Luka 349/A, 10340 Vrbovec zastupanog po punomoćniku Ivica Culak</derivirana_varijabla>
  </DomainObject.Predmet.ProtustrankaFormatedWithAdress>
  <DomainObject.Predmet.ProtustrankaFormatedWithAdressOIB>
    <izvorni_sadrzaj> AUTO CENTAR CULAK d.o.o. za trgovinu i usluge, OIB 51075636625, Luka 349/A, 10340 Vrbovec zastupanog po punomoćniku Ivica Culak</izvorni_sadrzaj>
    <derivirana_varijabla naziv="DomainObject.Predmet.ProtustrankaFormatedWithAdressOIB_1"> AUTO CENTAR CULAK d.o.o. za trgovinu i usluge, OIB 51075636625, Luka 349/A, 10340 Vrbovec zastupanog po punomoćniku Ivica Culak</derivirana_varijabla>
  </DomainObject.Predmet.ProtustrankaFormatedWithAdressOIB>
  <DomainObject.Predmet.ProtustrankaWithAdress>
    <izvorni_sadrzaj>AUTO CENTAR CULAK d.o.o. za trgovinu i usluge Luka 349/A, 10340 Vrbovec</izvorni_sadrzaj>
    <derivirana_varijabla naziv="DomainObject.Predmet.ProtustrankaWithAdress_1">AUTO CENTAR CULAK d.o.o. za trgovinu i usluge Luka 349/A, 10340 Vrbovec</derivirana_varijabla>
  </DomainObject.Predmet.ProtustrankaWithAdress>
  <DomainObject.Predmet.ProtustrankaWithAdressOIB>
    <izvorni_sadrzaj>AUTO CENTAR CULAK d.o.o. za trgovinu i usluge, OIB 51075636625, Luka 349/A, 10340 Vrbovec</izvorni_sadrzaj>
    <derivirana_varijabla naziv="DomainObject.Predmet.ProtustrankaWithAdressOIB_1">AUTO CENTAR CULAK d.o.o. za trgovinu i usluge, OIB 51075636625, Luka 349/A, 10340 Vrbovec</derivirana_varijabla>
  </DomainObject.Predmet.ProtustrankaWithAdressOIB>
  <DomainObject.Predmet.ProtustrankaNazivFormated>
    <izvorni_sadrzaj>AUTO CENTAR CULAK d.o.o. za trgovinu i usluge</izvorni_sadrzaj>
    <derivirana_varijabla naziv="DomainObject.Predmet.ProtustrankaNazivFormated_1">AUTO CENTAR CULAK d.o.o. za trgovinu i usluge</derivirana_varijabla>
  </DomainObject.Predmet.ProtustrankaNazivFormated>
  <DomainObject.Predmet.ProtustrankaNazivFormatedOIB>
    <izvorni_sadrzaj>AUTO CENTAR CULAK d.o.o. za trgovinu i usluge, OIB 51075636625</izvorni_sadrzaj>
    <derivirana_varijabla naziv="DomainObject.Predmet.ProtustrankaNazivFormatedOIB_1">AUTO CENTAR CULAK d.o.o. za trgovinu i usluge, OIB 51075636625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CULAK d.o.o. za trgovinu i usluge zastupanog po punomoćniku Ivica Culak</item>
    </izvorni_sadrzaj>
    <derivirana_varijabla naziv="DomainObject.Predmet.ProtuStrankaListFormated_1">
      <item>AUTO CENTAR CULAK d.o.o. za trgovinu i usluge zastupanog po punomoćniku Ivica Culak</item>
    </derivirana_varijabla>
  </DomainObject.Predmet.ProtuStrankaListFormated>
  <DomainObject.Predmet.ProtuStrankaListFormatedOIB>
    <izvorni_sadrzaj>
      <item>AUTO CENTAR CULAK d.o.o. za trgovinu i usluge, OIB 51075636625 zastupanog po punomoćniku Ivica Culak</item>
    </izvorni_sadrzaj>
    <derivirana_varijabla naziv="DomainObject.Predmet.ProtuStrankaListFormatedOIB_1">
      <item>AUTO CENTAR CULAK d.o.o. za trgovinu i usluge, OIB 51075636625 zastupanog po punomoćniku Ivica Culak</item>
    </derivirana_varijabla>
  </DomainObject.Predmet.ProtuStrankaListFormatedOIB>
  <DomainObject.Predmet.ProtuStrankaListFormatedWithAdress>
    <izvorni_sadrzaj>
      <item>AUTO CENTAR CULAK d.o.o. za trgovinu i usluge, Luka 349/A, 10340 Vrbovec zastupanog po punomoćniku Ivica Culak</item>
    </izvorni_sadrzaj>
    <derivirana_varijabla naziv="DomainObject.Predmet.ProtuStrankaListFormatedWithAdress_1">
      <item>AUTO CENTAR CULAK d.o.o. za trgovinu i usluge, Luka 349/A, 10340 Vrbovec zastupanog po punomoćniku Ivica Culak</item>
    </derivirana_varijabla>
  </DomainObject.Predmet.ProtuStrankaListFormatedWithAdress>
  <DomainObject.Predmet.ProtuStrankaListFormatedWithAdressOIB>
    <izvorni_sadrzaj>
      <item>AUTO CENTAR CULAK d.o.o. za trgovinu i usluge, OIB 51075636625, Luka 349/A, 10340 Vrbovec zastupanog po punomoćniku Ivica Culak</item>
    </izvorni_sadrzaj>
    <derivirana_varijabla naziv="DomainObject.Predmet.ProtuStrankaListFormatedWithAdressOIB_1">
      <item>AUTO CENTAR CULAK d.o.o. za trgovinu i usluge, OIB 51075636625, Luka 349/A, 10340 Vrbovec zastupanog po punomoćniku Ivica Culak</item>
    </derivirana_varijabla>
  </DomainObject.Predmet.ProtuStrankaListFormatedWithAdressOIB>
  <DomainObject.Predmet.ProtuStrankaListNazivFormated>
    <izvorni_sadrzaj>
      <item>AUTO CENTAR CULAK d.o.o. za trgovinu i usluge</item>
    </izvorni_sadrzaj>
    <derivirana_varijabla naziv="DomainObject.Predmet.ProtuStrankaListNazivFormated_1">
      <item>AUTO CENTAR CULAK d.o.o. za trgovinu i usluge</item>
    </derivirana_varijabla>
  </DomainObject.Predmet.ProtuStrankaListNazivFormated>
  <DomainObject.Predmet.ProtuStrankaListNazivFormatedOIB>
    <izvorni_sadrzaj>
      <item>AUTO CENTAR CULAK d.o.o. za trgovinu i usluge, OIB 51075636625</item>
    </izvorni_sadrzaj>
    <derivirana_varijabla naziv="DomainObject.Predmet.ProtuStrankaListNazivFormatedOIB_1">
      <item>AUTO CENTAR CULAK d.o.o. za trgovinu i usluge, OIB 51075636625</item>
    </derivirana_varijabla>
  </DomainObject.Predmet.ProtuStrankaListNazivFormatedOIB>
  <DomainObject.Predmet.OstaliListFormated>
    <izvorni_sadrzaj>
      <item>Ivica Culak punomoćnik sudionika u postupku AUTO CENTAR CULAK d.o.o. za trgovinu i usluge</item>
    </izvorni_sadrzaj>
    <derivirana_varijabla naziv="DomainObject.Predmet.OstaliListFormated_1">
      <item>Ivica Culak punomoćnik sudionika u postupku AUTO CENTAR CULAK d.o.o. za trgovinu i usluge</item>
    </derivirana_varijabla>
  </DomainObject.Predmet.OstaliListFormated>
  <DomainObject.Predmet.OstaliListFormatedOIB>
    <izvorni_sadrzaj>
      <item>Ivica Culak, OIB 76079590334 punomoćnik sudionika u postupku AUTO CENTAR CULAK d.o.o. za trgovinu i usluge</item>
    </izvorni_sadrzaj>
    <derivirana_varijabla naziv="DomainObject.Predmet.OstaliListFormatedOIB_1">
      <item>Ivica Culak, OIB 76079590334 punomoćnik sudionika u postupku AUTO CENTAR CULAK d.o.o. za trgovinu i usluge</item>
    </derivirana_varijabla>
  </DomainObject.Predmet.OstaliListFormatedOIB>
  <DomainObject.Predmet.OstaliListFormatedWithAdress>
    <izvorni_sadrzaj>
      <item>Ivica Culak, Ulica Župana Junka 1e, 10340 Vrbovec punomoćnik sudionika u postupku AUTO CENTAR CULAK d.o.o. za trgovinu i usluge</item>
    </izvorni_sadrzaj>
    <derivirana_varijabla naziv="DomainObject.Predmet.OstaliListFormatedWithAdress_1">
      <item>Ivica Culak, Ulica Župana Junka 1e, 10340 Vrbovec punomoćnik sudionika u postupku AUTO CENTAR CULAK d.o.o. za trgovinu i usluge</item>
    </derivirana_varijabla>
  </DomainObject.Predmet.OstaliListFormatedWithAdress>
  <DomainObject.Predmet.OstaliListFormatedWithAdressOIB>
    <izvorni_sadrzaj>
      <item>Ivica Culak, OIB 76079590334, Ulica Župana Junka 1e, 10340 Vrbovec punomoćnik sudionika u postupku AUTO CENTAR CULAK d.o.o. za trgovinu i usluge</item>
    </izvorni_sadrzaj>
    <derivirana_varijabla naziv="DomainObject.Predmet.OstaliListFormatedWithAdressOIB_1">
      <item>Ivica Culak, OIB 76079590334, Ulica Župana Junka 1e, 10340 Vrbovec punomoćnik sudionika u postupku AUTO CENTAR CULAK d.o.o. za trgovinu i usluge</item>
    </derivirana_varijabla>
  </DomainObject.Predmet.OstaliListFormatedWithAdressOIB>
  <DomainObject.Predmet.OstaliListNazivFormated>
    <izvorni_sadrzaj>
      <item>Ivica Culak</item>
    </izvorni_sadrzaj>
    <derivirana_varijabla naziv="DomainObject.Predmet.OstaliListNazivFormated_1">
      <item>Ivica Culak</item>
    </derivirana_varijabla>
  </DomainObject.Predmet.OstaliListNazivFormated>
  <DomainObject.Predmet.OstaliListNazivFormatedOIB>
    <izvorni_sadrzaj>
      <item>Ivica Culak, OIB 76079590334</item>
    </izvorni_sadrzaj>
    <derivirana_varijabla naziv="DomainObject.Predmet.OstaliListNazivFormatedOIB_1">
      <item>Ivica Culak, OIB 76079590334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CULAK d.o.o. za trgovinu i usluge</izvorni_sadrzaj>
    <derivirana_varijabla naziv="DomainObject.Predmet.ProtustrankaIDrugi_1">AUTO CENTAR CULAK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AUTO CENTAR CULAK d.o.o. za trgovinu i usluge, OIB 51075636625, Luka 349/A, 10340 Vrbovec</izvorni_sadrzaj>
    <derivirana_varijabla naziv="DomainObject.Predmet.ProtustrankaIDrugiAdressOIB_1">AUTO CENTAR CULAK d.o.o. za trgovinu i usluge, OIB 51075636625, Luka 349/A,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CULAK d.o.o. za trgovinu i usluge</item>
      <item>Ivica Culak</item>
    </izvorni_sadrzaj>
    <derivirana_varijabla naziv="DomainObject.Predmet.SudioniciListNaziv_1">
      <item>FINA Regionalni centar Zagreb</item>
      <item>AUTO CENTAR CULAK d.o.o. za trgovinu i usluge</item>
      <item>Ivica Culak</item>
    </derivirana_varijabla>
  </DomainObject.Predmet.SudioniciListNaziv>
  <DomainObject.Predmet.SudioniciListAdressOIB>
    <izvorni_sadrzaj>
      <item>FINA Regionalni centar Zagreb, OIB 85821130368, Koturaška 43,10000 Zagreb</item>
      <item>AUTO CENTAR CULAK d.o.o. za trgovinu i usluge, OIB 51075636625, Luka 349/A,10340 Vrbovec</item>
      <item>Ivica Culak, OIB 76079590334, Ulica Župana Junka 1e,10340 Vrbovec</item>
    </izvorni_sadrzaj>
    <derivirana_varijabla naziv="DomainObject.Predmet.SudioniciListAdressOIB_1">
      <item>FINA Regionalni centar Zagreb, OIB 85821130368, Koturaška 43,10000 Zagreb</item>
      <item>AUTO CENTAR CULAK d.o.o. za trgovinu i usluge, OIB 51075636625, Luka 349/A,10340 Vrbovec</item>
      <item>Ivica Culak, OIB 76079590334, Ulica Župana Junka 1e,10340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51075636625</item>
      <item>, OIB 76079590334</item>
    </izvorni_sadrzaj>
    <derivirana_varijabla naziv="DomainObject.Predmet.SudioniciListNazivOIB_1">
      <item>, OIB 85821130368</item>
      <item>, OIB 51075636625</item>
      <item>, OIB 76079590334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749</properties:Words>
  <properties:Characters>4052</properties:Characters>
  <properties:Lines>87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2015-10-27T10:14:00Z</dcterms:created>
  <dc:creator>MINISTARSTVO PRAVOSUĐA</dc:creator>
  <cp:lastModifiedBy>Kristina Švajger</cp:lastModifiedBy>
  <cp:lastPrinted>2015-10-27T10:16:00Z</cp:lastPrinted>
  <dcterms:modified xmlns:xsi="http://www.w3.org/2001/XMLSchema-instance" xsi:type="dcterms:W3CDTF">2015-10-27T10:16:00Z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