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c50a4" w14:paraId="e5c50a4"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7701A3">
        <w:rPr>
          <w:rFonts w:hAnsi="Times New Roman" w:ascii="Times New Roman"/>
          <w:szCs w:val="24"/>
          <w:lang w:val="hr-HR"/>
        </w:rPr>
        <w:t>1980</w:t>
      </w:r>
      <w:r w:rsidR="00DE437A">
        <w:rPr>
          <w:rFonts w:hAnsi="Times New Roman" w:ascii="Times New Roman"/>
          <w:szCs w:val="24"/>
          <w:lang w:val="hr-HR"/>
        </w:rPr>
        <w:t>/16</w:t>
      </w:r>
      <w:r w:rsidR="00EE0116">
        <w:rPr>
          <w:rFonts w:hAnsi="Times New Roman" w:ascii="Times New Roman"/>
          <w:szCs w:val="24"/>
          <w:lang w:val="hr-HR"/>
        </w:rPr>
        <w:t>-11</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BB77B2">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A5564C">
        <w:rPr>
          <w:rFonts w:hAnsi="Times New Roman" w:ascii="Times New Roman"/>
          <w:lang w:val="pt-BR"/>
        </w:rPr>
        <w:t xml:space="preserve">dužnikom </w:t>
      </w:r>
      <w:r w:rsidR="009C3D18" w:rsidRPr="001B3566">
        <w:rPr>
          <w:rFonts w:hAnsi="Times New Roman" w:ascii="Times New Roman"/>
          <w:lang w:val="pt-BR"/>
        </w:rPr>
        <w:t xml:space="preserve">J.B.PATELA j.d.o.o., </w:t>
      </w:r>
      <w:r w:rsidR="009C3D18" w:rsidRPr="001B3566">
        <w:rPr>
          <w:rFonts w:hAnsi="Times New Roman" w:ascii="Times New Roman"/>
        </w:rPr>
        <w:t>Zagreb, Jagodnjak 1, OIB: 02310817920</w:t>
      </w:r>
      <w:r w:rsidR="00D4254F" w:rsidRPr="00C60BF6">
        <w:rPr>
          <w:rFonts w:hAnsi="Times New Roman" w:ascii="Times New Roman"/>
        </w:rPr>
        <w:t>,</w:t>
      </w:r>
      <w:r w:rsidR="00464CAD" w:rsidRPr="00C60BF6">
        <w:rPr>
          <w:rFonts w:hAnsi="Times New Roman" w:ascii="Times New Roman"/>
          <w:szCs w:val="24"/>
        </w:rPr>
        <w:t xml:space="preserve"> </w:t>
      </w:r>
      <w:r w:rsidR="00754878" w:rsidRPr="00C60BF6">
        <w:rPr>
          <w:rFonts w:hAnsi="Times New Roman" w:ascii="Times New Roman"/>
          <w:szCs w:val="24"/>
        </w:rPr>
        <w:t>12</w:t>
      </w:r>
      <w:r w:rsidR="00464CAD" w:rsidRPr="00C60BF6">
        <w:rPr>
          <w:rFonts w:hAnsi="Times New Roman" w:ascii="Times New Roman"/>
          <w:szCs w:val="24"/>
        </w:rPr>
        <w:t xml:space="preserve">. </w:t>
      </w:r>
      <w:r w:rsidR="00754878" w:rsidRPr="00C60BF6">
        <w:rPr>
          <w:rFonts w:hAnsi="Times New Roman" w:ascii="Times New Roman"/>
          <w:szCs w:val="24"/>
        </w:rPr>
        <w:t>svib</w:t>
      </w:r>
      <w:r w:rsidR="00754878" w:rsidRPr="00BB77B2">
        <w:rPr>
          <w:rFonts w:hAnsi="Times New Roman" w:ascii="Times New Roman"/>
          <w:szCs w:val="24"/>
        </w:rPr>
        <w:t>nja</w:t>
      </w:r>
      <w:r w:rsidR="00464CAD" w:rsidRPr="00BB77B2">
        <w:rPr>
          <w:rFonts w:hAnsi="Times New Roman" w:ascii="Times New Roman"/>
          <w:szCs w:val="24"/>
        </w:rPr>
        <w:t xml:space="preserve"> 2017.,</w:t>
      </w:r>
    </w:p>
    <w:p w:rsidRDefault="00C60BF6" w:rsidP="00997BA9" w:rsidR="00C60BF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CF68AA" w:rsidRPr="001B3566">
        <w:rPr>
          <w:rFonts w:hAnsi="Times New Roman" w:ascii="Times New Roman"/>
          <w:lang w:val="pt-BR"/>
        </w:rPr>
        <w:t xml:space="preserve">J.B.PATELA j.d.o.o., </w:t>
      </w:r>
      <w:r w:rsidR="00CF68AA" w:rsidRPr="001B3566">
        <w:rPr>
          <w:rFonts w:hAnsi="Times New Roman" w:ascii="Times New Roman"/>
        </w:rPr>
        <w:t>Zagreb, Jagodnjak 1, OIB: 02310817920</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8C3BC6" w:rsidRPr="00732FFF">
        <w:rPr>
          <w:rFonts w:hAnsi="Times New Roman" w:ascii="Times New Roman"/>
          <w:szCs w:val="24"/>
          <w:lang w:val="hr-HR"/>
        </w:rPr>
        <w:t xml:space="preserve">12. svibnja 2017. u </w:t>
      </w:r>
      <w:r w:rsidR="0024165C">
        <w:rPr>
          <w:rFonts w:hAnsi="Times New Roman" w:ascii="Times New Roman"/>
          <w:szCs w:val="24"/>
          <w:lang w:val="hr-HR"/>
        </w:rPr>
        <w:t>14</w:t>
      </w:r>
      <w:r w:rsidR="00EA5346">
        <w:rPr>
          <w:rFonts w:hAnsi="Times New Roman" w:ascii="Times New Roman"/>
          <w:szCs w:val="24"/>
          <w:lang w:val="hr-HR"/>
        </w:rPr>
        <w:t>,</w:t>
      </w:r>
      <w:r w:rsidR="00B908CD">
        <w:rPr>
          <w:rFonts w:hAnsi="Times New Roman" w:ascii="Times New Roman"/>
          <w:szCs w:val="24"/>
          <w:lang w:val="hr-HR"/>
        </w:rPr>
        <w:t>0</w:t>
      </w:r>
      <w:r w:rsidR="007545B6">
        <w:rPr>
          <w:rFonts w:hAnsi="Times New Roman" w:ascii="Times New Roman"/>
          <w:szCs w:val="24"/>
          <w:lang w:val="hr-HR"/>
        </w:rPr>
        <w:t>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AC0AF0">
        <w:rPr>
          <w:rFonts w:hAnsi="Times New Roman" w:ascii="Times New Roman"/>
          <w:szCs w:val="24"/>
        </w:rPr>
        <w:t xml:space="preserve"> Damir Šebetić, </w:t>
      </w:r>
      <w:r w:rsidR="00150F06">
        <w:rPr>
          <w:rFonts w:hAnsi="Times New Roman" w:ascii="Times New Roman"/>
          <w:szCs w:val="24"/>
        </w:rPr>
        <w:t>Zagreb, Ig</w:t>
      </w:r>
      <w:r w:rsidR="00396C1E">
        <w:rPr>
          <w:rFonts w:hAnsi="Times New Roman" w:ascii="Times New Roman"/>
          <w:szCs w:val="24"/>
        </w:rPr>
        <w:t>njata Đorđića 6, OIB:</w:t>
      </w:r>
      <w:r w:rsidR="00E05F33">
        <w:rPr>
          <w:rFonts w:hAnsi="Times New Roman" w:ascii="Times New Roman"/>
          <w:szCs w:val="24"/>
        </w:rPr>
        <w:t xml:space="preserve"> 84590633905</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24165C" w:rsidRPr="001B3566">
        <w:rPr>
          <w:rFonts w:hAnsi="Times New Roman" w:ascii="Times New Roman"/>
          <w:lang w:val="pt-BR"/>
        </w:rPr>
        <w:t xml:space="preserve">J.B.PATELA j.d.o.o., </w:t>
      </w:r>
      <w:r w:rsidR="0024165C" w:rsidRPr="001B3566">
        <w:rPr>
          <w:rFonts w:hAnsi="Times New Roman" w:ascii="Times New Roman"/>
        </w:rPr>
        <w:t>Zagreb, Jagodnjak 1, OIB: 02310817920</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933475" w:rsidR="00933475">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5827E0" w:rsidRPr="001B3566">
        <w:rPr>
          <w:rFonts w:hAnsi="Times New Roman" w:ascii="Times New Roman"/>
          <w:lang w:val="pt-BR"/>
        </w:rPr>
        <w:t xml:space="preserve">J.B.PATELA j.d.o.o., </w:t>
      </w:r>
      <w:r w:rsidR="005827E0" w:rsidRPr="001B3566">
        <w:rPr>
          <w:rFonts w:hAnsi="Times New Roman" w:ascii="Times New Roman"/>
        </w:rPr>
        <w:t>Zagreb, Jagodnjak 1, OIB: 02310817920</w:t>
      </w:r>
      <w:r w:rsidR="005827E0"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110. st. 1. Stečajnog zakona („Narodne novine“ broj 71/15, dalje: SZ). </w:t>
      </w:r>
      <w:r w:rsidR="00D44F4B" w:rsidRPr="005B4B67">
        <w:rPr>
          <w:rFonts w:hAnsi="Times New Roman" w:ascii="Times New Roman"/>
          <w:lang w:val="hr-HR"/>
        </w:rPr>
        <w:t xml:space="preserve">U prijedlogu za otvaranje stečajnog postupka se u bitnome navodi kako </w:t>
      </w:r>
      <w:r w:rsidR="006236C8" w:rsidRPr="005B4B67">
        <w:rPr>
          <w:rFonts w:hAnsi="Times New Roman" w:ascii="Times New Roman"/>
          <w:lang w:val="hr-HR"/>
        </w:rPr>
        <w:t xml:space="preserve">je </w:t>
      </w:r>
      <w:r w:rsidR="00D44F4B" w:rsidRPr="005B4B67">
        <w:rPr>
          <w:rFonts w:hAnsi="Times New Roman" w:ascii="Times New Roman"/>
          <w:lang w:val="hr-HR"/>
        </w:rPr>
        <w:t xml:space="preserve">na </w:t>
      </w:r>
      <w:r w:rsidR="00293E50" w:rsidRPr="005B4B67">
        <w:rPr>
          <w:rFonts w:hAnsi="Times New Roman" w:ascii="Times New Roman"/>
          <w:lang w:val="hr-HR"/>
        </w:rPr>
        <w:t>dan</w:t>
      </w:r>
      <w:r w:rsidR="005B4B67" w:rsidRPr="005B4B67">
        <w:rPr>
          <w:rFonts w:hAnsi="Times New Roman" w:ascii="Times New Roman"/>
          <w:lang w:val="hr-HR"/>
        </w:rPr>
        <w:t xml:space="preserve"> </w:t>
      </w:r>
      <w:r w:rsidR="00933475" w:rsidRPr="00933475">
        <w:rPr>
          <w:rFonts w:hAnsi="Times New Roman" w:ascii="Times New Roman"/>
          <w:lang w:val="hr-HR"/>
        </w:rPr>
        <w:t>1. rujna 2015. dužnik u Očevidniku redoslijeda osnova za plaćanje ima</w:t>
      </w:r>
      <w:r w:rsidR="00933475">
        <w:rPr>
          <w:rFonts w:hAnsi="Times New Roman" w:ascii="Times New Roman"/>
          <w:lang w:val="hr-HR"/>
        </w:rPr>
        <w:t>o</w:t>
      </w:r>
      <w:r w:rsidR="00933475" w:rsidRPr="00933475">
        <w:rPr>
          <w:rFonts w:hAnsi="Times New Roman" w:ascii="Times New Roman"/>
          <w:lang w:val="hr-HR"/>
        </w:rPr>
        <w:t xml:space="preserve"> evidentirane neizvršene osnove za plaćanje u neprekinutom razdoblju od 309 dana, u ukupnom iznosu od 4.806,67 kn, </w:t>
      </w:r>
      <w:r w:rsidR="00933475">
        <w:rPr>
          <w:rFonts w:hAnsi="Times New Roman" w:ascii="Times New Roman"/>
          <w:lang w:val="hr-HR"/>
        </w:rPr>
        <w:t xml:space="preserve">te je </w:t>
      </w:r>
      <w:r w:rsidR="00933475" w:rsidRPr="00933475">
        <w:rPr>
          <w:rFonts w:hAnsi="Times New Roman" w:ascii="Times New Roman"/>
          <w:lang w:val="hr-HR"/>
        </w:rPr>
        <w:t>ima</w:t>
      </w:r>
      <w:r w:rsidR="00933475">
        <w:rPr>
          <w:rFonts w:hAnsi="Times New Roman" w:ascii="Times New Roman"/>
          <w:lang w:val="hr-HR"/>
        </w:rPr>
        <w:t>o</w:t>
      </w:r>
      <w:r w:rsidR="00933475" w:rsidRPr="00933475">
        <w:rPr>
          <w:rFonts w:hAnsi="Times New Roman" w:ascii="Times New Roman"/>
          <w:lang w:val="hr-HR"/>
        </w:rPr>
        <w:t xml:space="preserve"> 1 zaposlenog.</w:t>
      </w:r>
    </w:p>
    <w:p w:rsidRDefault="00933475" w:rsidP="00933475" w:rsidR="00933475">
      <w:pPr>
        <w:ind w:firstLine="708"/>
        <w:jc w:val="both"/>
        <w:rPr>
          <w:rFonts w:hAnsi="Times New Roman" w:ascii="Times New Roman"/>
          <w:szCs w:val="24"/>
          <w:lang w:val="hr-HR"/>
        </w:rPr>
      </w:pPr>
    </w:p>
    <w:p w:rsidRDefault="00933475" w:rsidP="00933475" w:rsidR="00933475" w:rsidRPr="00933475">
      <w:pPr>
        <w:ind w:firstLine="708"/>
        <w:jc w:val="both"/>
        <w:rPr>
          <w:rFonts w:hAnsi="Times New Roman" w:ascii="Times New Roman"/>
          <w:szCs w:val="24"/>
          <w:lang w:val="hr-HR"/>
        </w:rPr>
      </w:pPr>
      <w:r w:rsidRPr="00933475">
        <w:rPr>
          <w:rFonts w:hAnsi="Times New Roman" w:ascii="Times New Roman"/>
          <w:szCs w:val="24"/>
          <w:lang w:val="hr-HR"/>
        </w:rPr>
        <w:lastRenderedPageBreak/>
        <w:t xml:space="preserve">Rješenjem ovoga suda od 14. veljače 2017. pokrenut je prethodni postupak nad dužnikom u skladu s odredbom čl. 115. st. 1. SZ-a, dok je 14. ožujka 2017. održano ročište radi očitovanja o prijedlogu za otvaranje stečajnoga postupka. </w:t>
      </w:r>
    </w:p>
    <w:p w:rsidRDefault="00E860D6" w:rsidP="00293E50" w:rsidR="00E860D6" w:rsidRPr="005B4B6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933475" w:rsidP="00933475" w:rsidR="00933475" w:rsidRPr="00933475">
      <w:pPr>
        <w:ind w:firstLine="709"/>
        <w:jc w:val="both"/>
        <w:rPr>
          <w:rFonts w:hAnsi="Times New Roman" w:ascii="Times New Roman"/>
          <w:szCs w:val="24"/>
          <w:lang w:val="hr-HR"/>
        </w:rPr>
      </w:pPr>
      <w:r w:rsidRPr="00933475">
        <w:rPr>
          <w:rFonts w:hAnsi="Times New Roman" w:ascii="Times New Roman"/>
          <w:szCs w:val="24"/>
          <w:lang w:val="hr-HR"/>
        </w:rPr>
        <w:t>Iz Potvrde o neizvršenim osnovama za plaćanje (list 4. spisa) i Očevidnika o redoslijedu plaćanja s obračunatom kamatom  (list 6. – 16. spisa) proizlazi da dužnik ima evidentirane neizvršene osnove za plaćanje u neprekinutom razdoblju od 834 dana, u ukupnom iznosu od 56.788,97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933475" w:rsidP="00933475" w:rsidR="00933475">
      <w:pPr>
        <w:ind w:firstLine="708"/>
        <w:jc w:val="both"/>
        <w:rPr>
          <w:rFonts w:hAnsi="Times New Roman" w:ascii="Times New Roman"/>
          <w:szCs w:val="24"/>
          <w:lang w:val="hr-HR"/>
        </w:rPr>
      </w:pPr>
    </w:p>
    <w:p w:rsidRDefault="00933475" w:rsidP="00320832" w:rsidR="00A93962">
      <w:pPr>
        <w:ind w:firstLine="708"/>
        <w:jc w:val="both"/>
        <w:rPr>
          <w:rFonts w:hAnsi="Times New Roman" w:ascii="Times New Roman"/>
          <w:lang w:val="hr-HR"/>
        </w:rPr>
      </w:pPr>
      <w:r w:rsidRPr="00933475">
        <w:rPr>
          <w:rFonts w:hAnsi="Times New Roman" w:ascii="Times New Roman"/>
          <w:szCs w:val="24"/>
          <w:lang w:val="hr-HR"/>
        </w:rPr>
        <w:t>Uvidom u "izjavu o prijedlogu za otvaranje stečajnoga postupka" od 13. ožujka 2017. (list 25. spisa) utvrđeno je da dužnik nema nekretnina, niti pokretnina, ali da ima novčanu tražbinu prema trećoj osobi NK Osijek na ime obavljenih usluga u iznosu od 15.000,00 kn, koja je "u njihovoj predstečajnoj nagodbi" smanjena na iznos od 6.000,00 kn.</w:t>
      </w:r>
      <w:r w:rsidRPr="00933475">
        <w:t xml:space="preserve"> </w:t>
      </w:r>
      <w:r w:rsidRPr="00933475">
        <w:rPr>
          <w:rFonts w:hAnsi="Times New Roman" w:ascii="Times New Roman"/>
          <w:lang w:val="hr-HR"/>
        </w:rPr>
        <w:t xml:space="preserve">Uzevši u obzir navedeno sud je utvrdio kako imovina dužnika koja bi ušla u stečajnu masu u konkretnom slučaju nije dovoljna ni za namirenje troškova </w:t>
      </w:r>
      <w:r w:rsidR="00782457">
        <w:rPr>
          <w:rFonts w:hAnsi="Times New Roman" w:ascii="Times New Roman"/>
          <w:lang w:val="hr-HR"/>
        </w:rPr>
        <w:t>stečajnoga</w:t>
      </w:r>
      <w:r w:rsidRPr="00933475">
        <w:rPr>
          <w:rFonts w:hAnsi="Times New Roman" w:ascii="Times New Roman"/>
          <w:lang w:val="hr-HR"/>
        </w:rPr>
        <w:t xml:space="preserve"> postupka</w:t>
      </w:r>
      <w:r w:rsidR="00782457">
        <w:rPr>
          <w:rFonts w:hAnsi="Times New Roman" w:ascii="Times New Roman"/>
          <w:lang w:val="hr-HR"/>
        </w:rPr>
        <w:t xml:space="preserve">. </w:t>
      </w:r>
      <w:r w:rsidR="00371FA6" w:rsidRPr="00371FA6">
        <w:rPr>
          <w:rFonts w:hAnsi="Times New Roman" w:ascii="Times New Roman"/>
          <w:szCs w:val="24"/>
          <w:lang w:val="hr-HR"/>
        </w:rPr>
        <w:t xml:space="preserve">Zbog toga su, u skladu s odredbom čl. 132. st. 1. SZ-a, </w:t>
      </w:r>
      <w:r w:rsidR="003B6F91" w:rsidRPr="008A0393">
        <w:rPr>
          <w:rFonts w:hAnsi="Times New Roman" w:ascii="Times New Roman"/>
          <w:lang w:val="hr-HR"/>
        </w:rPr>
        <w:t xml:space="preserve">(pravomoćnim) rješenjem ovoga suda od </w:t>
      </w:r>
      <w:r w:rsidR="00782457">
        <w:rPr>
          <w:rFonts w:hAnsi="Times New Roman" w:ascii="Times New Roman"/>
          <w:lang w:val="hr-HR"/>
        </w:rPr>
        <w:t>14</w:t>
      </w:r>
      <w:r w:rsidR="003B6F91" w:rsidRPr="008A0393">
        <w:rPr>
          <w:rFonts w:hAnsi="Times New Roman" w:ascii="Times New Roman"/>
          <w:lang w:val="hr-HR"/>
        </w:rPr>
        <w:t>. ožujka 2017.</w:t>
      </w:r>
      <w:r w:rsidR="003B6F91">
        <w:rPr>
          <w:rFonts w:hAnsi="Times New Roman" w:ascii="Times New Roman"/>
          <w:lang w:val="hr-HR"/>
        </w:rPr>
        <w:t xml:space="preserve">, </w:t>
      </w:r>
      <w:r w:rsidR="00371FA6" w:rsidRPr="00371FA6">
        <w:rPr>
          <w:rFonts w:hAnsi="Times New Roman" w:ascii="Times New Roman"/>
          <w:szCs w:val="24"/>
          <w:lang w:val="hr-HR"/>
        </w:rPr>
        <w:t>pozvane osobe koje imaju pravni interes za provedbom stečajnoga postupka predujmiti troškove prethodnoga i otvorenoga stečajn</w:t>
      </w:r>
      <w:r w:rsidR="003B6F91">
        <w:rPr>
          <w:rFonts w:hAnsi="Times New Roman" w:ascii="Times New Roman"/>
          <w:szCs w:val="24"/>
          <w:lang w:val="hr-HR"/>
        </w:rPr>
        <w:t xml:space="preserve">og postupka u ukupnom iznosu od </w:t>
      </w:r>
      <w:r w:rsidR="00371FA6" w:rsidRPr="00371FA6">
        <w:rPr>
          <w:rFonts w:hAnsi="Times New Roman" w:ascii="Times New Roman"/>
          <w:szCs w:val="24"/>
          <w:lang w:val="hr-HR"/>
        </w:rPr>
        <w:t>20.000,00 kn</w:t>
      </w:r>
      <w:r w:rsidR="003B6F91">
        <w:rPr>
          <w:rFonts w:hAnsi="Times New Roman" w:ascii="Times New Roman"/>
          <w:szCs w:val="24"/>
          <w:lang w:val="hr-HR"/>
        </w:rPr>
        <w:t xml:space="preserve">, </w:t>
      </w:r>
      <w:r w:rsidR="00A93962" w:rsidRPr="008A0393">
        <w:rPr>
          <w:rFonts w:hAnsi="Times New Roman" w:ascii="Times New Roman"/>
          <w:lang w:val="hr-HR"/>
        </w:rPr>
        <w:t xml:space="preserve">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DC22E3">
        <w:rPr>
          <w:rFonts w:hAnsi="Times New Roman" w:ascii="Times New Roman"/>
          <w:lang w:val="hr-HR"/>
        </w:rPr>
        <w:t>15</w:t>
      </w:r>
      <w:r w:rsidR="00A93962" w:rsidRPr="008A0393">
        <w:rPr>
          <w:rFonts w:hAnsi="Times New Roman" w:ascii="Times New Roman"/>
          <w:lang w:val="hr-HR"/>
        </w:rPr>
        <w:t>. ožujka 2017. Međutim, osobe koje imaju pravni interes za provedbom stečajnoga postupka nad dužnikom nisu u određenom roku predujmile iznos od 20.000,00 kn za pokriće troškova prethodnoga i otvorenoga stečajnog postupka u skladu s navedenim rješenjem.</w:t>
      </w:r>
    </w:p>
    <w:p w:rsidRDefault="005925A4" w:rsidP="008A0393" w:rsidR="005925A4" w:rsidRPr="008A0393">
      <w:pPr>
        <w:ind w:firstLine="709"/>
        <w:jc w:val="both"/>
        <w:rPr>
          <w:rFonts w:hAnsi="Times New Roman" w:ascii="Times New Roman"/>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lastRenderedPageBreak/>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CD704E">
        <w:rPr>
          <w:rFonts w:hAnsi="Times New Roman" w:ascii="Times New Roman"/>
          <w:szCs w:val="24"/>
          <w:lang w:val="hr-HR"/>
        </w:rPr>
        <w:t>12</w:t>
      </w:r>
      <w:r w:rsidR="007D775A" w:rsidRPr="00B576D2">
        <w:rPr>
          <w:rFonts w:hAnsi="Times New Roman" w:ascii="Times New Roman"/>
          <w:szCs w:val="24"/>
          <w:lang w:val="hr-HR"/>
        </w:rPr>
        <w:t xml:space="preserve">. </w:t>
      </w:r>
      <w:r w:rsidR="00CD704E">
        <w:rPr>
          <w:rFonts w:hAnsi="Times New Roman" w:ascii="Times New Roman"/>
          <w:szCs w:val="24"/>
          <w:lang w:val="hr-HR"/>
        </w:rPr>
        <w:t>svibnja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EE0116">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EE0116" w:rsidP="00EE0116" w:rsidR="00EE0116">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EE0116" w:rsidP="00EE0116" w:rsidR="00EE0116">
      <w:pPr>
        <w:autoSpaceDE w:val="false"/>
        <w:autoSpaceDN w:val="false"/>
        <w:adjustRightInd w:val="false"/>
        <w:rPr>
          <w:rFonts w:hAnsi="Times New Roman" w:ascii="Times New Roman"/>
          <w:szCs w:val="24"/>
          <w:lang w:val="hr-HR"/>
        </w:rPr>
      </w:pPr>
      <w:r>
        <w:rPr>
          <w:rFonts w:hAnsi="Times New Roman" w:ascii="Times New Roman"/>
          <w:szCs w:val="24"/>
          <w:lang w:val="hr-HR"/>
        </w:rPr>
        <w:t>Petra Čiček</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EE0116" w:rsidRPr="00EE0116">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7701A3">
          <w:rPr>
            <w:rFonts w:hAnsi="Times New Roman" w:ascii="Times New Roman"/>
          </w:rPr>
          <w:t>1980</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F5459"/>
    <w:rsid w:val="00101756"/>
    <w:rsid w:val="00104735"/>
    <w:rsid w:val="001062F3"/>
    <w:rsid w:val="00112B50"/>
    <w:rsid w:val="001202A9"/>
    <w:rsid w:val="00122ECB"/>
    <w:rsid w:val="00135BF3"/>
    <w:rsid w:val="00137338"/>
    <w:rsid w:val="001468EB"/>
    <w:rsid w:val="00147562"/>
    <w:rsid w:val="00150F06"/>
    <w:rsid w:val="00151FC8"/>
    <w:rsid w:val="00155543"/>
    <w:rsid w:val="0015560F"/>
    <w:rsid w:val="00182088"/>
    <w:rsid w:val="001849EC"/>
    <w:rsid w:val="001930AB"/>
    <w:rsid w:val="00193208"/>
    <w:rsid w:val="00197A15"/>
    <w:rsid w:val="001A0ADD"/>
    <w:rsid w:val="001A554D"/>
    <w:rsid w:val="001B3566"/>
    <w:rsid w:val="001B3811"/>
    <w:rsid w:val="001B3A30"/>
    <w:rsid w:val="001D13FF"/>
    <w:rsid w:val="001D40DE"/>
    <w:rsid w:val="001E14AE"/>
    <w:rsid w:val="001E6252"/>
    <w:rsid w:val="001E6FA6"/>
    <w:rsid w:val="001F01A5"/>
    <w:rsid w:val="001F0873"/>
    <w:rsid w:val="001F7BED"/>
    <w:rsid w:val="0020659A"/>
    <w:rsid w:val="002108B7"/>
    <w:rsid w:val="0021162A"/>
    <w:rsid w:val="0023223B"/>
    <w:rsid w:val="00236AF3"/>
    <w:rsid w:val="0024165C"/>
    <w:rsid w:val="002552B7"/>
    <w:rsid w:val="00257C05"/>
    <w:rsid w:val="002712ED"/>
    <w:rsid w:val="00274767"/>
    <w:rsid w:val="00280A5F"/>
    <w:rsid w:val="00285A60"/>
    <w:rsid w:val="00290DF8"/>
    <w:rsid w:val="00293E50"/>
    <w:rsid w:val="00295EEF"/>
    <w:rsid w:val="002A2C23"/>
    <w:rsid w:val="002A530D"/>
    <w:rsid w:val="002B3892"/>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50557"/>
    <w:rsid w:val="00361624"/>
    <w:rsid w:val="0036343F"/>
    <w:rsid w:val="00366203"/>
    <w:rsid w:val="00370259"/>
    <w:rsid w:val="00371FA6"/>
    <w:rsid w:val="00390896"/>
    <w:rsid w:val="00396C1E"/>
    <w:rsid w:val="003B0BD8"/>
    <w:rsid w:val="003B2493"/>
    <w:rsid w:val="003B6F91"/>
    <w:rsid w:val="003C6061"/>
    <w:rsid w:val="003D56B7"/>
    <w:rsid w:val="003D7189"/>
    <w:rsid w:val="003E29B0"/>
    <w:rsid w:val="003E6BE1"/>
    <w:rsid w:val="004061D2"/>
    <w:rsid w:val="00411055"/>
    <w:rsid w:val="0042162E"/>
    <w:rsid w:val="00423060"/>
    <w:rsid w:val="004310D4"/>
    <w:rsid w:val="00433292"/>
    <w:rsid w:val="0043543B"/>
    <w:rsid w:val="004567D4"/>
    <w:rsid w:val="00464CAD"/>
    <w:rsid w:val="00465511"/>
    <w:rsid w:val="00480E62"/>
    <w:rsid w:val="00490466"/>
    <w:rsid w:val="00490F29"/>
    <w:rsid w:val="004A3E7A"/>
    <w:rsid w:val="004A769F"/>
    <w:rsid w:val="004B0D46"/>
    <w:rsid w:val="004B6C33"/>
    <w:rsid w:val="004B7D8E"/>
    <w:rsid w:val="004C0DF2"/>
    <w:rsid w:val="004C47F4"/>
    <w:rsid w:val="004C4AD3"/>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62D7"/>
    <w:rsid w:val="00575D08"/>
    <w:rsid w:val="00576B23"/>
    <w:rsid w:val="005827E0"/>
    <w:rsid w:val="00591C1A"/>
    <w:rsid w:val="0059259B"/>
    <w:rsid w:val="005925A4"/>
    <w:rsid w:val="005940E9"/>
    <w:rsid w:val="005B1B7B"/>
    <w:rsid w:val="005B4B67"/>
    <w:rsid w:val="005C19FB"/>
    <w:rsid w:val="005F79FE"/>
    <w:rsid w:val="00614A16"/>
    <w:rsid w:val="006236C8"/>
    <w:rsid w:val="006356C5"/>
    <w:rsid w:val="00655203"/>
    <w:rsid w:val="00676999"/>
    <w:rsid w:val="006815BA"/>
    <w:rsid w:val="006830C1"/>
    <w:rsid w:val="006B13DB"/>
    <w:rsid w:val="006B5E76"/>
    <w:rsid w:val="006C1E76"/>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C2B5D"/>
    <w:rsid w:val="007C53C7"/>
    <w:rsid w:val="007D338A"/>
    <w:rsid w:val="007D775A"/>
    <w:rsid w:val="007E0E87"/>
    <w:rsid w:val="007F2BAE"/>
    <w:rsid w:val="007F4F73"/>
    <w:rsid w:val="007F62BA"/>
    <w:rsid w:val="008019CD"/>
    <w:rsid w:val="00811E3A"/>
    <w:rsid w:val="00815627"/>
    <w:rsid w:val="008158C9"/>
    <w:rsid w:val="00817217"/>
    <w:rsid w:val="00825EB5"/>
    <w:rsid w:val="0083146F"/>
    <w:rsid w:val="00831D26"/>
    <w:rsid w:val="0083323B"/>
    <w:rsid w:val="00836165"/>
    <w:rsid w:val="00840E3D"/>
    <w:rsid w:val="008557E7"/>
    <w:rsid w:val="008658FB"/>
    <w:rsid w:val="00867F16"/>
    <w:rsid w:val="008748AA"/>
    <w:rsid w:val="008800F8"/>
    <w:rsid w:val="00893F57"/>
    <w:rsid w:val="008A0393"/>
    <w:rsid w:val="008A5CDE"/>
    <w:rsid w:val="008A67BB"/>
    <w:rsid w:val="008B30D1"/>
    <w:rsid w:val="008B4C16"/>
    <w:rsid w:val="008B4D5A"/>
    <w:rsid w:val="008C22A9"/>
    <w:rsid w:val="008C32F8"/>
    <w:rsid w:val="008C3BC6"/>
    <w:rsid w:val="008D19F8"/>
    <w:rsid w:val="008D5425"/>
    <w:rsid w:val="008F1DAE"/>
    <w:rsid w:val="008F4C87"/>
    <w:rsid w:val="008F6BD1"/>
    <w:rsid w:val="0090215C"/>
    <w:rsid w:val="009302EB"/>
    <w:rsid w:val="00933475"/>
    <w:rsid w:val="00935487"/>
    <w:rsid w:val="00943F0B"/>
    <w:rsid w:val="0094613B"/>
    <w:rsid w:val="00955E9E"/>
    <w:rsid w:val="00974C2D"/>
    <w:rsid w:val="00974E50"/>
    <w:rsid w:val="0097566B"/>
    <w:rsid w:val="00984184"/>
    <w:rsid w:val="00987982"/>
    <w:rsid w:val="00992F21"/>
    <w:rsid w:val="0099623A"/>
    <w:rsid w:val="00997BA9"/>
    <w:rsid w:val="009B13CE"/>
    <w:rsid w:val="009B30F8"/>
    <w:rsid w:val="009B6F0C"/>
    <w:rsid w:val="009B7163"/>
    <w:rsid w:val="009C1D6B"/>
    <w:rsid w:val="009C3D18"/>
    <w:rsid w:val="009D21AF"/>
    <w:rsid w:val="009E3F2F"/>
    <w:rsid w:val="009F0609"/>
    <w:rsid w:val="009F503C"/>
    <w:rsid w:val="009F5765"/>
    <w:rsid w:val="00A011C1"/>
    <w:rsid w:val="00A0636A"/>
    <w:rsid w:val="00A063B5"/>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74C9"/>
    <w:rsid w:val="00AD4E18"/>
    <w:rsid w:val="00AE2B9E"/>
    <w:rsid w:val="00AE3E94"/>
    <w:rsid w:val="00AF3541"/>
    <w:rsid w:val="00AF3675"/>
    <w:rsid w:val="00AF40B4"/>
    <w:rsid w:val="00B03169"/>
    <w:rsid w:val="00B05343"/>
    <w:rsid w:val="00B07B03"/>
    <w:rsid w:val="00B13DE9"/>
    <w:rsid w:val="00B2463B"/>
    <w:rsid w:val="00B25B09"/>
    <w:rsid w:val="00B27509"/>
    <w:rsid w:val="00B34DAB"/>
    <w:rsid w:val="00B358E7"/>
    <w:rsid w:val="00B42105"/>
    <w:rsid w:val="00B53CDE"/>
    <w:rsid w:val="00B576D2"/>
    <w:rsid w:val="00B63EF6"/>
    <w:rsid w:val="00B67A71"/>
    <w:rsid w:val="00B71FF5"/>
    <w:rsid w:val="00B803C4"/>
    <w:rsid w:val="00B81BAD"/>
    <w:rsid w:val="00B908CD"/>
    <w:rsid w:val="00BA25F3"/>
    <w:rsid w:val="00BB2D96"/>
    <w:rsid w:val="00BB77B2"/>
    <w:rsid w:val="00BF3B37"/>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D26A08"/>
    <w:rsid w:val="00D412C9"/>
    <w:rsid w:val="00D41FC5"/>
    <w:rsid w:val="00D4254F"/>
    <w:rsid w:val="00D44D4F"/>
    <w:rsid w:val="00D44F4B"/>
    <w:rsid w:val="00D47019"/>
    <w:rsid w:val="00D57488"/>
    <w:rsid w:val="00D711F8"/>
    <w:rsid w:val="00D73897"/>
    <w:rsid w:val="00D741B2"/>
    <w:rsid w:val="00D746D9"/>
    <w:rsid w:val="00D80E26"/>
    <w:rsid w:val="00D8773A"/>
    <w:rsid w:val="00D90A44"/>
    <w:rsid w:val="00D932D1"/>
    <w:rsid w:val="00D955F3"/>
    <w:rsid w:val="00DA2CDC"/>
    <w:rsid w:val="00DA563D"/>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DBB"/>
    <w:rsid w:val="00E37677"/>
    <w:rsid w:val="00E43D20"/>
    <w:rsid w:val="00E51ACC"/>
    <w:rsid w:val="00E55BDB"/>
    <w:rsid w:val="00E56934"/>
    <w:rsid w:val="00E578A4"/>
    <w:rsid w:val="00E65E83"/>
    <w:rsid w:val="00E7770F"/>
    <w:rsid w:val="00E8598F"/>
    <w:rsid w:val="00E860D6"/>
    <w:rsid w:val="00E91F0B"/>
    <w:rsid w:val="00EA23EA"/>
    <w:rsid w:val="00EA5346"/>
    <w:rsid w:val="00EB1310"/>
    <w:rsid w:val="00EB57CC"/>
    <w:rsid w:val="00EC252F"/>
    <w:rsid w:val="00ED53F3"/>
    <w:rsid w:val="00EE0116"/>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St-1980/2016-11</izvorni_sadrzaj>
    <derivirana_varijabla naziv="DomainObject.Oznaka_1">St-1980/2016-11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1980</izvorni_sadrzaj>
    <derivirana_varijabla naziv="DomainObject.Predmet.Broj_1">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svibnja 2017.</izvorni_sadrzaj>
    <derivirana_varijabla naziv="DomainObject.Predmet.DatumRjesavanja_1">12.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St-1980/2016</izvorni_sadrzaj>
    <derivirana_varijabla naziv="DomainObject.Predmet.OznakaBroj_1">St-1980/2016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J.B. PATELA j.d.o.o. zastupanog po punomoćniku Jurica Bendelja</izvorni_sadrzaj>
    <derivirana_varijabla naziv="DomainObject.Predmet.ProtustrankaFormated_1">  J.B. PATELA j.d.o.o. zastupanog po punomoćniku Jurica Bendelja</derivirana_varijabla>
  </DomainObject.Predmet.ProtustrankaFormated>
  <DomainObject.Predmet.ProtustrankaFormatedOIB>
    <izvorni_sadrzaj>  J.B. PATELA j.d.o.o., OIB 02310817920 zastupanog po punomoćniku Jurica Bendelja</izvorni_sadrzaj>
    <derivirana_varijabla naziv="DomainObject.Predmet.ProtustrankaFormatedOIB_1">  J.B. PATELA j.d.o.o., OIB 02310817920 zastupanog po punomoćniku Jurica Bendelja</derivirana_varijabla>
  </DomainObject.Predmet.ProtustrankaFormatedOIB>
  <DomainObject.Predmet.ProtustrankaFormatedWithAdress>
    <izvorni_sadrzaj> J.B. PATELA j.d.o.o., Jagodnjak 1, 10000 Zagreb zastupanog po punomoćniku Jurica Bendelja</izvorni_sadrzaj>
    <derivirana_varijabla naziv="DomainObject.Predmet.ProtustrankaFormatedWithAdress_1"> J.B. PATELA j.d.o.o., Jagodnjak 1, 10000 Zagreb zastupanog po punomoćniku Jurica Bendelja</derivirana_varijabla>
  </DomainObject.Predmet.ProtustrankaFormatedWithAdress>
  <DomainObject.Predmet.ProtustrankaFormatedWithAdressOIB>
    <izvorni_sadrzaj> J.B. PATELA j.d.o.o., OIB 02310817920, Jagodnjak 1, 10000 Zagreb zastupanog po punomoćniku Jurica Bendelja</izvorni_sadrzaj>
    <derivirana_varijabla naziv="DomainObject.Predmet.ProtustrankaFormatedWithAdressOIB_1"> J.B. PATELA j.d.o.o., OIB 02310817920, Jagodnjak 1, 10000 Zagreb zastupanog po punomoćniku Jurica Bendelja</derivirana_varijabla>
  </DomainObject.Predmet.ProtustrankaFormatedWithAdressOIB>
  <DomainObject.Predmet.ProtustrankaWithAdress>
    <izvorni_sadrzaj>J.B. PATELA j.d.o.o. Jagodnjak 1, 10000 Zagreb</izvorni_sadrzaj>
    <derivirana_varijabla naziv="DomainObject.Predmet.ProtustrankaWithAdress_1">J.B. PATELA j.d.o.o. Jagodnjak 1, 10000 Zagreb</derivirana_varijabla>
  </DomainObject.Predmet.ProtustrankaWithAdress>
  <DomainObject.Predmet.ProtustrankaWithAdressOIB>
    <izvorni_sadrzaj>J.B. PATELA j.d.o.o., OIB 02310817920, Jagodnjak 1, 10000 Zagreb</izvorni_sadrzaj>
    <derivirana_varijabla naziv="DomainObject.Predmet.ProtustrankaWithAdressOIB_1">J.B. PATELA j.d.o.o., OIB 02310817920, Jagodnjak 1, 10000 Zagreb</derivirana_varijabla>
  </DomainObject.Predmet.ProtustrankaWithAdressOIB>
  <DomainObject.Predmet.ProtustrankaNazivFormated>
    <izvorni_sadrzaj>J.B. PATELA j.d.o.o.</izvorni_sadrzaj>
    <derivirana_varijabla naziv="DomainObject.Predmet.ProtustrankaNazivFormated_1">J.B. PATELA j.d.o.o.</derivirana_varijabla>
  </DomainObject.Predmet.ProtustrankaNazivFormated>
  <DomainObject.Predmet.ProtustrankaNazivFormatedOIB>
    <izvorni_sadrzaj>J.B. PATELA j.d.o.o., OIB 02310817920</izvorni_sadrzaj>
    <derivirana_varijabla naziv="DomainObject.Predmet.ProtustrankaNazivFormatedOIB_1">J.B. PATELA j.d.o.o., OIB 02310817920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Jurica Bendelja</izvorni_sadrzaj>
    <derivirana_varijabla naziv="DomainObject.Predmet.StrankaFormated_1">  FINA Regionalni centar Zagreb; Jurica Bendelja</derivirana_varijabla>
  </DomainObject.Predmet.StrankaFormated>
  <DomainObject.Predmet.StrankaFormatedOIB>
    <izvorni_sadrzaj>  FINA Regionalni centar Zagreb, OIB 85821130368; Jurica Bendelja, OIB 66603944602</izvorni_sadrzaj>
    <derivirana_varijabla naziv="DomainObject.Predmet.StrankaFormatedOIB_1">  FINA Regionalni centar Zagreb, OIB 85821130368; Jurica Bendelja, OIB 66603944602</derivirana_varijabla>
  </DomainObject.Predmet.StrankaFormatedOIB>
  <DomainObject.Predmet.StrankaFormatedWithAdress>
    <izvorni_sadrzaj> FINA Regionalni centar Zagreb, Trg svibanjskih žrtava 1995. 1, 10000 Zagreb; Jurica Bendelja, Jagodnjak 1, 10000 Zagreb</izvorni_sadrzaj>
    <derivirana_varijabla naziv="DomainObject.Predmet.StrankaFormatedWithAdress_1"> FINA Regionalni centar Zagreb, Trg svibanjskih žrtava 1995. 1, 10000 Zagreb; Jurica Bendelja, Jagodnjak 1, 10000 Zagreb</derivirana_varijabla>
  </DomainObject.Predmet.StrankaFormatedWithAdress>
  <DomainObject.Predmet.StrankaFormatedWithAdressOIB>
    <izvorni_sadrzaj> FINA Regionalni centar Zagreb, OIB 85821130368, Trg svibanjskih žrtava 1995. 1, 10000 Zagreb; Jurica Bendelja, OIB 66603944602, Jagodnjak 1, 10000 Zagreb</izvorni_sadrzaj>
    <derivirana_varijabla naziv="DomainObject.Predmet.StrankaFormatedWithAdressOIB_1"> FINA Regionalni centar Zagreb, OIB 85821130368, Trg svibanjskih žrtava 1995. 1, 10000 Zagreb; Jurica Bendelja, OIB 66603944602, Jagodnjak 1, 10000 Zagreb</derivirana_varijabla>
  </DomainObject.Predmet.StrankaFormatedWithAdressOIB>
  <DomainObject.Predmet.StrankaWithAdress>
    <izvorni_sadrzaj>FINA Regionalni centar Zagreb Trg svibanjskih žrtava 1995. 1,10000 Zagreb,Jurica Bendelja Jagodnjak 1,10000 Zagreb</izvorni_sadrzaj>
    <derivirana_varijabla naziv="DomainObject.Predmet.StrankaWithAdress_1">FINA Regionalni centar Zagreb Trg svibanjskih žrtava 1995. 1,10000 Zagreb,Jurica Bendelja Jagodnjak 1,10000 Zagreb</derivirana_varijabla>
  </DomainObject.Predmet.StrankaWithAdress>
  <DomainObject.Predmet.StrankaWithAdressOIB>
    <izvorni_sadrzaj>FINA Regionalni centar Zagreb, OIB 85821130368, Trg svibanjskih žrtava 1995. 1,10000 Zagreb,Jurica Bendelja, OIB 66603944602, Jagodnjak 1,10000 Zagreb</izvorni_sadrzaj>
    <derivirana_varijabla naziv="DomainObject.Predmet.StrankaWithAdressOIB_1">FINA Regionalni centar Zagreb, OIB 85821130368, Trg svibanjskih žrtava 1995. 1,10000 Zagreb,Jurica Bendelja, OIB 66603944602, Jagodnjak 1,10000 Zagreb</derivirana_varijabla>
  </DomainObject.Predmet.StrankaWithAdressOIB>
  <DomainObject.Predmet.StrankaNazivFormated>
    <izvorni_sadrzaj>FINA Regionalni centar Zagreb,Jurica Bendelja</izvorni_sadrzaj>
    <derivirana_varijabla naziv="DomainObject.Predmet.StrankaNazivFormated_1">FINA Regionalni centar Zagreb,Jurica Bendelja</derivirana_varijabla>
  </DomainObject.Predmet.StrankaNazivFormated>
  <DomainObject.Predmet.StrankaNazivFormatedOIB>
    <izvorni_sadrzaj>FINA Regionalni centar Zagreb, OIB 85821130368,Jurica Bendelja, OIB 66603944602</izvorni_sadrzaj>
    <derivirana_varijabla naziv="DomainObject.Predmet.StrankaNazivFormatedOIB_1">FINA Regionalni centar Zagreb, OIB 85821130368,Jurica Bendelja, OIB 66603944602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Jurica Bendelja</item>
    </izvorni_sadrzaj>
    <derivirana_varijabla naziv="DomainObject.Predmet.StrankaListFormated_1">
      <item>FINA Regionalni centar Zagreb</item>
      <item>Jurica Bendelja</item>
    </derivirana_varijabla>
  </DomainObject.Predmet.StrankaListFormated>
  <DomainObject.Predmet.StrankaListFormatedOIB>
    <izvorni_sadrzaj>
      <item>FINA Regionalni centar Zagreb, OIB 85821130368</item>
      <item>Jurica Bendelja, OIB 66603944602</item>
    </izvorni_sadrzaj>
    <derivirana_varijabla naziv="DomainObject.Predmet.StrankaListFormatedOIB_1">
      <item>FINA Regionalni centar Zagreb, OIB 85821130368</item>
      <item>Jurica Bendelja, OIB 66603944602</item>
    </derivirana_varijabla>
  </DomainObject.Predmet.StrankaListFormatedOIB>
  <DomainObject.Predmet.StrankaListFormatedWithAdress>
    <izvorni_sadrzaj>
      <item>FINA Regionalni centar Zagreb, Trg svibanjskih žrtava 1995. 1, 10000 Zagreb</item>
      <item>Jurica Bendelja, Jagodnjak 1, 10000 Zagreb</item>
    </izvorni_sadrzaj>
    <derivirana_varijabla naziv="DomainObject.Predmet.StrankaListFormatedWithAdress_1">
      <item>FINA Regionalni centar Zagreb, Trg svibanjskih žrtava 1995. 1, 10000 Zagreb</item>
      <item>Jurica Bendelja, Jagodnjak 1, 10000 Zagreb</item>
    </derivirana_varijabla>
  </DomainObject.Predmet.StrankaListFormatedWithAdress>
  <DomainObject.Predmet.StrankaListFormatedWithAdressOIB>
    <izvorni_sadrzaj>
      <item>FINA Regionalni centar Zagreb, OIB 85821130368, Trg svibanjskih žrtava 1995. 1, 10000 Zagreb</item>
      <item>Jurica Bendelja, OIB 66603944602, Jagodnjak 1, 10000 Zagreb</item>
    </izvorni_sadrzaj>
    <derivirana_varijabla naziv="DomainObject.Predmet.StrankaListFormatedWithAdressOIB_1">
      <item>FINA Regionalni centar Zagreb, OIB 85821130368, Trg svibanjskih žrtava 1995. 1, 10000 Zagreb</item>
      <item>Jurica Bendelja, OIB 66603944602, Jagodnjak 1, 10000 Zagreb</item>
    </derivirana_varijabla>
  </DomainObject.Predmet.StrankaListFormatedWithAdressOIB>
  <DomainObject.Predmet.StrankaListNazivFormated>
    <izvorni_sadrzaj>
      <item>FINA Regionalni centar Zagreb</item>
      <item>Jurica Bendelja</item>
    </izvorni_sadrzaj>
    <derivirana_varijabla naziv="DomainObject.Predmet.StrankaListNazivFormated_1">
      <item>FINA Regionalni centar Zagreb</item>
      <item>Jurica Bendelja</item>
    </derivirana_varijabla>
  </DomainObject.Predmet.StrankaListNazivFormated>
  <DomainObject.Predmet.StrankaListNazivFormatedOIB>
    <izvorni_sadrzaj>
      <item>FINA Regionalni centar Zagreb, OIB 85821130368</item>
      <item>Jurica Bendelja, OIB 66603944602</item>
    </izvorni_sadrzaj>
    <derivirana_varijabla naziv="DomainObject.Predmet.StrankaListNazivFormatedOIB_1">
      <item>FINA Regionalni centar Zagreb, OIB 85821130368</item>
      <item>Jurica Bendelja, OIB 66603944602</item>
    </derivirana_varijabla>
  </DomainObject.Predmet.StrankaListNazivFormatedOIB>
  <DomainObject.Predmet.ProtuStrankaListFormated>
    <izvorni_sadrzaj>
      <item>J.B. PATELA j.d.o.o. zastupanog po punomoćniku Jurica Bendelja</item>
    </izvorni_sadrzaj>
    <derivirana_varijabla naziv="DomainObject.Predmet.ProtuStrankaListFormated_1">
      <item>J.B. PATELA j.d.o.o. zastupanog po punomoćniku Jurica Bendelja</item>
    </derivirana_varijabla>
  </DomainObject.Predmet.ProtuStrankaListFormated>
  <DomainObject.Predmet.ProtuStrankaListFormatedOIB>
    <izvorni_sadrzaj>
      <item>J.B. PATELA j.d.o.o., OIB 02310817920 zastupanog po punomoćniku Jurica Bendelja</item>
    </izvorni_sadrzaj>
    <derivirana_varijabla naziv="DomainObject.Predmet.ProtuStrankaListFormatedOIB_1">
      <item>J.B. PATELA j.d.o.o., OIB 02310817920 zastupanog po punomoćniku Jurica Bendelja</item>
    </derivirana_varijabla>
  </DomainObject.Predmet.ProtuStrankaListFormatedOIB>
  <DomainObject.Predmet.ProtuStrankaListFormatedWithAdress>
    <izvorni_sadrzaj>
      <item>J.B. PATELA j.d.o.o., Jagodnjak 1, 10000 Zagreb zastupanog po punomoćniku Jurica Bendelja</item>
    </izvorni_sadrzaj>
    <derivirana_varijabla naziv="DomainObject.Predmet.ProtuStrankaListFormatedWithAdress_1">
      <item>J.B. PATELA j.d.o.o., Jagodnjak 1, 10000 Zagreb zastupanog po punomoćniku Jurica Bendelja</item>
    </derivirana_varijabla>
  </DomainObject.Predmet.ProtuStrankaListFormatedWithAdress>
  <DomainObject.Predmet.ProtuStrankaListFormatedWithAdressOIB>
    <izvorni_sadrzaj>
      <item>J.B. PATELA j.d.o.o., OIB 02310817920, Jagodnjak 1, 10000 Zagreb zastupanog po punomoćniku Jurica Bendelja</item>
    </izvorni_sadrzaj>
    <derivirana_varijabla naziv="DomainObject.Predmet.ProtuStrankaListFormatedWithAdressOIB_1">
      <item>J.B. PATELA j.d.o.o., OIB 02310817920, Jagodnjak 1, 10000 Zagreb zastupanog po punomoćniku Jurica Bendelja</item>
    </derivirana_varijabla>
  </DomainObject.Predmet.ProtuStrankaListFormatedWithAdressOIB>
  <DomainObject.Predmet.ProtuStrankaListNazivFormated>
    <izvorni_sadrzaj>
      <item>J.B. PATELA j.d.o.o.</item>
    </izvorni_sadrzaj>
    <derivirana_varijabla naziv="DomainObject.Predmet.ProtuStrankaListNazivFormated_1">
      <item>J.B. PATELA j.d.o.o.</item>
    </derivirana_varijabla>
  </DomainObject.Predmet.ProtuStrankaListNazivFormated>
  <DomainObject.Predmet.ProtuStrankaListNazivFormatedOIB>
    <izvorni_sadrzaj>
      <item>J.B. PATELA j.d.o.o., OIB 02310817920</item>
    </izvorni_sadrzaj>
    <derivirana_varijabla naziv="DomainObject.Predmet.ProtuStrankaListNazivFormatedOIB_1">
      <item>J.B. PATELA j.d.o.o., OIB 02310817920</item>
    </derivirana_varijabla>
  </DomainObject.Predmet.ProtuStrankaListNazivFormatedOIB>
  <DomainObject.Predmet.OstaliListFormated>
    <izvorni_sadrzaj>
      <item>PARTNER BANKA d.d. ZAGREB</item>
      <item>Jurica Bendelja punomoćnik sudionika u postupku J.B. PATELA j.d.o.o.</item>
    </izvorni_sadrzaj>
    <derivirana_varijabla naziv="DomainObject.Predmet.OstaliListFormated_1">
      <item>PARTNER BANKA d.d. ZAGREB</item>
      <item>Jurica Bendelja punomoćnik sudionika u postupku J.B. PATELA j.d.o.o.</item>
    </derivirana_varijabla>
  </DomainObject.Predmet.OstaliListFormated>
  <DomainObject.Predmet.OstaliListFormatedOIB>
    <izvorni_sadrzaj>
      <item>PARTNER BANKA d.d. ZAGREB, OIB 71221608291</item>
      <item>Jurica Bendelja, OIB 66603944602 punomoćnik sudionika u postupku J.B. PATELA j.d.o.o.</item>
    </izvorni_sadrzaj>
    <derivirana_varijabla naziv="DomainObject.Predmet.OstaliListFormatedOIB_1">
      <item>PARTNER BANKA d.d. ZAGREB, OIB 71221608291</item>
      <item>Jurica Bendelja, OIB 66603944602 punomoćnik sudionika u postupku J.B. PATELA j.d.o.o.</item>
    </derivirana_varijabla>
  </DomainObject.Predmet.OstaliListFormatedOIB>
  <DomainObject.Predmet.OstaliListFormatedWithAdress>
    <izvorni_sadrzaj>
      <item>PARTNER BANKA d.d. ZAGREB, Vončinina 2, 10000 Zagreb</item>
      <item>Jurica Bendelja, Jagodnjak 1, 10000 Zagreb punomoćnik sudionika u postupku J.B. PATELA j.d.o.o.</item>
    </izvorni_sadrzaj>
    <derivirana_varijabla naziv="DomainObject.Predmet.OstaliListFormatedWithAdress_1">
      <item>PARTNER BANKA d.d. ZAGREB, Vončinina 2, 10000 Zagreb</item>
      <item>Jurica Bendelja, Jagodnjak 1, 10000 Zagreb punomoćnik sudionika u postupku J.B. PATELA j.d.o.o.</item>
    </derivirana_varijabla>
  </DomainObject.Predmet.OstaliListFormatedWithAdress>
  <DomainObject.Predmet.OstaliListFormatedWithAdressOIB>
    <izvorni_sadrzaj>
      <item>PARTNER BANKA d.d. ZAGREB, OIB 71221608291, Vončinina 2, 10000 Zagreb</item>
      <item>Jurica Bendelja, OIB 66603944602, Jagodnjak 1, 10000 Zagreb punomoćnik sudionika u postupku J.B. PATELA j.d.o.o.</item>
    </izvorni_sadrzaj>
    <derivirana_varijabla naziv="DomainObject.Predmet.OstaliListFormatedWithAdressOIB_1">
      <item>PARTNER BANKA d.d. ZAGREB, OIB 71221608291, Vončinina 2, 10000 Zagreb</item>
      <item>Jurica Bendelja, OIB 66603944602, Jagodnjak 1, 10000 Zagreb punomoćnik sudionika u postupku J.B. PATELA j.d.o.o.</item>
    </derivirana_varijabla>
  </DomainObject.Predmet.OstaliListFormatedWithAdressOIB>
  <DomainObject.Predmet.OstaliListNazivFormated>
    <izvorni_sadrzaj>
      <item>PARTNER BANKA d.d. ZAGREB</item>
      <item>Jurica Bendelja</item>
    </izvorni_sadrzaj>
    <derivirana_varijabla naziv="DomainObject.Predmet.OstaliListNazivFormated_1">
      <item>PARTNER BANKA d.d. ZAGREB</item>
      <item>Jurica Bendelja</item>
    </derivirana_varijabla>
  </DomainObject.Predmet.OstaliListNazivFormated>
  <DomainObject.Predmet.OstaliListNazivFormatedOIB>
    <izvorni_sadrzaj>
      <item>PARTNER BANKA d.d. ZAGREB, OIB 71221608291</item>
      <item>Jurica Bendelja, OIB 66603944602</item>
    </izvorni_sadrzaj>
    <derivirana_varijabla naziv="DomainObject.Predmet.OstaliListNazivFormatedOIB_1">
      <item>PARTNER BANKA d.d. ZAGREB, OIB 71221608291</item>
      <item>Jurica Bendelja, OIB 66603944602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St-1980/2016-11</izvorni_sadrzaj>
    <derivirana_varijabla naziv="DomainObject.PoslovniBrojDokumenta_1">St-1980/2016-11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J.B. PATELA j.d.o.o.</izvorni_sadrzaj>
    <derivirana_varijabla naziv="DomainObject.Predmet.ProtustrankaIDrugi_1">J.B. PATELA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J.B. PATELA j.d.o.o., OIB 02310817920, Jagodnjak 1, 10000 Zagreb</izvorni_sadrzaj>
    <derivirana_varijabla naziv="DomainObject.Predmet.ProtustrankaIDrugiAdressOIB_1">J.B. PATELA j.d.o.o., OIB 02310817920, Jagodnjak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svibnja 2017.</izvorni_sadrzaj>
    <derivirana_varijabla naziv="DomainObject.Predmet.OdlukaRjesenje.DatumDonosenjaOdluke_1">12.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St-1980/2016-11</izvorni_sadrzaj>
    <derivirana_varijabla naziv="DomainObject.Predmet.OdlukaRjesenje.Oznaka_1">St-1980/2016-11</derivirana_varijabla>
  </DomainObject.Predmet.OdlukaRjesenje.Oznaka>
  <DomainObject.Predmet.SudioniciListNaziv>
    <izvorni_sadrzaj>
      <item>FINA Regionalni centar Zagreb</item>
      <item>J.B. PATELA j.d.o.o.</item>
      <item>Jurica Bendelja</item>
      <item>PARTNER BANKA d.d. ZAGREB</item>
      <item>Jurica Bendelja</item>
    </izvorni_sadrzaj>
    <derivirana_varijabla naziv="DomainObject.Predmet.SudioniciListNaziv_1">
      <item>FINA Regionalni centar Zagreb</item>
      <item>J.B. PATELA j.d.o.o.</item>
      <item>Jurica Bendelja</item>
      <item>PARTNER BANKA d.d. ZAGREB</item>
      <item>Jurica Bendelja</item>
    </derivirana_varijabla>
  </DomainObject.Predmet.SudioniciListNaziv>
  <DomainObject.Predmet.SudioniciListAdressOIB>
    <izvorni_sadrzaj>
      <item>FINA Regionalni centar Zagreb, OIB 85821130368, Trg svibanjskih žrtava 1995. 1,10000 Zagreb</item>
      <item>J.B. PATELA j.d.o.o., OIB 02310817920, Jagodnjak 1,10000 Zagreb</item>
      <item>Jurica Bendelja, OIB 66603944602, Jagodnjak 1,10000 Zagreb</item>
      <item>PARTNER BANKA d.d. ZAGREB, OIB 71221608291, Vončinina 2,10000 Zagreb</item>
      <item>Jurica Bendelja, OIB 66603944602, Jagodnjak 1,10000 Zagreb</item>
    </izvorni_sadrzaj>
    <derivirana_varijabla naziv="DomainObject.Predmet.SudioniciListAdressOIB_1">
      <item>FINA Regionalni centar Zagreb, OIB 85821130368, Trg svibanjskih žrtava 1995. 1,10000 Zagreb</item>
      <item>J.B. PATELA j.d.o.o., OIB 02310817920, Jagodnjak 1,10000 Zagreb</item>
      <item>Jurica Bendelja, OIB 66603944602, Jagodnjak 1,10000 Zagreb</item>
      <item>PARTNER BANKA d.d. ZAGREB, OIB 71221608291, Vončinina 2,10000 Zagreb</item>
      <item>Jurica Bendelja, OIB 66603944602, Jagodnjak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02310817920</item>
      <item>, OIB 66603944602</item>
      <item>, OIB 71221608291</item>
      <item>, OIB 66603944602</item>
    </izvorni_sadrzaj>
    <derivirana_varijabla naziv="DomainObject.Predmet.SudioniciListNazivOIB_1">
      <item>, OIB 85821130368</item>
      <item>, OIB 02310817920</item>
      <item>, OIB 66603944602</item>
      <item>, OIB 71221608291</item>
      <item>, OIB 66603944602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382AF-E1C1-4DA4-ABA3-20BDC9F671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1045</properties:Words>
  <properties:Characters>5509</properties:Characters>
  <properties:Lines>118</properties:Lines>
  <properties:Paragraphs>31</properties:Paragraphs>
  <properties:TotalTime>356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2017-05-12T11:14:00Z</cp:lastPrinted>
  <dcterms:modified xmlns:xsi="http://www.w3.org/2001/XMLSchema-instance" xsi:type="dcterms:W3CDTF">2017-05-12T11:14:00Z</dcterms:modified>
  <cp:revision>385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St-1980/2016-11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