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e71e" w14:paraId="63ae71e" w:rsidRDefault="00AE649C" w:rsidP="00FD2C0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D2C07" w:rsidP="00FD2C07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D2C07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St-230/14-59</w:t>
      </w:r>
      <w:r w:rsidR="00EA1C6D">
        <w:tab/>
      </w:r>
    </w:p>
    <w:p w:rsidRDefault="00FD2C07" w:rsidP="00FD2C07" w:rsidR="00FD2C07">
      <w:pPr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D2C07" w:rsidP="00FD2C07" w:rsidR="00FD2C07">
      <w:pPr>
        <w:spacing w:after="0"/>
        <w:rPr>
          <w:rFonts w:cs="Times New Roman"/>
        </w:rPr>
      </w:pPr>
    </w:p>
    <w:p w:rsidRDefault="00FD2C07" w:rsidP="00FD2C07" w:rsidR="00FD2C07">
      <w:pPr>
        <w:spacing w:after="0"/>
        <w:ind w:firstLine="720"/>
        <w:rPr>
          <w:rFonts w:cs="Times New Roman"/>
          <w:b/>
        </w:rPr>
      </w:pPr>
    </w:p>
    <w:p w:rsidRDefault="00FD2C07" w:rsidP="00FD2C07" w:rsidR="00FD2C07">
      <w:pPr>
        <w:spacing w:after="0"/>
        <w:ind w:firstLine="720"/>
        <w:rPr>
          <w:rFonts w:cs="Times New Roman"/>
          <w:b/>
        </w:rPr>
      </w:pPr>
    </w:p>
    <w:p w:rsidRDefault="00FD2C07" w:rsidP="00FD2C07" w:rsidR="00FD2C07">
      <w:pPr>
        <w:spacing w:after="0"/>
        <w:rPr>
          <w:rFonts w:cs="Times New Roman"/>
        </w:rPr>
      </w:pPr>
      <w:r>
        <w:rPr>
          <w:rFonts w:cs="Times New Roman"/>
          <w:b/>
        </w:rPr>
        <w:t xml:space="preserve">       </w:t>
      </w:r>
      <w:r>
        <w:rPr>
          <w:rFonts w:cs="Times New Roman"/>
        </w:rPr>
        <w:t>REPUBLIKA HRVATSKA</w:t>
      </w:r>
    </w:p>
    <w:p w:rsidRDefault="00FD2C07" w:rsidP="00FD2C07" w:rsidR="00FD2C07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FD2C07" w:rsidP="00FD2C07" w:rsidR="00FD2C0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FD2C07" w:rsidP="00FD2C07" w:rsidR="00FD2C07">
      <w:pPr>
        <w:spacing w:after="0"/>
        <w:rPr>
          <w:rFonts w:cs="Times New Roman"/>
        </w:rPr>
      </w:pPr>
    </w:p>
    <w:p w:rsidRDefault="00FD2C07" w:rsidP="00FD2C07" w:rsidR="00FD2C07">
      <w:pPr>
        <w:spacing w:after="0"/>
        <w:rPr>
          <w:rFonts w:cs="Times New Roman"/>
        </w:rPr>
      </w:pPr>
    </w:p>
    <w:p w:rsidRDefault="00FD2C07" w:rsidP="00FD2C07" w:rsidR="00FD2C0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FD2C07" w:rsidP="00FD2C07" w:rsidR="00FD2C07">
      <w:pPr>
        <w:spacing w:after="0"/>
        <w:rPr>
          <w:rFonts w:cs="Times New Roman"/>
        </w:rPr>
      </w:pPr>
    </w:p>
    <w:p w:rsidRDefault="00FD2C07" w:rsidP="00FD2C07" w:rsidR="00FD2C0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FD2C07" w:rsidP="00FD2C07" w:rsidR="00FD2C07">
      <w:pPr>
        <w:spacing w:after="0"/>
        <w:jc w:val="both"/>
        <w:rPr>
          <w:rFonts w:cs="Times New Roman"/>
        </w:rPr>
      </w:pPr>
    </w:p>
    <w:p w:rsidRDefault="00FD2C07" w:rsidP="00FD2C07" w:rsidR="00FD2C0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Varaždinu, po stečajnom sucu Iris Hatvalić Nemec, u stečajnom postupku nad trgovačkim društvom IVANEČKO TRGOVAČKO DRUŠTVO za trgovinu i ugostiteljstvo d.o.o., u stečaju, Ivanec, Jezerski put 22, OIB: 73297173531, 8. rujna 2016.</w:t>
      </w:r>
    </w:p>
    <w:p w:rsidRDefault="00FD2C07" w:rsidP="00FD2C07" w:rsidR="00FD2C0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FD2C07" w:rsidP="00FD2C07" w:rsidR="00FD2C07">
      <w:pPr>
        <w:spacing w:after="0"/>
        <w:jc w:val="center"/>
        <w:rPr>
          <w:rFonts w:cs="Arial"/>
        </w:rPr>
      </w:pPr>
      <w:r>
        <w:t xml:space="preserve">r i j e š i o   j e </w:t>
      </w:r>
    </w:p>
    <w:p w:rsidRDefault="00FD2C07" w:rsidP="00FD2C07" w:rsidR="00FD2C07">
      <w:pPr>
        <w:spacing w:after="0"/>
        <w:jc w:val="center"/>
      </w:pPr>
    </w:p>
    <w:p w:rsidRDefault="00FD2C07" w:rsidP="00FD2C07" w:rsidR="00FD2C07">
      <w:pPr>
        <w:spacing w:after="0"/>
        <w:jc w:val="both"/>
      </w:pPr>
      <w:r>
        <w:tab/>
        <w:t xml:space="preserve">1. Temeljem čl. 176. Stečajnog  zakona (“Narodne novine” broj: 44/96, 29/99, 129/00, 123/03, 197/03, 187/04, 82/06, 116/10, 25/12 i 133/12, u daljnjem tekstu SZ), u ovome predmetu određuje se posebno ispitno ročište radi ispitivanja naknadno prijavljene tražbine vjerovnika: </w:t>
      </w:r>
    </w:p>
    <w:p w:rsidRDefault="00FD2C07" w:rsidP="00FD2C07" w:rsidR="00FD2C07">
      <w:pPr>
        <w:spacing w:after="0"/>
        <w:ind w:hanging="720"/>
        <w:jc w:val="both"/>
      </w:pPr>
    </w:p>
    <w:p w:rsidRDefault="00FD2C07" w:rsidP="00FD2C07" w:rsidR="00FD2C07">
      <w:pPr>
        <w:spacing w:after="0"/>
        <w:ind w:hanging="720"/>
        <w:jc w:val="both"/>
      </w:pPr>
      <w:r>
        <w:t xml:space="preserve">            - TDR d.o.o., Obala V. Nazora 1, Rovinj, OIB: 37014645007</w:t>
      </w:r>
    </w:p>
    <w:p w:rsidRDefault="00FD2C07" w:rsidP="00FD2C07" w:rsidR="00FD2C07">
      <w:pPr>
        <w:spacing w:after="0"/>
        <w:ind w:hanging="720"/>
        <w:jc w:val="both"/>
      </w:pPr>
      <w:r>
        <w:tab/>
        <w:t>- Varkom d.d., Trg bana Jelačića 14, Varaždin, OIB: 39048902955</w:t>
      </w:r>
    </w:p>
    <w:p w:rsidRDefault="00FD2C07" w:rsidP="00FD2C07" w:rsidR="00FD2C07">
      <w:pPr>
        <w:spacing w:after="0"/>
        <w:ind w:hanging="720"/>
        <w:jc w:val="both"/>
      </w:pPr>
    </w:p>
    <w:p w:rsidRDefault="00FD2C07" w:rsidP="00FD2C07" w:rsidR="00FD2C07">
      <w:pPr>
        <w:spacing w:after="0"/>
        <w:jc w:val="both"/>
      </w:pPr>
      <w:r>
        <w:t xml:space="preserve">kod ovoga suda u Varaždinu, B. Radića 2, soba 230, za dan </w:t>
      </w:r>
      <w:r>
        <w:rPr>
          <w:b/>
          <w:u w:val="single"/>
        </w:rPr>
        <w:t>11. listopada 2016. u 9,00 sati</w:t>
      </w:r>
    </w:p>
    <w:p w:rsidRDefault="00FD2C07" w:rsidP="00FD2C07" w:rsidR="00FD2C07">
      <w:pPr>
        <w:spacing w:after="0"/>
        <w:jc w:val="both"/>
      </w:pPr>
    </w:p>
    <w:p w:rsidRDefault="00FD2C07" w:rsidP="00FD2C07" w:rsidR="00FD2C07">
      <w:pPr>
        <w:spacing w:after="0"/>
        <w:ind w:hanging="720"/>
        <w:jc w:val="both"/>
      </w:pPr>
      <w:r>
        <w:tab/>
      </w:r>
      <w:r>
        <w:tab/>
        <w:t>2. Vjerovnici se na ovo posebno ispitno ročište pozivaju objavom oglasa na e-oglasnoj ploči ovoga suda.</w:t>
      </w:r>
    </w:p>
    <w:p w:rsidRDefault="00FD2C07" w:rsidP="00FD2C07" w:rsidR="00FD2C07">
      <w:pPr>
        <w:spacing w:after="0"/>
      </w:pPr>
    </w:p>
    <w:p w:rsidRDefault="00FD2C07" w:rsidP="00FD2C07" w:rsidR="00FD2C07">
      <w:pPr>
        <w:spacing w:after="0"/>
        <w:jc w:val="center"/>
      </w:pPr>
      <w:r>
        <w:t>U Varaždinu, 8. rujna 2016.</w:t>
      </w:r>
    </w:p>
    <w:p w:rsidRDefault="00FD2C07" w:rsidP="00FD2C07" w:rsidR="00FD2C07">
      <w:pPr>
        <w:spacing w:after="0"/>
      </w:pPr>
    </w:p>
    <w:p w:rsidRDefault="00FD2C07" w:rsidP="00FD2C07" w:rsidR="00FD2C0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       Stečajni sudac:</w:t>
      </w:r>
    </w:p>
    <w:p w:rsidRDefault="00FD2C07" w:rsidP="00FD2C07" w:rsidR="00FD2C07">
      <w:pPr>
        <w:spacing w:after="0"/>
        <w:ind w:firstLine="720"/>
        <w:jc w:val="both"/>
      </w:pPr>
    </w:p>
    <w:p w:rsidRDefault="00FD2C07" w:rsidP="00FD2C07" w:rsidR="00FD2C0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Iris Hatvalić Nemec, v.r.</w:t>
      </w:r>
    </w:p>
    <w:p w:rsidRDefault="00FD2C07" w:rsidP="00FD2C07" w:rsidR="00FD2C07">
      <w:pPr>
        <w:spacing w:after="0"/>
        <w:ind w:firstLine="720"/>
        <w:jc w:val="both"/>
      </w:pPr>
    </w:p>
    <w:p w:rsidRDefault="00FD2C07" w:rsidP="00FD2C07" w:rsidR="00FD2C07">
      <w:pPr>
        <w:spacing w:after="0"/>
        <w:ind w:firstLine="12" w:left="4944"/>
        <w:jc w:val="both"/>
      </w:pPr>
      <w:r>
        <w:t xml:space="preserve">     Za točnost otpravka-ovlašteni službenik:</w:t>
      </w:r>
    </w:p>
    <w:p w:rsidRDefault="00FD2C07" w:rsidP="00FD2C07" w:rsidR="00FD2C07">
      <w:pPr>
        <w:spacing w:after="0"/>
        <w:jc w:val="both"/>
      </w:pPr>
    </w:p>
    <w:p w:rsidRDefault="00FD2C07" w:rsidP="00FD2C07" w:rsidR="00FD2C07">
      <w:pPr>
        <w:spacing w:after="0"/>
        <w:jc w:val="both"/>
      </w:pPr>
    </w:p>
    <w:p w:rsidRDefault="00FD2C07" w:rsidP="00FD2C07" w:rsidR="00FD2C07">
      <w:pPr>
        <w:spacing w:after="0"/>
        <w:jc w:val="both"/>
      </w:pPr>
      <w:r>
        <w:t>Pouka o pravnom lijeku:</w:t>
      </w:r>
    </w:p>
    <w:p w:rsidRDefault="00FD2C07" w:rsidP="00FD2C07" w:rsidR="00FD2C07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FD2C07" w:rsidP="00FD2C07" w:rsidR="00FD2C07">
      <w:pPr>
        <w:spacing w:after="0"/>
        <w:jc w:val="both"/>
      </w:pPr>
    </w:p>
    <w:p w:rsidRDefault="00FD2C07" w:rsidP="00FD2C07" w:rsidR="00FD2C07">
      <w:pPr>
        <w:spacing w:after="0"/>
        <w:jc w:val="both"/>
      </w:pPr>
      <w:r>
        <w:t>DNA:</w:t>
      </w:r>
    </w:p>
    <w:p w:rsidRDefault="00FD2C07" w:rsidP="00FD2C07" w:rsidR="00FD2C07">
      <w:pPr>
        <w:widowControl w:val="false"/>
        <w:numPr>
          <w:ilvl w:val="0"/>
          <w:numId w:val="47"/>
        </w:numPr>
        <w:spacing w:after="0"/>
        <w:jc w:val="both"/>
      </w:pPr>
      <w:r>
        <w:rPr>
          <w:rFonts w:eastAsia="Calibri"/>
        </w:rPr>
        <w:t>stečajna upraviteljica, Slavica Orehovec, F. Prešerna 11B, Čakovec</w:t>
      </w:r>
    </w:p>
    <w:p w:rsidRDefault="00FD2C07" w:rsidP="00FD2C07" w:rsidR="00FD2C0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TDR d.o.o., Obala V. Nazora 1, Rovinj</w:t>
      </w:r>
    </w:p>
    <w:p w:rsidRDefault="00FD2C07" w:rsidP="00FD2C07" w:rsidR="00FD2C0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Varkom d.d., Trg bana Jelačića 14, Varaždin</w:t>
      </w:r>
    </w:p>
    <w:p w:rsidRDefault="00FD2C07" w:rsidP="00FD2C07" w:rsidR="00FD2C07">
      <w:pPr>
        <w:widowControl w:val="false"/>
        <w:numPr>
          <w:ilvl w:val="0"/>
          <w:numId w:val="47"/>
        </w:numPr>
        <w:spacing w:after="0"/>
        <w:jc w:val="both"/>
      </w:pPr>
      <w:r>
        <w:t>e-oglasna ploča ovoga suda</w:t>
      </w:r>
    </w:p>
    <w:p w:rsidRDefault="00CB0EA4" w:rsidP="00FD2C07" w:rsidR="00CB0EA4">
      <w:pPr>
        <w:pStyle w:val="Naslovdokumenta"/>
        <w:spacing w:after="0"/>
      </w:pPr>
    </w:p>
    <w:p w:rsidRDefault="0071688E" w:rsidP="00FD2C07" w:rsidR="0071688E">
      <w:pPr>
        <w:pStyle w:val="Poetniodjeljak"/>
        <w:spacing w:after="0"/>
      </w:pPr>
    </w:p>
    <w:p w:rsidRDefault="00A21F0D" w:rsidP="00FD2C07" w:rsidR="00A21F0D">
      <w:pPr>
        <w:pStyle w:val="NormaleSPIS"/>
        <w:spacing w:after="0"/>
        <w:rPr>
          <w:noProof/>
        </w:rPr>
      </w:pPr>
    </w:p>
    <w:p w:rsidRDefault="00DA0242" w:rsidP="00FD2C07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2C07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8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na posebno ispitno ročište</izvorni_sadrzaj>
    <derivirana_varijabla naziv="DomainObject.Primjedba_1">-poziv na posebno ispitno ročište</derivirana_varijabla>
  </DomainObject.Primjedba>
  <DomainObject.Oznaka>
    <izvorni_sadrzaj>St-230/2014-59</izvorni_sadrzaj>
    <derivirana_varijabla naziv="DomainObject.Oznaka_1">St-230/2014-59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St-230/2014</izvorni_sadrzaj>
    <derivirana_varijabla naziv="DomainObject.Predmet.OznakaBroj_1">St-230/2014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IVANEČKO TRGOVAČKO DRUŠTVO za trgovinu i ugostiteljstvo d.o.o. u stečaju</izvorni_sadrzaj>
    <derivirana_varijabla naziv="DomainObject.Predmet.ProtustrankaFormated_1">  IVANEČKO TRGOVAČKO DRUŠTVO za trgovinu i ugostiteljstvo d.o.o. u stečaju</derivirana_varijabla>
  </DomainObject.Predmet.ProtustrankaFormated>
  <DomainObject.Predmet.ProtustrankaFormatedOIB>
    <izvorni_sadrzaj>  IVANEČKO TRGOVAČKO DRUŠTVO za trgovinu i ugostiteljstvo d.o.o. u stečaju, OIB 73297173531</izvorni_sadrzaj>
    <derivirana_varijabla naziv="DomainObject.Predmet.ProtustrankaFormatedOIB_1">  IVANEČKO TRGOVAČKO DRUŠTVO za trgovinu i ugostiteljstvo d.o.o. u stečaju, OIB 73297173531</derivirana_varijabla>
  </DomainObject.Predmet.ProtustrankaFormatedOIB>
  <DomainObject.Predmet.ProtustrankaFormatedWithAdress>
    <izvorni_sadrzaj> IVANEČKO TRGOVAČKO DRUŠTVO za trgovinu i ugostiteljstvo d.o.o. u stečaju, Jezerski Put 22, 42240 Ivanec</izvorni_sadrzaj>
    <derivirana_varijabla naziv="DomainObject.Predmet.ProtustrankaFormatedWithAdress_1"> IVANEČKO TRGOVAČKO DRUŠTVO za trgovinu i ugostiteljstvo d.o.o. u stečaju, Jezerski Put 22, 42240 Ivanec</derivirana_varijabla>
  </DomainObject.Predmet.ProtustrankaFormatedWithAdress>
  <DomainObject.Predmet.ProtustrankaFormatedWithAdressOIB>
    <izvorni_sadrzaj> IVANEČKO TRGOVAČKO DRUŠTVO za trgovinu i ugostiteljstvo d.o.o. u stečaju, OIB 73297173531, Jezerski Put 22, 42240 Ivanec</izvorni_sadrzaj>
    <derivirana_varijabla naziv="DomainObject.Predmet.ProtustrankaFormatedWithAdressOIB_1"> IVANEČKO TRGOVAČKO DRUŠTVO za trgovinu i ugostiteljstvo d.o.o. u stečaju, OIB 73297173531, Jezerski Put 22, 42240 Ivanec</derivirana_varijabla>
  </DomainObject.Predmet.ProtustrankaFormatedWithAdressOIB>
  <DomainObject.Predmet.ProtustrankaWithAdress>
    <izvorni_sadrzaj>IVANEČKO TRGOVAČKO DRUŠTVO za trgovinu i ugostiteljstvo d.o.o. u stečaju Jezerski Put 22, 42240 Ivanec</izvorni_sadrzaj>
    <derivirana_varijabla naziv="DomainObject.Predmet.ProtustrankaWithAdress_1">IVANEČKO TRGOVAČKO DRUŠTVO za trgovinu i ugostiteljstvo d.o.o. u stečaju Jezerski Put 22, 42240 Ivanec</derivirana_varijabla>
  </DomainObject.Predmet.ProtustrankaWithAdress>
  <DomainObject.Predmet.ProtustrankaWithAdressOIB>
    <izvorni_sadrzaj>IVANEČKO TRGOVAČKO DRUŠTVO za trgovinu i ugostiteljstvo d.o.o. u stečaju, OIB 73297173531, Jezerski Put 22, 42240 Ivanec</izvorni_sadrzaj>
    <derivirana_varijabla naziv="DomainObject.Predmet.ProtustrankaWithAdressOIB_1">IVANEČKO TRGOVAČKO DRUŠTVO za trgovinu i ugostiteljstvo d.o.o. u stečaju, OIB 73297173531, Jezerski Put 22, 42240 Ivanec</derivirana_varijabla>
  </DomainObject.Predmet.ProtustrankaWithAdressOIB>
  <DomainObject.Predmet.ProtustrankaNazivFormated>
    <izvorni_sadrzaj>IVANEČKO TRGOVAČKO DRUŠTVO za trgovinu i ugostiteljstvo d.o.o. u stečaju</izvorni_sadrzaj>
    <derivirana_varijabla naziv="DomainObject.Predmet.ProtustrankaNazivFormated_1">IVANEČKO TRGOVAČKO DRUŠTVO za trgovinu i ugostiteljstvo d.o.o. u stečaju</derivirana_varijabla>
  </DomainObject.Predmet.ProtustrankaNazivFormated>
  <DomainObject.Predmet.ProtustrankaNazivFormatedOIB>
    <izvorni_sadrzaj>IVANEČKO TRGOVAČKO DRUŠTVO za trgovinu i ugostiteljstvo d.o.o. u stečaju, OIB 73297173531</izvorni_sadrzaj>
    <derivirana_varijabla naziv="DomainObject.Predmet.ProtustrankaNazivFormatedOIB_1">IVANEČKO TRGOVAČKO DRUŠTVO za trgovinu i ugostiteljstvo d.o.o. u stečaju, OIB 73297173531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IVANEČKO TRGOVAČKO DRUŠTVO za trgovinu i ugostiteljstvo d.o.o. u stečaju</item>
    </izvorni_sadrzaj>
    <derivirana_varijabla naziv="DomainObject.Predmet.ProtuStrankaListFormated_1">
      <item>IVANEČKO TRGOVAČKO DRUŠTVO za trgovinu i ugostiteljstvo d.o.o. u stečaju</item>
    </derivirana_varijabla>
  </DomainObject.Predmet.ProtuStrankaListFormated>
  <DomainObject.Predmet.ProtuStrankaListFormatedOIB>
    <izvorni_sadrzaj>
      <item>IVANEČKO TRGOVAČKO DRUŠTVO za trgovinu i ugostiteljstvo d.o.o. u stečaju, OIB 73297173531</item>
    </izvorni_sadrzaj>
    <derivirana_varijabla naziv="DomainObject.Predmet.ProtuStrankaListFormatedOIB_1">
      <item>IVANEČKO TRGOVAČKO DRUŠTVO za trgovinu i ugostiteljstvo d.o.o. u stečaju, OIB 73297173531</item>
    </derivirana_varijabla>
  </DomainObject.Predmet.ProtuStrankaListFormatedOIB>
  <DomainObject.Predmet.ProtuStrankaListFormatedWithAdress>
    <izvorni_sadrzaj>
      <item>IVANEČKO TRGOVAČKO DRUŠTVO za trgovinu i ugostiteljstvo d.o.o. u stečaju, Jezerski Put 22, 42240 Ivanec</item>
    </izvorni_sadrzaj>
    <derivirana_varijabla naziv="DomainObject.Predmet.ProtuStrankaListFormatedWithAdress_1">
      <item>IVANEČKO TRGOVAČKO DRUŠTVO za trgovinu i ugostiteljstvo d.o.o. u stečaju, Jezerski Put 22, 42240 Ivanec</item>
    </derivirana_varijabla>
  </DomainObject.Predmet.ProtuStrankaListFormatedWithAdress>
  <DomainObject.Predmet.ProtuStrankaListFormatedWithAdressOIB>
    <izvorni_sadrzaj>
      <item>IVANEČKO TRGOVAČKO DRUŠTVO za trgovinu i ugostiteljstvo d.o.o. u stečaju, OIB 73297173531, Jezerski Put 22, 42240 Ivanec</item>
    </izvorni_sadrzaj>
    <derivirana_varijabla naziv="DomainObject.Predmet.ProtuStrankaListFormatedWithAdressOIB_1">
      <item>IVANEČKO TRGOVAČKO DRUŠTVO za trgovinu i ugostiteljstvo d.o.o. u stečaju, OIB 73297173531, Jezerski Put 22, 42240 Ivanec</item>
    </derivirana_varijabla>
  </DomainObject.Predmet.ProtuStrankaListFormatedWithAdressOIB>
  <DomainObject.Predmet.ProtuStrankaListNazivFormated>
    <izvorni_sadrzaj>
      <item>IVANEČKO TRGOVAČKO DRUŠTVO za trgovinu i ugostiteljstvo d.o.o. u stečaju</item>
    </izvorni_sadrzaj>
    <derivirana_varijabla naziv="DomainObject.Predmet.ProtuStrankaListNazivFormated_1">
      <item>IVANEČKO TRGOVAČKO DRUŠTVO za trgovinu i ugostiteljstvo d.o.o. u stečaju</item>
    </derivirana_varijabla>
  </DomainObject.Predmet.ProtuStrankaListNazivFormated>
  <DomainObject.Predmet.ProtuStrankaListNazivFormatedOIB>
    <izvorni_sadrzaj>
      <item>IVANEČKO TRGOVAČKO DRUŠTVO za trgovinu i ugostiteljstvo d.o.o. u stečaju, OIB 73297173531</item>
    </izvorni_sadrzaj>
    <derivirana_varijabla naziv="DomainObject.Predmet.ProtuStrankaListNazivFormatedOIB_1">
      <item>IVANEČKO TRGOVAČKO DRUŠTVO za trgovinu i ugostiteljstvo d.o.o. u stečaju, OIB 73297173531</item>
    </derivirana_varijabla>
  </DomainObject.Predmet.ProtuStrankaListNazivFormatedOIB>
  <DomainObject.Predmet.OstaliListFormated>
    <izvorni_sadrzaj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Formated_1"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Formated>
  <DomainObject.Predmet.OstaliListFormatedOIB>
    <izvorni_sadrzaj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FormatedOIB_1"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FormatedOIB>
  <DomainObject.Predmet.OstaliListFormatedWithAdress>
    <izvorni_sadrzaj>
      <item>Stefan Blaguški, Ulica Jezerski Put 22, 42240 Ivanec</item>
      <item>ŽDO, Građansko upravni odjel</item>
      <item>Slavica Orehovec,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izvorni_sadrzaj>
    <derivirana_varijabla naziv="DomainObject.Predmet.OstaliListFormatedWithAdress_1">
      <item>Stefan Blaguški, Ulica Jezerski Put 22, 42240 Ivanec</item>
      <item>ŽDO, Građansko upravni odjel</item>
      <item>Slavica Orehovec,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derivirana_varijabla>
  </DomainObject.Predmet.OstaliListFormatedWithAdress>
  <DomainObject.Predmet.OstaliListFormatedWithAdressOIB>
    <izvorni_sadrzaj>
      <item>Stefan Blaguški, OIB 17694269273, Ulica Jezerski Put 22, 42240 Ivanec</item>
      <item>ŽDO, Građansko upravni odjel</item>
      <item>Slavica Orehovec, OIB 69855771162,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izvorni_sadrzaj>
    <derivirana_varijabla naziv="DomainObject.Predmet.OstaliListFormatedWithAdressOIB_1">
      <item>Stefan Blaguški, OIB 17694269273, Ulica Jezerski Put 22, 42240 Ivanec</item>
      <item>ŽDO, Građansko upravni odjel</item>
      <item>Slavica Orehovec, OIB 69855771162,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  <item>TDR d.o.o., Obala V. Nazora 1, 52210 Rovinj</item>
      <item>Varkom d.d., Trg bana Jelačića 14, 42000 Varaždin</item>
    </derivirana_varijabla>
  </DomainObject.Predmet.OstaliListFormatedWithAdressOIB>
  <DomainObject.Predmet.OstaliListNazivFormated>
    <izvorni_sadrzaj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NazivFormated_1"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NazivFormated>
  <DomainObject.Predmet.OstaliListNazivFormatedOIB>
    <izvorni_sadrzaj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OstaliListNazivFormatedOIB_1"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St-230/2014-59</izvorni_sadrzaj>
    <derivirana_varijabla naziv="DomainObject.PoslovniBrojDokumenta_1">St-230/2014-59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IVANEČKO TRGOVAČKO DRUŠTVO za trgovinu i ugostiteljstvo d.o.o. u stečaju</izvorni_sadrzaj>
    <derivirana_varijabla naziv="DomainObject.Predmet.ProtustrankaIDrugi_1">IVANEČKO TRGOVAČKO DRUŠTVO za trgovinu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IVANEČKO TRGOVAČKO DRUŠTVO za trgovinu i ugostiteljstvo d.o.o. u stečaju, OIB 73297173531, Jezerski Put 22, 42240 Ivanec</izvorni_sadrzaj>
    <derivirana_varijabla naziv="DomainObject.Predmet.ProtustrankaIDrugiAdressOIB_1">IVANEČKO TRGOVAČKO DRUŠTVO za trgovinu i ugostiteljstvo d.o.o. u stečaju, OIB 73297173531, Jezerski Put 22,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IVANEČKO TRGOVAČKO DRUŠTVO za trgovinu i ugostiteljstvo d.o.o. u stečaju</item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izvorni_sadrzaj>
    <derivirana_varijabla naziv="DomainObject.Predmet.SudioniciListNaziv_1">
      <item>Financijska agencija</item>
      <item>IVANEČKO TRGOVAČKO DRUŠTVO za trgovinu i ugostiteljstvo d.o.o. u stečaju</item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  <item>TDR d.o.o.</item>
      <item>Varkom d.d.</item>
    </derivirana_varijabla>
  </DomainObject.Predmet.SudioniciListNaziv>
  <DomainObject.Predmet.SudioniciListAdressOIB>
    <izvorni_sadrzaj>
      <item>Financijska agencija, OIB 85821130368</item>
      <item>IVANEČKO TRGOVAČKO DRUŠTVO za trgovinu i ugostiteljstvo d.o.o. u stečaju, OIB 73297173531, Jezerski Put 22,42240 Ivanec</item>
      <item>Stefan Blaguški, OIB 17694269273, Ulica Jezerski Put 22,42240 Ivanec</item>
      <item>ŽDO, Građansko upravni odjel</item>
      <item>Slavica Orehovec, OIB 69855771162, France Prešerna 11b,40000 Čakovec</item>
      <item>Privredna banka Zagreb, Radnička cesta 50,10000 Zagreb</item>
      <item>Porezna uprava Varaždin, Ispostava Ivanec, Đ. Arnolda 11,42240 Ivanec</item>
      <item>ŽDO Varaždin, Građansko upravni odjel</item>
      <item>FINA ZAGREB, Vrtni put 3,10000 Zagreb</item>
      <item>TDR d.o.o., Obala V. Nazora 1,52210 Rovinj</item>
      <item>Varkom d.d., Trg bana Jelačića 14,42000 Varaždin</item>
    </izvorni_sadrzaj>
    <derivirana_varijabla naziv="DomainObject.Predmet.SudioniciListAdressOIB_1">
      <item>Financijska agencija, OIB 85821130368</item>
      <item>IVANEČKO TRGOVAČKO DRUŠTVO za trgovinu i ugostiteljstvo d.o.o. u stečaju, OIB 73297173531, Jezerski Put 22,42240 Ivanec</item>
      <item>Stefan Blaguški, OIB 17694269273, Ulica Jezerski Put 22,42240 Ivanec</item>
      <item>ŽDO, Građansko upravni odjel</item>
      <item>Slavica Orehovec, OIB 69855771162, France Prešerna 11b,40000 Čakovec</item>
      <item>Privredna banka Zagreb, Radnička cesta 50,10000 Zagreb</item>
      <item>Porezna uprava Varaždin, Ispostava Ivanec, Đ. Arnolda 11,42240 Ivanec</item>
      <item>ŽDO Varaždin, Građansko upravni odjel</item>
      <item>FINA ZAGREB, Vrtni put 3,10000 Zagreb</item>
      <item>TDR d.o.o., Obala V. Nazora 1,52210 Rovinj</item>
      <item>Varkom d.d., Trg bana Jelačića 14,42000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EBFE1-AD7F-4E88-8790-03BD3C0F6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1179</properties:Characters>
  <properties:Lines>57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2016-09-08T10:40:00Z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St-230/2014-59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