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e381" w14:paraId="4a8e381" w:rsidRDefault="004C2F26" w:rsidP="00910611" w:rsidR="004C2F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F26" w:rsidP="00910611" w:rsidR="004C2F26">
      <w:r>
        <w:rPr>
          <w:rFonts w:eastAsia="MS Mincho"/>
        </w:rPr>
        <w:t>REPUBLIKA HRVATSKA</w:t>
      </w:r>
    </w:p>
    <w:p w:rsidRDefault="004C2F26" w:rsidP="00910611" w:rsidR="004C2F26">
      <w:r>
        <w:rPr>
          <w:rFonts w:eastAsia="MS Mincho"/>
        </w:rPr>
        <w:t>TRGOVAČKI SUD U RIJECI</w:t>
      </w:r>
    </w:p>
    <w:p w:rsidRDefault="004C2F26" w:rsidR="004C2F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4C06DB">
        <w:t>LUMBER društvo s ograničenom odgovornošću za ugostiteljstvo i turizam Mošćenička Draga (Općina Mošćenička Draga), Mošćenice bb, OIB: 72527129817, MBS: 040022864</w:t>
      </w:r>
      <w:r w:rsidRPr="006319A6">
        <w:t xml:space="preserve">, dana </w:t>
      </w:r>
      <w:r w:rsidR="00743913">
        <w:t>10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4C06DB">
        <w:t>LUMBER društvo s ograničenom odgovornošću za ugostiteljstvo i turizam Mošćenička Draga (Općina Mošćenička Draga), Mošćenice bb, OIB: 72527129817, MBS: 040022864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10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4C06DB">
        <w:t>Lilijana Augustin, OIB: 12365783008, Šmogorska 43, Matulji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4C06DB">
        <w:t>LUMBER društvo s ograničenom odgovornošću za ugostiteljstvo i turizam Mošćenička Draga (Općina Mošćenička Draga), Mošćenice bb, OIB: 72527129817, MBS: 040022864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E45A3F">
        <w:t>88</w:t>
      </w:r>
      <w:r w:rsidR="004C06DB">
        <w:t>4</w:t>
      </w:r>
      <w:r w:rsidR="00723C61" w:rsidRPr="00F4344B">
        <w:t>/2016</w:t>
      </w:r>
      <w:r w:rsidR="00565604">
        <w:t>-</w:t>
      </w:r>
      <w:r w:rsidR="004C06DB">
        <w:t>6</w:t>
      </w:r>
      <w:r w:rsidRPr="00F4344B">
        <w:t xml:space="preserve"> od </w:t>
      </w:r>
      <w:r w:rsidR="00743913">
        <w:t>27. siječnja</w:t>
      </w:r>
      <w:r w:rsidR="00B20AB5">
        <w:t xml:space="preserve"> 201</w:t>
      </w:r>
      <w:r w:rsidR="00743913">
        <w:t>7</w:t>
      </w:r>
      <w:r w:rsidRPr="00F4344B">
        <w:t xml:space="preserve">. godine o imenovanju privremenog stečajnog upravitelja </w:t>
      </w:r>
      <w:r w:rsidR="004C06DB">
        <w:t>Lilijane Augustin, OIB: 12365783008, Šmogorska 43, Matulji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4C06DB">
        <w:t xml:space="preserve">LUMBER društvo s ograničenom odgovornošću za ugostiteljstvo i turizam </w:t>
      </w:r>
      <w:r w:rsidR="004C06DB">
        <w:lastRenderedPageBreak/>
        <w:t>Mošćenička Draga (Općina Mošćenička Draga), Mošćenice bb, OIB: 72527129817, MBS: 040022864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45A3F">
        <w:rPr>
          <w:bCs/>
        </w:rPr>
        <w:t>88</w:t>
      </w:r>
      <w:r w:rsidR="004C06DB">
        <w:rPr>
          <w:bCs/>
        </w:rPr>
        <w:t>4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E45A3F">
        <w:rPr>
          <w:bCs/>
        </w:rPr>
        <w:t>1</w:t>
      </w:r>
      <w:r w:rsidR="00743913">
        <w:rPr>
          <w:bCs/>
        </w:rPr>
        <w:t>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E45A3F">
        <w:t>6. prosinca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45A3F">
        <w:rPr>
          <w:bCs/>
        </w:rPr>
        <w:t>14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C06DB">
        <w:rPr>
          <w:bCs/>
        </w:rPr>
        <w:t>27.380</w:t>
      </w:r>
      <w:r w:rsidR="006E0C54">
        <w:rPr>
          <w:bCs/>
        </w:rPr>
        <w:t>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10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sectPr w:rsidSect="00E21176" w:rsid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9D0" w:rsidR="005549D0">
      <w:r>
        <w:separator/>
      </w:r>
    </w:p>
  </w:endnote>
  <w:endnote w:id="0" w:type="continuationSeparator">
    <w:p w:rsidRDefault="005549D0" w:rsidR="005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F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9D0" w:rsidR="005549D0">
      <w:r>
        <w:separator/>
      </w:r>
    </w:p>
  </w:footnote>
  <w:footnote w:id="0" w:type="continuationSeparator">
    <w:p w:rsidRDefault="005549D0" w:rsidR="005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45A3F">
      <w:t>88</w:t>
    </w:r>
    <w:r w:rsidR="004C06DB">
      <w:t>4</w:t>
    </w:r>
    <w:r w:rsidR="00A2797A">
      <w:t>/2016</w:t>
    </w:r>
    <w:r w:rsidR="00E13972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5390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0E05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6DB"/>
    <w:rsid w:val="004C1DFB"/>
    <w:rsid w:val="004C1FBA"/>
    <w:rsid w:val="004C264B"/>
    <w:rsid w:val="004C2A5F"/>
    <w:rsid w:val="004C2F26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49D0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397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C2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2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2F2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C2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2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2F2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LUMBER d.o.o.</izvorni_sadrzaj>
    <derivirana_varijabla naziv="DomainObject.Predmet.ProtustrankaFormated_1">  LUMBER d.o.o.</derivirana_varijabla>
  </DomainObject.Predmet.ProtustrankaFormated>
  <DomainObject.Predmet.ProtustrankaFormatedOIB>
    <izvorni_sadrzaj>  LUMBER d.o.o., OIB 72527129817</izvorni_sadrzaj>
    <derivirana_varijabla naziv="DomainObject.Predmet.ProtustrankaFormatedOIB_1">  LUMBER d.o.o., OIB 72527129817</derivirana_varijabla>
  </DomainObject.Predmet.ProtustrankaFormatedOIB>
  <DomainObject.Predmet.ProtustrankaFormatedWithAdress>
    <izvorni_sadrzaj> LUMBER d.o.o., Mošćenice bb, 51417 Mošćenička Draga</izvorni_sadrzaj>
    <derivirana_varijabla naziv="DomainObject.Predmet.ProtustrankaFormatedWithAdress_1"> LUMBER d.o.o., Mošćenice bb, 51417 Mošćenička Draga</derivirana_varijabla>
  </DomainObject.Predmet.ProtustrankaFormatedWithAdress>
  <DomainObject.Predmet.ProtustrankaFormatedWithAdressOIB>
    <izvorni_sadrzaj> LUMBER d.o.o., OIB 72527129817, Mošćenice bb, 51417 Mošćenička Draga</izvorni_sadrzaj>
    <derivirana_varijabla naziv="DomainObject.Predmet.ProtustrankaFormatedWithAdressOIB_1"> LUMBER d.o.o., OIB 72527129817, Mošćenice bb, 51417 Mošćenička Draga</derivirana_varijabla>
  </DomainObject.Predmet.ProtustrankaFormatedWithAdressOIB>
  <DomainObject.Predmet.ProtustrankaWithAdress>
    <izvorni_sadrzaj>LUMBER d.o.o. Mošćenice bb, 51417 Mošćenička Draga</izvorni_sadrzaj>
    <derivirana_varijabla naziv="DomainObject.Predmet.ProtustrankaWithAdress_1">LUMBER d.o.o. Mošćenice bb, 51417 Mošćenička Draga</derivirana_varijabla>
  </DomainObject.Predmet.ProtustrankaWithAdress>
  <DomainObject.Predmet.ProtustrankaWithAdressOIB>
    <izvorni_sadrzaj>LUMBER d.o.o., OIB 72527129817, Mošćenice bb, 51417 Mošćenička Draga</izvorni_sadrzaj>
    <derivirana_varijabla naziv="DomainObject.Predmet.ProtustrankaWithAdressOIB_1">LUMBER d.o.o., OIB 72527129817, Mošćenice bb, 51417 Mošćenička Draga</derivirana_varijabla>
  </DomainObject.Predmet.ProtustrankaWithAdressOIB>
  <DomainObject.Predmet.ProtustrankaNazivFormated>
    <izvorni_sadrzaj>LUMBER d.o.o.</izvorni_sadrzaj>
    <derivirana_varijabla naziv="DomainObject.Predmet.ProtustrankaNazivFormated_1">LUMBER d.o.o.</derivirana_varijabla>
  </DomainObject.Predmet.ProtustrankaNazivFormated>
  <DomainObject.Predmet.ProtustrankaNazivFormatedOIB>
    <izvorni_sadrzaj>LUMBER d.o.o., OIB 72527129817</izvorni_sadrzaj>
    <derivirana_varijabla naziv="DomainObject.Predmet.ProtustrankaNazivFormatedOIB_1">LUMBER d.o.o., OIB 72527129817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LUMBER d.o.o.</item>
    </izvorni_sadrzaj>
    <derivirana_varijabla naziv="DomainObject.Predmet.ProtuStrankaListFormated_1">
      <item>LUMBER d.o.o.</item>
    </derivirana_varijabla>
  </DomainObject.Predmet.ProtuStrankaListFormated>
  <DomainObject.Predmet.ProtuStrankaListFormatedOIB>
    <izvorni_sadrzaj>
      <item>LUMBER d.o.o., OIB 72527129817</item>
    </izvorni_sadrzaj>
    <derivirana_varijabla naziv="DomainObject.Predmet.ProtuStrankaListFormatedOIB_1">
      <item>LUMBER d.o.o., OIB 72527129817</item>
    </derivirana_varijabla>
  </DomainObject.Predmet.ProtuStrankaListFormatedOIB>
  <DomainObject.Predmet.ProtuStrankaListFormatedWithAdress>
    <izvorni_sadrzaj>
      <item>LUMBER d.o.o., Mošćenice bb, 51417 Mošćenička Draga</item>
    </izvorni_sadrzaj>
    <derivirana_varijabla naziv="DomainObject.Predmet.ProtuStrankaListFormatedWithAdress_1">
      <item>LUMBER d.o.o., Mošćenice bb, 51417 Mošćenička Draga</item>
    </derivirana_varijabla>
  </DomainObject.Predmet.ProtuStrankaListFormatedWithAdress>
  <DomainObject.Predmet.ProtuStrankaListFormatedWithAdressOIB>
    <izvorni_sadrzaj>
      <item>LUMBER d.o.o., OIB 72527129817, Mošćenice bb, 51417 Mošćenička Draga</item>
    </izvorni_sadrzaj>
    <derivirana_varijabla naziv="DomainObject.Predmet.ProtuStrankaListFormatedWithAdressOIB_1">
      <item>LUMBER d.o.o., OIB 72527129817, Mošćenice bb, 51417 Mošćenička Draga</item>
    </derivirana_varijabla>
  </DomainObject.Predmet.ProtuStrankaListFormatedWithAdressOIB>
  <DomainObject.Predmet.ProtuStrankaListNazivFormated>
    <izvorni_sadrzaj>
      <item>LUMBER d.o.o.</item>
    </izvorni_sadrzaj>
    <derivirana_varijabla naziv="DomainObject.Predmet.ProtuStrankaListNazivFormated_1">
      <item>LUMBER d.o.o.</item>
    </derivirana_varijabla>
  </DomainObject.Predmet.ProtuStrankaListNazivFormated>
  <DomainObject.Predmet.ProtuStrankaListNazivFormatedOIB>
    <izvorni_sadrzaj>
      <item>LUMBER d.o.o., OIB 72527129817</item>
    </izvorni_sadrzaj>
    <derivirana_varijabla naziv="DomainObject.Predmet.ProtuStrankaListNazivFormatedOIB_1">
      <item>LUMBER d.o.o., OIB 72527129817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LUMBER d.o.o.</izvorni_sadrzaj>
    <derivirana_varijabla naziv="DomainObject.Predmet.ProtustrankaIDrugi_1">LUMBER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LUMBER d.o.o., OIB 72527129817, Mošćenice bb, 51417 Mošćenička Draga</izvorni_sadrzaj>
    <derivirana_varijabla naziv="DomainObject.Predmet.ProtustrankaIDrugiAdressOIB_1">LUMBER d.o.o., OIB 72527129817, Mošćenice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LUMBER d.o.o.</item>
    </izvorni_sadrzaj>
    <derivirana_varijabla naziv="DomainObject.Predmet.SudioniciListNaziv_1">
      <item>FINA  Rijeka</item>
      <item>LUMBER d.o.o.</item>
    </derivirana_varijabla>
  </DomainObject.Predmet.SudioniciListNaziv>
  <DomainObject.Predmet.SudioniciListAdressOIB>
    <izvorni_sadrzaj>
      <item>FINA  Rijeka, OIB 85821130368, Frana Kurelca 8,51000 Rijeka</item>
      <item>LUMBER d.o.o., OIB 72527129817, Mošćenice bb,51417 Mošćenička Draga</item>
    </izvorni_sadrzaj>
    <derivirana_varijabla naziv="DomainObject.Predmet.SudioniciListAdressOIB_1">
      <item>FINA  Rijeka, OIB 85821130368, Frana Kurelca 8,51000 Rijeka</item>
      <item>LUMBER d.o.o., OIB 72527129817, Mošćenice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72527129817</item>
    </izvorni_sadrzaj>
    <derivirana_varijabla naziv="DomainObject.Predmet.SudioniciListNazivOIB_1">
      <item>, OIB 85821130368</item>
      <item>, OIB 72527129817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56F79-7DC7-49AA-8737-208435449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781</properties:Words>
  <properties:Characters>4328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2017-04-10T11:33:00Z</dcterms:created>
  <dc:creator>korlevicd</dc:creator>
  <cp:lastModifiedBy>Danijela Fumić</cp:lastModifiedBy>
  <cp:lastPrinted>2017-04-10T11:33:00Z</cp:lastPrinted>
  <dcterms:modified xmlns:xsi="http://www.w3.org/2001/XMLSchema-instance" xsi:type="dcterms:W3CDTF">2017-04-10T11:35:00Z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