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3fd6" w14:paraId="9573fd6" w:rsidRDefault="00C220FB" w:rsidP="00302F87" w:rsidR="00302F87" w:rsidRPr="00993AFF">
      <w:pPr>
        <w:jc w:val="both"/>
        <w15:collapsed w:val="false"/>
      </w:pPr>
      <w:bookmarkStart w:name="_GoBack" w:id="0"/>
      <w:bookmarkEnd w:id="0"/>
      <w:r w:rsidRPr="00993AFF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993AFF">
        <w:t xml:space="preserve">     </w:t>
      </w:r>
    </w:p>
    <w:p w:rsidRDefault="00302F87" w:rsidP="00302F87" w:rsidR="003D1A94" w:rsidRPr="00993AFF">
      <w:pPr>
        <w:jc w:val="both"/>
      </w:pP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</w:p>
    <w:p w:rsidRDefault="003D1A94" w:rsidP="00302F87" w:rsidR="003D1A94" w:rsidRPr="00993AFF">
      <w:pPr>
        <w:jc w:val="both"/>
      </w:pPr>
    </w:p>
    <w:p w:rsidRDefault="003D1A94" w:rsidP="00302F87" w:rsidR="003D1A94" w:rsidRPr="00993AFF">
      <w:pPr>
        <w:jc w:val="both"/>
      </w:pPr>
    </w:p>
    <w:p w:rsidRDefault="0026563D" w:rsidP="0026563D" w:rsidR="00302F87" w:rsidRPr="00993AFF">
      <w:pPr>
        <w:ind w:left="6372"/>
        <w:jc w:val="both"/>
      </w:pPr>
      <w:r w:rsidRPr="00993AFF">
        <w:t xml:space="preserve">       </w:t>
      </w:r>
      <w:proofErr w:type="spellStart"/>
      <w:r w:rsidRPr="00993AFF">
        <w:t>Posl</w:t>
      </w:r>
      <w:proofErr w:type="spellEnd"/>
      <w:r w:rsidRPr="00993AFF">
        <w:t xml:space="preserve">. br. </w:t>
      </w:r>
      <w:proofErr w:type="spellStart"/>
      <w:r w:rsidRPr="00993AFF">
        <w:t>Sp</w:t>
      </w:r>
      <w:proofErr w:type="spellEnd"/>
      <w:r w:rsidRPr="00993AFF">
        <w:t>-</w:t>
      </w:r>
      <w:r w:rsidR="00193B37" w:rsidRPr="00993AFF">
        <w:t>2/2018-2</w:t>
      </w:r>
    </w:p>
    <w:p w:rsidRDefault="00302F87" w:rsidP="00302F87" w:rsidR="00302F87" w:rsidRPr="00993AFF">
      <w:pPr>
        <w:jc w:val="both"/>
      </w:pPr>
    </w:p>
    <w:p w:rsidRDefault="003D1A94" w:rsidP="00302F87" w:rsidR="003D1A94" w:rsidRPr="00993AFF">
      <w:pPr>
        <w:jc w:val="both"/>
      </w:pPr>
    </w:p>
    <w:p w:rsidRDefault="00302F87" w:rsidP="00302F87" w:rsidR="00302F87" w:rsidRPr="00993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993AFF">
      <w:pPr>
        <w:ind w:firstLine="708"/>
        <w:jc w:val="both"/>
      </w:pPr>
    </w:p>
    <w:p w:rsidRDefault="00A77EEA" w:rsidP="00302F87" w:rsidR="00302F87" w:rsidRPr="00993AFF">
      <w:pPr>
        <w:ind w:firstLine="708"/>
        <w:jc w:val="both"/>
      </w:pPr>
      <w:r w:rsidRPr="00993AFF">
        <w:t>Općinski sud u Puli-Pola p</w:t>
      </w:r>
      <w:r w:rsidR="009C2193" w:rsidRPr="00993AFF">
        <w:t xml:space="preserve">o sucu toga suda Saši </w:t>
      </w:r>
      <w:proofErr w:type="spellStart"/>
      <w:r w:rsidR="009C2193" w:rsidRPr="00993AFF">
        <w:t>Javoranu</w:t>
      </w:r>
      <w:proofErr w:type="spellEnd"/>
      <w:r w:rsidRPr="00993AFF">
        <w:t>, kao sucu pojedincu, povodom</w:t>
      </w:r>
      <w:r w:rsidR="00565A78" w:rsidRPr="00993AFF">
        <w:t xml:space="preserve"> prijedloga</w:t>
      </w:r>
      <w:r w:rsidR="00193B37" w:rsidRPr="00993AFF">
        <w:t xml:space="preserve"> </w:t>
      </w:r>
      <w:proofErr w:type="spellStart"/>
      <w:r w:rsidR="00193B37" w:rsidRPr="00993AFF">
        <w:t>Ramiza</w:t>
      </w:r>
      <w:proofErr w:type="spellEnd"/>
      <w:r w:rsidR="00193B37" w:rsidRPr="00993AFF">
        <w:t xml:space="preserve"> Mrkonjića iz Pule, </w:t>
      </w:r>
      <w:proofErr w:type="spellStart"/>
      <w:r w:rsidR="00193B37" w:rsidRPr="00993AFF">
        <w:t>Rohreggerova</w:t>
      </w:r>
      <w:proofErr w:type="spellEnd"/>
      <w:r w:rsidR="00193B37" w:rsidRPr="00993AFF">
        <w:t xml:space="preserve"> ulica 20, OIB: 88474017541</w:t>
      </w:r>
      <w:r w:rsidRPr="00993AFF">
        <w:t xml:space="preserve">, </w:t>
      </w:r>
      <w:r w:rsidR="000836B3" w:rsidRPr="00993AFF">
        <w:t xml:space="preserve">zastupan po </w:t>
      </w:r>
      <w:proofErr w:type="spellStart"/>
      <w:r w:rsidR="000836B3" w:rsidRPr="00993AFF">
        <w:t>zz</w:t>
      </w:r>
      <w:proofErr w:type="spellEnd"/>
      <w:r w:rsidR="000836B3" w:rsidRPr="00993AFF">
        <w:t xml:space="preserve"> Petri </w:t>
      </w:r>
      <w:proofErr w:type="spellStart"/>
      <w:r w:rsidR="000836B3" w:rsidRPr="00993AFF">
        <w:t>Lazarić</w:t>
      </w:r>
      <w:proofErr w:type="spellEnd"/>
      <w:r w:rsidR="000836B3" w:rsidRPr="00993AFF">
        <w:t xml:space="preserve"> Kolar, </w:t>
      </w:r>
      <w:r w:rsidRPr="00993AFF">
        <w:t>za otvaranje p</w:t>
      </w:r>
      <w:r w:rsidR="009C2193" w:rsidRPr="00993AFF">
        <w:t xml:space="preserve">ostupka stečaja </w:t>
      </w:r>
      <w:r w:rsidR="00565A78" w:rsidRPr="00993AFF">
        <w:t>potrošača, dana</w:t>
      </w:r>
      <w:r w:rsidR="00C160C5" w:rsidRPr="00993AFF">
        <w:t xml:space="preserve"> 5. rujna 2018</w:t>
      </w:r>
      <w:r w:rsidR="00726B34" w:rsidRPr="00993AFF">
        <w:t>.</w:t>
      </w:r>
      <w:r w:rsidR="009C2193" w:rsidRPr="00993AFF">
        <w:t xml:space="preserve"> godine</w:t>
      </w:r>
      <w:r w:rsidR="00726B34" w:rsidRPr="00993AFF">
        <w:t xml:space="preserve">, </w:t>
      </w:r>
      <w:r w:rsidR="007843C4" w:rsidRPr="00993AFF">
        <w:t>donosi</w:t>
      </w:r>
    </w:p>
    <w:p w:rsidRDefault="00302F87" w:rsidP="00302F87" w:rsidR="00302F87" w:rsidRPr="00993AFF">
      <w:pPr>
        <w:ind w:firstLine="708"/>
        <w:jc w:val="both"/>
      </w:pPr>
    </w:p>
    <w:p w:rsidRDefault="00302F87" w:rsidP="00302F87" w:rsidR="00302F87" w:rsidRPr="00993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993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993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A51C6" w:rsidP="00785B91" w:rsidR="0086151D" w:rsidRPr="00993A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>Ostavlja se rok</w:t>
      </w:r>
      <w:r w:rsidR="0086151D" w:rsidRPr="00993AFF">
        <w:rPr>
          <w:rFonts w:cs="Times New Roman" w:hAnsi="Times New Roman" w:ascii="Times New Roman"/>
          <w:sz w:val="24"/>
          <w:szCs w:val="24"/>
        </w:rPr>
        <w:t xml:space="preserve"> od 30 dana </w:t>
      </w:r>
      <w:r w:rsidRPr="00993A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93AFF">
        <w:rPr>
          <w:rFonts w:cs="Times New Roman" w:hAnsi="Times New Roman" w:ascii="Times New Roman"/>
          <w:sz w:val="24"/>
          <w:szCs w:val="24"/>
        </w:rPr>
        <w:t>Ramizu</w:t>
      </w:r>
      <w:proofErr w:type="spellEnd"/>
      <w:r w:rsidRPr="00993AFF">
        <w:rPr>
          <w:rFonts w:cs="Times New Roman" w:hAnsi="Times New Roman" w:ascii="Times New Roman"/>
          <w:sz w:val="24"/>
          <w:szCs w:val="24"/>
        </w:rPr>
        <w:t xml:space="preserve"> Mrkonjiću iz Pule, </w:t>
      </w:r>
      <w:proofErr w:type="spellStart"/>
      <w:r w:rsidRPr="00993AFF">
        <w:rPr>
          <w:rFonts w:cs="Times New Roman" w:hAnsi="Times New Roman" w:ascii="Times New Roman"/>
          <w:sz w:val="24"/>
          <w:szCs w:val="24"/>
        </w:rPr>
        <w:t>Rohreggerova</w:t>
      </w:r>
      <w:proofErr w:type="spellEnd"/>
      <w:r w:rsidRPr="00993AFF">
        <w:rPr>
          <w:rFonts w:cs="Times New Roman" w:hAnsi="Times New Roman" w:ascii="Times New Roman"/>
          <w:sz w:val="24"/>
          <w:szCs w:val="24"/>
        </w:rPr>
        <w:t xml:space="preserve"> ulica 20, OIB: 88474017541</w:t>
      </w:r>
      <w:r w:rsidR="0086151D" w:rsidRPr="00993AFF">
        <w:rPr>
          <w:rFonts w:cs="Times New Roman" w:hAnsi="Times New Roman" w:ascii="Times New Roman"/>
          <w:sz w:val="24"/>
          <w:szCs w:val="24"/>
        </w:rPr>
        <w:t xml:space="preserve">, zastupan po </w:t>
      </w:r>
      <w:proofErr w:type="spellStart"/>
      <w:r w:rsidR="0086151D" w:rsidRPr="00993AFF">
        <w:rPr>
          <w:rFonts w:cs="Times New Roman" w:hAnsi="Times New Roman" w:ascii="Times New Roman"/>
          <w:sz w:val="24"/>
          <w:szCs w:val="24"/>
        </w:rPr>
        <w:t>zz</w:t>
      </w:r>
      <w:proofErr w:type="spellEnd"/>
      <w:r w:rsidR="0086151D" w:rsidRPr="00993AFF">
        <w:rPr>
          <w:rFonts w:cs="Times New Roman" w:hAnsi="Times New Roman" w:ascii="Times New Roman"/>
          <w:sz w:val="24"/>
          <w:szCs w:val="24"/>
        </w:rPr>
        <w:t xml:space="preserve"> Petri </w:t>
      </w:r>
      <w:proofErr w:type="spellStart"/>
      <w:r w:rsidR="0086151D" w:rsidRPr="00993AFF">
        <w:rPr>
          <w:rFonts w:cs="Times New Roman" w:hAnsi="Times New Roman" w:ascii="Times New Roman"/>
          <w:sz w:val="24"/>
          <w:szCs w:val="24"/>
        </w:rPr>
        <w:t>Lazarić</w:t>
      </w:r>
      <w:proofErr w:type="spellEnd"/>
      <w:r w:rsidR="0086151D" w:rsidRPr="00993AFF">
        <w:rPr>
          <w:rFonts w:cs="Times New Roman" w:hAnsi="Times New Roman" w:ascii="Times New Roman"/>
          <w:sz w:val="24"/>
          <w:szCs w:val="24"/>
        </w:rPr>
        <w:t xml:space="preserve"> Kolar za dostavu dokaza da je postupio sukladno čl. 16. Zakona o besplatnoj pravnoj pomoć, u protivnom </w:t>
      </w:r>
      <w:r w:rsidR="00993AFF">
        <w:rPr>
          <w:rFonts w:cs="Times New Roman" w:hAnsi="Times New Roman" w:ascii="Times New Roman"/>
          <w:sz w:val="24"/>
          <w:szCs w:val="24"/>
        </w:rPr>
        <w:t xml:space="preserve">protekom navedenog roka </w:t>
      </w:r>
      <w:r w:rsidR="0086151D" w:rsidRPr="00993AFF">
        <w:rPr>
          <w:rFonts w:cs="Times New Roman" w:hAnsi="Times New Roman" w:ascii="Times New Roman"/>
          <w:sz w:val="24"/>
          <w:szCs w:val="24"/>
        </w:rPr>
        <w:t>potrošač će biti pozvan posebnim zaključkom na uplatu predujma u iznosu od 1.000,00 kuna za troškove postupka.</w:t>
      </w:r>
    </w:p>
    <w:p w:rsidRDefault="00F4509A" w:rsidP="003D6A1D" w:rsidR="00F4509A" w:rsidRPr="00993AF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D1C" w:rsidP="0026563D" w:rsidR="00302F87" w:rsidRPr="00993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>U Puli, 5. rujna 2018</w:t>
      </w:r>
      <w:r w:rsidR="00A77EEA" w:rsidRPr="00993AFF">
        <w:rPr>
          <w:rFonts w:cs="Times New Roman" w:hAnsi="Times New Roman" w:ascii="Times New Roman"/>
          <w:sz w:val="24"/>
          <w:szCs w:val="24"/>
        </w:rPr>
        <w:t>.</w:t>
      </w:r>
      <w:r w:rsidR="00ED097B" w:rsidRPr="00993AF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585404" w:rsidP="00585404" w:rsidR="00585404" w:rsidRPr="00993AFF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993AFF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993AFF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993AFF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993AFF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993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993AFF">
        <w:rPr>
          <w:rFonts w:cs="Times New Roman" w:hAnsi="Times New Roman" w:ascii="Times New Roman"/>
          <w:sz w:val="24"/>
          <w:szCs w:val="24"/>
        </w:rPr>
        <w:t xml:space="preserve">      </w:t>
      </w:r>
      <w:r w:rsidRPr="00993AFF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993AFF">
        <w:rPr>
          <w:rFonts w:cs="Times New Roman" w:hAnsi="Times New Roman" w:ascii="Times New Roman"/>
          <w:sz w:val="24"/>
          <w:szCs w:val="24"/>
        </w:rPr>
        <w:tab/>
        <w:t xml:space="preserve">Saša </w:t>
      </w:r>
      <w:proofErr w:type="spellStart"/>
      <w:r w:rsidR="00AC7C69" w:rsidRPr="00993AFF">
        <w:rPr>
          <w:rFonts w:cs="Times New Roman" w:hAnsi="Times New Roman" w:ascii="Times New Roman"/>
          <w:sz w:val="24"/>
          <w:szCs w:val="24"/>
        </w:rPr>
        <w:t>Javoran</w:t>
      </w:r>
      <w:proofErr w:type="spellEnd"/>
      <w:r w:rsidR="00A77EEA" w:rsidRPr="00993AFF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993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</w:r>
      <w:r w:rsidRPr="00993AFF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993AFF">
      <w:pPr>
        <w:jc w:val="both"/>
      </w:pPr>
      <w:r w:rsidRPr="00993AFF">
        <w:t>UPUTA O PRAVNOM LIJEKU:</w:t>
      </w:r>
    </w:p>
    <w:p w:rsidRDefault="003D6A1D" w:rsidP="00302F87" w:rsidR="003D6A1D" w:rsidRPr="00993AFF">
      <w:pPr>
        <w:jc w:val="both"/>
      </w:pPr>
      <w:r w:rsidRPr="00993AFF">
        <w:t>Protiv ovog zaključka nije dopuštena žalba.</w:t>
      </w:r>
    </w:p>
    <w:p w:rsidRDefault="003D6A1D" w:rsidP="00302F87" w:rsidR="003D6A1D" w:rsidRPr="00993AFF">
      <w:pPr>
        <w:jc w:val="both"/>
      </w:pPr>
    </w:p>
    <w:p w:rsidRDefault="003D6A1D" w:rsidP="00302F87" w:rsidR="003D6A1D" w:rsidRPr="00993AFF">
      <w:pPr>
        <w:jc w:val="both"/>
      </w:pPr>
      <w:r w:rsidRPr="00993AFF">
        <w:t>Dna:</w:t>
      </w:r>
    </w:p>
    <w:p w:rsidRDefault="003D6A1D" w:rsidP="00302F87" w:rsidR="003D6A1D">
      <w:pPr>
        <w:jc w:val="both"/>
      </w:pPr>
      <w:r w:rsidRPr="00993AFF">
        <w:t>-Potrošač</w:t>
      </w:r>
      <w:r w:rsidR="00AC7C69" w:rsidRPr="00993AFF">
        <w:t xml:space="preserve"> </w:t>
      </w:r>
      <w:r w:rsidR="00565A78" w:rsidRPr="00993AFF">
        <w:t xml:space="preserve"> </w:t>
      </w:r>
      <w:proofErr w:type="spellStart"/>
      <w:r w:rsidR="00D90A63">
        <w:t>Ramiz</w:t>
      </w:r>
      <w:proofErr w:type="spellEnd"/>
      <w:r w:rsidR="00D90A63">
        <w:t xml:space="preserve"> Mrkonjić</w:t>
      </w:r>
    </w:p>
    <w:p w:rsidRDefault="00AB58CC" w:rsidP="00302F87" w:rsidR="00D90A63" w:rsidRPr="00993AFF">
      <w:pPr>
        <w:jc w:val="both"/>
      </w:pPr>
      <w:r>
        <w:t xml:space="preserve">-Potrošaču po </w:t>
      </w:r>
      <w:proofErr w:type="spellStart"/>
      <w:r>
        <w:t>zz</w:t>
      </w:r>
      <w:proofErr w:type="spellEnd"/>
      <w:r w:rsidR="005C240C">
        <w:t xml:space="preserve"> Petri</w:t>
      </w:r>
      <w:r w:rsidR="00D90A63">
        <w:t xml:space="preserve"> </w:t>
      </w:r>
      <w:proofErr w:type="spellStart"/>
      <w:r w:rsidR="00D90A63">
        <w:t>Lazarić</w:t>
      </w:r>
      <w:proofErr w:type="spellEnd"/>
      <w:r w:rsidR="00D90A63">
        <w:t xml:space="preserve"> Kolar putem CSS Pula</w:t>
      </w:r>
    </w:p>
    <w:p w:rsidRDefault="003D6A1D" w:rsidP="00302F87" w:rsidR="003D6A1D" w:rsidRPr="00993AFF">
      <w:pPr>
        <w:jc w:val="both"/>
      </w:pPr>
      <w:r w:rsidRPr="00993AFF">
        <w:t>-e-Oglasna ploča suda – 8 dana</w:t>
      </w:r>
    </w:p>
    <w:p w:rsidRDefault="00E05E67" w:rsidP="00F806AF" w:rsidR="00F806AF" w:rsidRPr="00993AFF">
      <w:pPr>
        <w:jc w:val="both"/>
        <w:rPr>
          <w:i/>
        </w:rPr>
      </w:pPr>
      <w:r w:rsidRPr="00993AFF">
        <w:tab/>
      </w:r>
      <w:r w:rsidRPr="00993AFF">
        <w:tab/>
      </w:r>
      <w:r w:rsidRPr="00993AFF">
        <w:tab/>
      </w:r>
      <w:r w:rsidRPr="00993AFF">
        <w:tab/>
      </w:r>
      <w:r w:rsidRPr="00993AFF">
        <w:tab/>
      </w:r>
      <w:r w:rsidR="00F17B21" w:rsidRPr="00993AFF">
        <w:tab/>
      </w:r>
      <w:r w:rsidR="00F17B21" w:rsidRPr="00993AFF">
        <w:tab/>
      </w:r>
      <w:r w:rsidR="00F17B21" w:rsidRPr="00993AFF">
        <w:tab/>
      </w:r>
      <w:r w:rsidR="00F17B21" w:rsidRPr="00993AFF">
        <w:tab/>
      </w:r>
      <w:r w:rsidR="00A77EEA" w:rsidRPr="00993AFF">
        <w:tab/>
      </w:r>
    </w:p>
    <w:p w:rsidRDefault="00E33890" w:rsidP="00624652" w:rsidR="00E33890" w:rsidRPr="00993AFF">
      <w:pPr>
        <w:jc w:val="right"/>
      </w:pPr>
      <w:r w:rsidRPr="00993AFF">
        <w:t xml:space="preserve">Za točnost </w:t>
      </w:r>
      <w:proofErr w:type="spellStart"/>
      <w:r w:rsidRPr="00993AFF">
        <w:t>otpravka</w:t>
      </w:r>
      <w:proofErr w:type="spellEnd"/>
    </w:p>
    <w:p w:rsidRDefault="00E33890" w:rsidP="00624652" w:rsidR="00E33890" w:rsidRPr="00993AFF">
      <w:pPr>
        <w:jc w:val="right"/>
      </w:pPr>
      <w:r w:rsidRPr="00993AFF">
        <w:t>Ovlašteni službenik</w:t>
      </w:r>
    </w:p>
    <w:p w:rsidRDefault="00A77EEA" w:rsidP="005A6A41" w:rsidR="00A77EEA" w:rsidRPr="00993AFF">
      <w:pPr>
        <w:jc w:val="both"/>
        <w:rPr>
          <w:i/>
        </w:rPr>
      </w:pPr>
    </w:p>
    <w:sectPr w:rsidSect="006A3CCF" w:rsidR="00A77EEA" w:rsidRPr="00993AFF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AEC" w:rsidR="00564AEC">
      <w:r>
        <w:separator/>
      </w:r>
    </w:p>
  </w:endnote>
  <w:endnote w:id="0" w:type="continuationSeparator">
    <w:p w:rsidRDefault="00564AEC" w:rsidR="00564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AEC" w:rsidR="00564AEC">
      <w:r>
        <w:separator/>
      </w:r>
    </w:p>
  </w:footnote>
  <w:footnote w:id="0" w:type="continuationSeparator">
    <w:p w:rsidRDefault="00564AEC" w:rsidR="00564A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D130F2F"/>
    <w:multiLevelType w:val="hybridMultilevel"/>
    <w:tmpl w:val="73BA3980"/>
    <w:lvl w:tplc="8C4EFA9A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36B3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3644"/>
    <w:rsid w:val="00165001"/>
    <w:rsid w:val="00166A29"/>
    <w:rsid w:val="00172C3E"/>
    <w:rsid w:val="00190D73"/>
    <w:rsid w:val="00193B37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2F8C"/>
    <w:rsid w:val="002755E7"/>
    <w:rsid w:val="002860FC"/>
    <w:rsid w:val="00291262"/>
    <w:rsid w:val="002929DE"/>
    <w:rsid w:val="002A07A7"/>
    <w:rsid w:val="002A43D4"/>
    <w:rsid w:val="002A51C6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72C11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3F6D1C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09AD"/>
    <w:rsid w:val="004D25EE"/>
    <w:rsid w:val="004D7A02"/>
    <w:rsid w:val="004E0C09"/>
    <w:rsid w:val="004E78CE"/>
    <w:rsid w:val="004E7AB7"/>
    <w:rsid w:val="004F4F1C"/>
    <w:rsid w:val="00506962"/>
    <w:rsid w:val="00510FA6"/>
    <w:rsid w:val="00513981"/>
    <w:rsid w:val="00526973"/>
    <w:rsid w:val="00544CC3"/>
    <w:rsid w:val="005463D0"/>
    <w:rsid w:val="00550E49"/>
    <w:rsid w:val="005544B1"/>
    <w:rsid w:val="00554DBC"/>
    <w:rsid w:val="00564AE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240C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85B91"/>
    <w:rsid w:val="007A2E0C"/>
    <w:rsid w:val="007B2A6C"/>
    <w:rsid w:val="007B67BC"/>
    <w:rsid w:val="007C2ADF"/>
    <w:rsid w:val="007C38D6"/>
    <w:rsid w:val="007E56BE"/>
    <w:rsid w:val="007E6A1A"/>
    <w:rsid w:val="007F2494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6151D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1C8D"/>
    <w:rsid w:val="00902B06"/>
    <w:rsid w:val="009111DC"/>
    <w:rsid w:val="00914F95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3AFF"/>
    <w:rsid w:val="0099647D"/>
    <w:rsid w:val="00996AB1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67AB5"/>
    <w:rsid w:val="00A70377"/>
    <w:rsid w:val="00A72FD7"/>
    <w:rsid w:val="00A760FC"/>
    <w:rsid w:val="00A77EEA"/>
    <w:rsid w:val="00A93577"/>
    <w:rsid w:val="00AA4113"/>
    <w:rsid w:val="00AB58CC"/>
    <w:rsid w:val="00AC0F22"/>
    <w:rsid w:val="00AC75CF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3B32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0C5"/>
    <w:rsid w:val="00C161BB"/>
    <w:rsid w:val="00C220FB"/>
    <w:rsid w:val="00C26782"/>
    <w:rsid w:val="00C27C8B"/>
    <w:rsid w:val="00C52804"/>
    <w:rsid w:val="00C679FA"/>
    <w:rsid w:val="00C808F2"/>
    <w:rsid w:val="00C82739"/>
    <w:rsid w:val="00C84404"/>
    <w:rsid w:val="00C93DDA"/>
    <w:rsid w:val="00CA2928"/>
    <w:rsid w:val="00CA677B"/>
    <w:rsid w:val="00CB3DA5"/>
    <w:rsid w:val="00CB64B8"/>
    <w:rsid w:val="00CC76C2"/>
    <w:rsid w:val="00CD02CC"/>
    <w:rsid w:val="00CE0346"/>
    <w:rsid w:val="00CE757D"/>
    <w:rsid w:val="00CF5306"/>
    <w:rsid w:val="00CF66CF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0A63"/>
    <w:rsid w:val="00D9759B"/>
    <w:rsid w:val="00DA0FA7"/>
    <w:rsid w:val="00DA217A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33890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Sp-2/2018-2</izvorni_sadrzaj>
    <derivirana_varijabla naziv="DomainObject.Oznaka_1">Sp-2/2018-2</derivirana_varijabla>
  </DomainObject.Oznaka>
  <DomainObject.DonositeljOdluke.Ime>
    <izvorni_sadrzaj>Saša</izvorni_sadrzaj>
    <derivirana_varijabla naziv="DomainObject.DonositeljOdluke.Ime_1">Saša</derivirana_varijabla>
  </DomainObject.DonositeljOdluke.Ime>
  <DomainObject.DonositeljOdluke.Prezime>
    <izvorni_sadrzaj>Javoran</izvorni_sadrzaj>
    <derivirana_varijabla naziv="DomainObject.DonositeljOdluke.Prezime_1">Javoran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PU</izvorni_sadrzaj>
    <derivirana_varijabla naziv="DomainObject.Predmet.Referada.Naziv_1">Referada 7 PU</derivirana_varijabla>
  </DomainObject.Predmet.Referada.Naziv>
  <DomainObject.Predmet.Referada.Oznaka>
    <izvorni_sadrzaj>7 PU</izvorni_sadrzaj>
    <derivirana_varijabla naziv="DomainObject.Predmet.Referada.Oznaka_1">7 PU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31</izvorni_sadrzaj>
    <derivirana_varijabla naziv="DomainObject.Predmet.Referada.Prostorija.Oznaka_1">31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Saša Javoran</izvorni_sadrzaj>
    <derivirana_varijabla naziv="DomainObject.Predmet.Referada.Sudac_1">Saša Javoran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Ramiz Mrkonjić</izvorni_sadrzaj>
    <derivirana_varijabla naziv="DomainObject.Predmet.StrankaFormated_1">  Ramiz Mrkonjić</derivirana_varijabla>
  </DomainObject.Predmet.StrankaFormated>
  <DomainObject.Predmet.StrankaFormatedOIB>
    <izvorni_sadrzaj>  Ramiz Mrkonjić, OIB 88474017541</izvorni_sadrzaj>
    <derivirana_varijabla naziv="DomainObject.Predmet.StrankaFormatedOIB_1">  Ramiz Mrkonjić, OIB 88474017541</derivirana_varijabla>
  </DomainObject.Predmet.StrankaFormatedOIB>
  <DomainObject.Predmet.StrankaFormatedWithAdress>
    <izvorni_sadrzaj> Ramiz Mrkonjić</izvorni_sadrzaj>
    <derivirana_varijabla naziv="DomainObject.Predmet.StrankaFormatedWithAdress_1"> Ramiz Mrkonjić</derivirana_varijabla>
  </DomainObject.Predmet.StrankaFormatedWithAdress>
  <DomainObject.Predmet.StrankaFormatedWithAdressOIB>
    <izvorni_sadrzaj> Ramiz Mrkonjić, OIB 88474017541</izvorni_sadrzaj>
    <derivirana_varijabla naziv="DomainObject.Predmet.StrankaFormatedWithAdressOIB_1"> Ramiz Mrkonjić, OIB 88474017541</derivirana_varijabla>
  </DomainObject.Predmet.StrankaFormatedWithAdressOIB>
  <DomainObject.Predmet.StrankaWithAdress>
    <izvorni_sadrzaj>Ramiz Mrkonjić </izvorni_sadrzaj>
    <derivirana_varijabla naziv="DomainObject.Predmet.StrankaWithAdress_1">Ramiz Mrkonjić </derivirana_varijabla>
  </DomainObject.Predmet.StrankaWithAdress>
  <DomainObject.Predmet.StrankaWithAdressOIB>
    <izvorni_sadrzaj>Ramiz Mrkonjić, OIB 88474017541</izvorni_sadrzaj>
    <derivirana_varijabla naziv="DomainObject.Predmet.StrankaWithAdressOIB_1">Ramiz Mrkonjić, OIB 88474017541</derivirana_varijabla>
  </DomainObject.Predmet.StrankaWithAdressOIB>
  <DomainObject.Predmet.StrankaNazivFormated>
    <izvorni_sadrzaj>Ramiz Mrkonjić</izvorni_sadrzaj>
    <derivirana_varijabla naziv="DomainObject.Predmet.StrankaNazivFormated_1">Ramiz Mrkonjić</derivirana_varijabla>
  </DomainObject.Predmet.StrankaNazivFormated>
  <DomainObject.Predmet.StrankaNazivFormatedOIB>
    <izvorni_sadrzaj>Ramiz Mrkonjić, OIB 88474017541</izvorni_sadrzaj>
    <derivirana_varijabla naziv="DomainObject.Predmet.StrankaNazivFormatedOIB_1">Ramiz Mrkonjić, OIB 88474017541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PU</izvorni_sadrzaj>
    <derivirana_varijabla naziv="DomainObject.Predmet.TrenutnaLokacijaSpisa.Naziv_1">Referada 7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Evelina Kavalko1</izvorni_sadrzaj>
    <derivirana_varijabla naziv="DomainObject.Predmet.Zapisnicar_1">Evelina Kavalko1</derivirana_varijabla>
  </DomainObject.Predmet.Zapisnicar>
  <DomainObject.Predmet.StrankaListFormated>
    <izvorni_sadrzaj>
      <item>Ramiz Mrkonjić</item>
    </izvorni_sadrzaj>
    <derivirana_varijabla naziv="DomainObject.Predmet.StrankaListFormated_1">
      <item>Ramiz Mrkonjić</item>
    </derivirana_varijabla>
  </DomainObject.Predmet.StrankaListFormated>
  <DomainObject.Predmet.StrankaListFormatedOIB>
    <izvorni_sadrzaj>
      <item>Ramiz Mrkonjić, OIB 88474017541</item>
    </izvorni_sadrzaj>
    <derivirana_varijabla naziv="DomainObject.Predmet.StrankaListFormatedOIB_1">
      <item>Ramiz Mrkonjić, OIB 88474017541</item>
    </derivirana_varijabla>
  </DomainObject.Predmet.StrankaListFormatedOIB>
  <DomainObject.Predmet.StrankaListFormatedWithAdress>
    <izvorni_sadrzaj>
      <item>Ramiz Mrkonjić</item>
    </izvorni_sadrzaj>
    <derivirana_varijabla naziv="DomainObject.Predmet.StrankaListFormatedWithAdress_1">
      <item>Ramiz Mrkonjić</item>
    </derivirana_varijabla>
  </DomainObject.Predmet.StrankaListFormatedWithAdress>
  <DomainObject.Predmet.StrankaListFormatedWithAdressOIB>
    <izvorni_sadrzaj>
      <item>Ramiz Mrkonjić, OIB 88474017541</item>
    </izvorni_sadrzaj>
    <derivirana_varijabla naziv="DomainObject.Predmet.StrankaListFormatedWithAdressOIB_1">
      <item>Ramiz Mrkonjić, OIB 88474017541</item>
    </derivirana_varijabla>
  </DomainObject.Predmet.StrankaListFormatedWithAdressOIB>
  <DomainObject.Predmet.StrankaListNazivFormated>
    <izvorni_sadrzaj>
      <item>Ramiz Mrkonjić</item>
    </izvorni_sadrzaj>
    <derivirana_varijabla naziv="DomainObject.Predmet.StrankaListNazivFormated_1">
      <item>Ramiz Mrkonjić</item>
    </derivirana_varijabla>
  </DomainObject.Predmet.StrankaListNazivFormated>
  <DomainObject.Predmet.StrankaListNazivFormatedOIB>
    <izvorni_sadrzaj>
      <item>Ramiz Mrkonjić, OIB 88474017541</item>
    </izvorni_sadrzaj>
    <derivirana_varijabla naziv="DomainObject.Predmet.StrankaListNazivFormatedOIB_1">
      <item>Ramiz Mrkonjić, OIB 88474017541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Petra Lazarić Kolar</item>
    </izvorni_sadrzaj>
    <derivirana_varijabla naziv="DomainObject.Predmet.OstaliListFormated_1">
      <item>Petra Lazarić Kolar</item>
    </derivirana_varijabla>
  </DomainObject.Predmet.OstaliListFormated>
  <DomainObject.Predmet.OstaliListFormatedOIB>
    <izvorni_sadrzaj>
      <item>Petra Lazarić Kolar</item>
    </izvorni_sadrzaj>
    <derivirana_varijabla naziv="DomainObject.Predmet.OstaliListFormatedOIB_1">
      <item>Petra Lazarić Kolar</item>
    </derivirana_varijabla>
  </DomainObject.Predmet.OstaliListFormatedOIB>
  <DomainObject.Predmet.OstaliListFormatedWithAdress>
    <izvorni_sadrzaj>
      <item>Petra Lazarić Kolar, Centar za socijalnu skrb Pula, 52100 Pula</item>
    </izvorni_sadrzaj>
    <derivirana_varijabla naziv="DomainObject.Predmet.OstaliListFormatedWithAdress_1">
      <item>Petra Lazarić Kolar, Centar za socijalnu skrb Pula, 52100 Pula</item>
    </derivirana_varijabla>
  </DomainObject.Predmet.OstaliListFormatedWithAdress>
  <DomainObject.Predmet.OstaliListFormatedWithAdressOIB>
    <izvorni_sadrzaj>
      <item>Petra Lazarić Kolar, Centar za socijalnu skrb Pula, 52100 Pula</item>
    </izvorni_sadrzaj>
    <derivirana_varijabla naziv="DomainObject.Predmet.OstaliListFormatedWithAdressOIB_1">
      <item>Petra Lazarić Kolar, Centar za socijalnu skrb Pula, 52100 Pula</item>
    </derivirana_varijabla>
  </DomainObject.Predmet.OstaliListFormatedWithAdressOIB>
  <DomainObject.Predmet.OstaliListNazivFormated>
    <izvorni_sadrzaj>
      <item>Petra Lazarić Kolar</item>
    </izvorni_sadrzaj>
    <derivirana_varijabla naziv="DomainObject.Predmet.OstaliListNazivFormated_1">
      <item>Petra Lazarić Kolar</item>
    </derivirana_varijabla>
  </DomainObject.Predmet.OstaliListNazivFormated>
  <DomainObject.Predmet.OstaliListNazivFormatedOIB>
    <izvorni_sadrzaj>
      <item>Petra Lazarić Kolar</item>
    </izvorni_sadrzaj>
    <derivirana_varijabla naziv="DomainObject.Predmet.OstaliListNazivFormatedOIB_1">
      <item>Petra Lazarić Kolar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Sp-2/2018-2</izvorni_sadrzaj>
    <derivirana_varijabla naziv="DomainObject.PoslovniBrojDokumenta_1">Sp-2/2018-2</derivirana_varijabla>
  </DomainObject.PoslovniBrojDokumenta>
  <DomainObject.Predmet.StrankaIDrugi>
    <izvorni_sadrzaj>Ramiz Mrkonjić</izvorni_sadrzaj>
    <derivirana_varijabla naziv="DomainObject.Predmet.StrankaIDrugi_1">Ramiz Mrkonjić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Ramiz Mrkonjić, OIB 88474017541</izvorni_sadrzaj>
    <derivirana_varijabla naziv="DomainObject.Predmet.StrankaIDrugiAdressOIB_1">Ramiz Mrkonjić, OIB 88474017541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Ramiz Mrkonjić</item>
      <item>Petra Lazarić Kolar</item>
    </izvorni_sadrzaj>
    <derivirana_varijabla naziv="DomainObject.Predmet.SudioniciListNaziv_1">
      <item>Ramiz Mrkonjić</item>
      <item>Petra Lazarić Kolar</item>
    </derivirana_varijabla>
  </DomainObject.Predmet.SudioniciListNaziv>
  <DomainObject.Predmet.SudioniciListAdressOIB>
    <izvorni_sadrzaj>
      <item>Ramiz Mrkonjić, OIB 88474017541</item>
      <item>Petra Lazarić Kolar, Centar za socijalnu skrb Pula,52100 Pula</item>
    </izvorni_sadrzaj>
    <derivirana_varijabla naziv="DomainObject.Predmet.SudioniciListAdressOIB_1">
      <item>Ramiz Mrkonjić, OIB 88474017541</item>
      <item>Petra Lazarić Kolar, Centar za socijalnu skrb Pula,52100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88474017541</item>
      <item>, OIB null</item>
    </izvorni_sadrzaj>
    <derivirana_varijabla naziv="DomainObject.Predmet.SudioniciListNazivOIB_1">
      <item>, OIB 88474017541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CB6F-2B90-4D3C-9DBD-7E54CA612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799</properties:Characters>
  <properties:Lines>39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2018-09-05T12:42:00Z</dcterms:created>
  <dc:creator>shorvat4</dc:creator>
  <cp:lastModifiedBy>Evelina Kavalko</cp:lastModifiedBy>
  <cp:lastPrinted>2018-09-05T12:50:00Z</cp:lastPrinted>
  <dcterms:modified xmlns:xsi="http://www.w3.org/2001/XMLSchema-instance" xsi:type="dcterms:W3CDTF">2018-09-05T12:50:00Z</dcterms:modified>
  <cp:revision>15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Sp-2/2018-2 / Odluka - Zaključak (SP-2-18-zaključak.docx)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