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6c5b0" w14:paraId="8a6c5b0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693AB7">
        <w:rPr>
          <w:lang w:val="hr-HR"/>
        </w:rPr>
        <w:t>Sukoišanska</w:t>
      </w:r>
      <w:proofErr w:type="spellEnd"/>
      <w:r w:rsidRPr="00693AB7">
        <w:rPr>
          <w:lang w:val="hr-HR"/>
        </w:rPr>
        <w:t xml:space="preserve">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F422E6">
        <w:t>UDRUGA DRAGOVOLJACA DOMOVINSKOG RATA "BOŠKO BOBANOVIĆ"</w:t>
      </w:r>
      <w:r w:rsidR="005148D3">
        <w:t xml:space="preserve"> - Split</w:t>
      </w:r>
      <w:r w:rsidR="00F422E6">
        <w:t xml:space="preserve">, A.G. </w:t>
      </w:r>
      <w:proofErr w:type="spellStart"/>
      <w:r w:rsidR="00F422E6">
        <w:t>Matoša</w:t>
      </w:r>
      <w:proofErr w:type="spellEnd"/>
      <w:r w:rsidR="00F422E6">
        <w:t xml:space="preserve"> 29, Split, OIB: 10378709568</w:t>
      </w:r>
      <w:r>
        <w:rPr>
          <w:lang w:val="hr-HR"/>
        </w:rPr>
        <w:t xml:space="preserve">, dana </w:t>
      </w:r>
      <w:r w:rsidR="00705DD8">
        <w:rPr>
          <w:lang w:val="hr-HR"/>
        </w:rPr>
        <w:t>24.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F422E6">
        <w:t>UDRUGA DRAGOVOLJACA DOMOVINSKOG RATA "BOŠKO BOBANOVIĆ"</w:t>
      </w:r>
      <w:r w:rsidR="005148D3">
        <w:t xml:space="preserve"> - Split</w:t>
      </w:r>
      <w:r w:rsidR="00F422E6">
        <w:t xml:space="preserve">, A.G. </w:t>
      </w:r>
      <w:proofErr w:type="spellStart"/>
      <w:r w:rsidR="00F422E6">
        <w:t>Matoša</w:t>
      </w:r>
      <w:proofErr w:type="spellEnd"/>
      <w:r w:rsidR="00F422E6">
        <w:t xml:space="preserve"> 29, Split, OIB: 10378709568 </w:t>
      </w:r>
      <w:r>
        <w:rPr>
          <w:lang w:val="hr-HR"/>
        </w:rPr>
        <w:t xml:space="preserve">na dan </w:t>
      </w:r>
      <w:r w:rsidR="00394F80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F422E6">
        <w:rPr>
          <w:lang w:val="hr-HR"/>
        </w:rPr>
        <w:t>906,36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705DD8">
        <w:rPr>
          <w:lang w:val="hr-HR"/>
        </w:rPr>
        <w:t>24.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693AB7" w:rsidP="00F422E6" w:rsidR="00693AB7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422E6" w:rsidRPr="00F422E6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AA1990" w:rsidR="00473132">
    <w:pPr>
      <w:pStyle w:val="Zaglavlje"/>
      <w:jc w:val="center"/>
    </w:pPr>
  </w:p>
  <w:p w:rsidRDefault="00AA1990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proofErr w:type="gramStart"/>
    <w:r>
      <w:t>4.St</w:t>
    </w:r>
    <w:proofErr w:type="gramEnd"/>
    <w:r>
      <w:t>-</w:t>
    </w:r>
    <w:r w:rsidR="00F422E6">
      <w:t>381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652A6"/>
    <w:rsid w:val="00394F80"/>
    <w:rsid w:val="003C2F22"/>
    <w:rsid w:val="00417EA6"/>
    <w:rsid w:val="00455956"/>
    <w:rsid w:val="005148D3"/>
    <w:rsid w:val="005A61D0"/>
    <w:rsid w:val="00684A08"/>
    <w:rsid w:val="00693AB7"/>
    <w:rsid w:val="00705DD8"/>
    <w:rsid w:val="0071519E"/>
    <w:rsid w:val="007F7A84"/>
    <w:rsid w:val="00814EDB"/>
    <w:rsid w:val="00815142"/>
    <w:rsid w:val="00853B3E"/>
    <w:rsid w:val="008D2D97"/>
    <w:rsid w:val="009771F7"/>
    <w:rsid w:val="00981D37"/>
    <w:rsid w:val="00A51DE9"/>
    <w:rsid w:val="00AA1990"/>
    <w:rsid w:val="00B12DB9"/>
    <w:rsid w:val="00B7506F"/>
    <w:rsid w:val="00D54741"/>
    <w:rsid w:val="00DD0D50"/>
    <w:rsid w:val="00EA4F9E"/>
    <w:rsid w:val="00EB6A52"/>
    <w:rsid w:val="00F2599E"/>
    <w:rsid w:val="00F42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A19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9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9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9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9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A19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9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9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9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9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St-381/2015</izvorni_sadrzaj>
    <derivirana_varijabla naziv="DomainObject.Predmet.OznakaBroj_1">St-381/2015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dragovoljaca domovinskog rata "Boško Bobanović" - Split</izvorni_sadrzaj>
    <derivirana_varijabla naziv="DomainObject.Predmet.ProtustrankaFormated_1">  Udruga dragovoljaca domovinskog rata "Boško Bobanović" - Split</derivirana_varijabla>
  </DomainObject.Predmet.ProtustrankaFormated>
  <DomainObject.Predmet.ProtustrankaFormatedOIB>
    <izvorni_sadrzaj>  Udruga dragovoljaca domovinskog rata "Boško Bobanović" - Split, OIB 10378709568</izvorni_sadrzaj>
    <derivirana_varijabla naziv="DomainObject.Predmet.ProtustrankaFormatedOIB_1">  Udruga dragovoljaca domovinskog rata "Boško Bobanović" - Split, OIB 10378709568</derivirana_varijabla>
  </DomainObject.Predmet.ProtustrankaFormatedOIB>
  <DomainObject.Predmet.ProtustrankaFormatedWithAdress>
    <izvorni_sadrzaj> Udruga dragovoljaca domovinskog rata "Boško Bobanović" - Split, A.G. Matoša 29, 21000 Split</izvorni_sadrzaj>
    <derivirana_varijabla naziv="DomainObject.Predmet.ProtustrankaFormatedWithAdress_1"> Udruga dragovoljaca domovinskog rata "Boško Bobanović" - Split, A.G. Matoša 29, 21000 Split</derivirana_varijabla>
  </DomainObject.Predmet.ProtustrankaFormatedWithAdress>
  <DomainObject.Predmet.ProtustrankaFormatedWithAdressOIB>
    <izvorni_sadrzaj> Udruga dragovoljaca domovinskog rata "Boško Bobanović" - Split, OIB 10378709568, A.G. Matoša 29, 21000 Split</izvorni_sadrzaj>
    <derivirana_varijabla naziv="DomainObject.Predmet.ProtustrankaFormatedWithAdressOIB_1"> Udruga dragovoljaca domovinskog rata "Boško Bobanović" - Split, OIB 10378709568, A.G. Matoša 29, 21000 Split</derivirana_varijabla>
  </DomainObject.Predmet.ProtustrankaFormatedWithAdressOIB>
  <DomainObject.Predmet.ProtustrankaWithAdress>
    <izvorni_sadrzaj>Udruga dragovoljaca domovinskog rata "Boško Bobanović" - Split A.G. Matoša 29, 21000 Split</izvorni_sadrzaj>
    <derivirana_varijabla naziv="DomainObject.Predmet.ProtustrankaWithAdress_1">Udruga dragovoljaca domovinskog rata "Boško Bobanović" - Split A.G. Matoša 29, 21000 Split</derivirana_varijabla>
  </DomainObject.Predmet.ProtustrankaWithAdress>
  <DomainObject.Predmet.ProtustrankaWithAdressOIB>
    <izvorni_sadrzaj>Udruga dragovoljaca domovinskog rata "Boško Bobanović" - Split, OIB 10378709568, A.G. Matoša 29, 21000 Split</izvorni_sadrzaj>
    <derivirana_varijabla naziv="DomainObject.Predmet.ProtustrankaWithAdressOIB_1">Udruga dragovoljaca domovinskog rata "Boško Bobanović" - Split, OIB 10378709568, A.G. Matoša 29, 21000 Split</derivirana_varijabla>
  </DomainObject.Predmet.ProtustrankaWithAdressOIB>
  <DomainObject.Predmet.ProtustrankaNazivFormated>
    <izvorni_sadrzaj>Udruga dragovoljaca domovinskog rata "Boško Bobanović" - Split</izvorni_sadrzaj>
    <derivirana_varijabla naziv="DomainObject.Predmet.ProtustrankaNazivFormated_1">Udruga dragovoljaca domovinskog rata "Boško Bobanović" - Split</derivirana_varijabla>
  </DomainObject.Predmet.ProtustrankaNazivFormated>
  <DomainObject.Predmet.ProtustrankaNazivFormatedOIB>
    <izvorni_sadrzaj>Udruga dragovoljaca domovinskog rata "Boško Bobanović" - Split, OIB 10378709568</izvorni_sadrzaj>
    <derivirana_varijabla naziv="DomainObject.Predmet.ProtustrankaNazivFormatedOIB_1">Udruga dragovoljaca domovinskog rata "Boško Bobanović" - Split, OIB 10378709568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906.69</izvorni_sadrzaj>
    <derivirana_varijabla naziv="DomainObject.Predmet.TrenutnaVrijednost_1">906.69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Udruga dragovoljaca domovinskog rata "Boško Bobanović" - Split</item>
    </izvorni_sadrzaj>
    <derivirana_varijabla naziv="DomainObject.Predmet.ProtuStrankaListFormated_1">
      <item>Udruga dragovoljaca domovinskog rata "Boško Bobanović" - Split</item>
    </derivirana_varijabla>
  </DomainObject.Predmet.ProtuStrankaListFormated>
  <DomainObject.Predmet.ProtuStrankaListFormatedOIB>
    <izvorni_sadrzaj>
      <item>Udruga dragovoljaca domovinskog rata "Boško Bobanović" - Split, OIB 10378709568</item>
    </izvorni_sadrzaj>
    <derivirana_varijabla naziv="DomainObject.Predmet.ProtuStrankaListFormatedOIB_1">
      <item>Udruga dragovoljaca domovinskog rata "Boško Bobanović" - Split, OIB 10378709568</item>
    </derivirana_varijabla>
  </DomainObject.Predmet.ProtuStrankaListFormatedOIB>
  <DomainObject.Predmet.ProtuStrankaListFormatedWithAdress>
    <izvorni_sadrzaj>
      <item>Udruga dragovoljaca domovinskog rata "Boško Bobanović" - Split, A.G. Matoša 29, 21000 Split</item>
    </izvorni_sadrzaj>
    <derivirana_varijabla naziv="DomainObject.Predmet.ProtuStrankaListFormatedWithAdress_1">
      <item>Udruga dragovoljaca domovinskog rata "Boško Bobanović" - Split, A.G. Matoša 29, 21000 Split</item>
    </derivirana_varijabla>
  </DomainObject.Predmet.ProtuStrankaListFormatedWithAdress>
  <DomainObject.Predmet.ProtuStrankaListFormatedWithAdressOIB>
    <izvorni_sadrzaj>
      <item>Udruga dragovoljaca domovinskog rata "Boško Bobanović" - Split, OIB 10378709568, A.G. Matoša 29, 21000 Split</item>
    </izvorni_sadrzaj>
    <derivirana_varijabla naziv="DomainObject.Predmet.ProtuStrankaListFormatedWithAdressOIB_1">
      <item>Udruga dragovoljaca domovinskog rata "Boško Bobanović" - Split, OIB 10378709568, A.G. Matoša 29, 21000 Split</item>
    </derivirana_varijabla>
  </DomainObject.Predmet.ProtuStrankaListFormatedWithAdressOIB>
  <DomainObject.Predmet.ProtuStrankaListNazivFormated>
    <izvorni_sadrzaj>
      <item>Udruga dragovoljaca domovinskog rata "Boško Bobanović" - Split</item>
    </izvorni_sadrzaj>
    <derivirana_varijabla naziv="DomainObject.Predmet.ProtuStrankaListNazivFormated_1">
      <item>Udruga dragovoljaca domovinskog rata "Boško Bobanović" - Split</item>
    </derivirana_varijabla>
  </DomainObject.Predmet.ProtuStrankaListNazivFormated>
  <DomainObject.Predmet.ProtuStrankaListNazivFormatedOIB>
    <izvorni_sadrzaj>
      <item>Udruga dragovoljaca domovinskog rata "Boško Bobanović" - Split, OIB 10378709568</item>
    </izvorni_sadrzaj>
    <derivirana_varijabla naziv="DomainObject.Predmet.ProtuStrankaListNazivFormatedOIB_1">
      <item>Udruga dragovoljaca domovinskog rata "Boško Bobanović" - Split, OIB 10378709568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Udruga dragovoljaca domovinskog rata "Boško Bobanović" - Split</izvorni_sadrzaj>
    <derivirana_varijabla naziv="DomainObject.Predmet.ProtustrankaIDrugi_1">Udruga dragovoljaca domovinskog rata "Boško Bobanović" - Split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Udruga dragovoljaca domovinskog rata "Boško Bobanović" - Split, OIB 10378709568, A.G. Matoša 29, 21000 Split</izvorni_sadrzaj>
    <derivirana_varijabla naziv="DomainObject.Predmet.ProtustrankaIDrugiAdressOIB_1">Udruga dragovoljaca domovinskog rata "Boško Bobanović" - Split, OIB 10378709568, A.G. Matoša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Udruga dragovoljaca domovinskog rata "Boško Bobanović" - Split</item>
    </izvorni_sadrzaj>
    <derivirana_varijabla naziv="DomainObject.Predmet.SudioniciListNaziv_1">
      <item>FINA SPLIT</item>
      <item>Udruga dragovoljaca domovinskog rata "Boško Bobanović" - Split</item>
    </derivirana_varijabla>
  </DomainObject.Predmet.SudioniciListNaziv>
  <DomainObject.Predmet.SudioniciListAdressOIB>
    <izvorni_sadrzaj>
      <item>FINA SPLIT, Mažuranićevo šetalište 24 b,21000 Split</item>
      <item>Udruga dragovoljaca domovinskog rata "Boško Bobanović" - Split, OIB 10378709568, A.G. Matoša 29,21000 Split</item>
    </izvorni_sadrzaj>
    <derivirana_varijabla naziv="DomainObject.Predmet.SudioniciListAdressOIB_1">
      <item>FINA SPLIT, Mažuranićevo šetalište 24 b,21000 Split</item>
      <item>Udruga dragovoljaca domovinskog rata "Boško Bobanović" - Split, OIB 10378709568, A.G. Matoša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10378709568</item>
    </izvorni_sadrzaj>
    <derivirana_varijabla naziv="DomainObject.Predmet.SudioniciListNazivOIB_1">
      <item>, OIB null</item>
      <item>, OIB 10378709568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326</properties:Words>
  <properties:Characters>1799</properties:Characters>
  <properties:Lines>46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2016-03-24T07:33:00Z</cp:lastPrinted>
  <dcterms:modified xmlns:xsi="http://www.w3.org/2001/XMLSchema-instance" xsi:type="dcterms:W3CDTF">2016-03-24T07:33:00Z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