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0dd1" w14:paraId="34a0dd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C82049">
        <w:t>28</w:t>
      </w:r>
      <w:r w:rsidR="00C80DF2">
        <w:t>8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04FFB">
        <w:t>Zagreb</w:t>
      </w:r>
      <w:r w:rsidR="004A0D7B">
        <w:t xml:space="preserve">, </w:t>
      </w:r>
      <w:r w:rsidR="00004FFB">
        <w:t>Trg svibanjskih žrtava 1995.</w:t>
      </w:r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C80DF2">
        <w:t>NEKRETNINE BAČIĆ d.o.o., Zagreb, Dubrava 256 k</w:t>
      </w:r>
      <w:r w:rsidR="00C82049" w:rsidRPr="00BB5E12">
        <w:t>, MBS: 0</w:t>
      </w:r>
      <w:r w:rsidR="00C82049">
        <w:t>8</w:t>
      </w:r>
      <w:r w:rsidR="00C82049" w:rsidRPr="00BB5E12">
        <w:t>0</w:t>
      </w:r>
      <w:r w:rsidR="00547BC5">
        <w:t>5</w:t>
      </w:r>
      <w:r w:rsidR="00C80DF2">
        <w:t>37405</w:t>
      </w:r>
      <w:r w:rsidR="00C82049" w:rsidRPr="00BB5E12">
        <w:t xml:space="preserve">, OIB: </w:t>
      </w:r>
      <w:r w:rsidR="00C80DF2">
        <w:t>10463573937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04FFB">
        <w:t>8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80DF2">
        <w:t>NEKRETNINE BAČIĆ d.o.o., Zagreb, Dubrava 256 k</w:t>
      </w:r>
      <w:r w:rsidR="00C80DF2" w:rsidRPr="00BB5E12">
        <w:t>, MBS: 0</w:t>
      </w:r>
      <w:r w:rsidR="00C80DF2">
        <w:t>8</w:t>
      </w:r>
      <w:r w:rsidR="00C80DF2" w:rsidRPr="00BB5E12">
        <w:t>0</w:t>
      </w:r>
      <w:r w:rsidR="00C80DF2">
        <w:t>537405</w:t>
      </w:r>
      <w:r w:rsidR="00C80DF2" w:rsidRPr="00BB5E12">
        <w:t xml:space="preserve">, OIB: </w:t>
      </w:r>
      <w:r w:rsidR="00C80DF2">
        <w:t>10463573937</w:t>
      </w:r>
      <w:r w:rsidR="00357BFD">
        <w:t xml:space="preserve"> </w:t>
      </w:r>
      <w:r>
        <w:t xml:space="preserve">iznosi </w:t>
      </w:r>
      <w:r w:rsidR="00C80DF2">
        <w:t>216</w:t>
      </w:r>
      <w:r w:rsidR="001D2233">
        <w:t>.</w:t>
      </w:r>
      <w:r w:rsidR="00C80DF2">
        <w:t>931</w:t>
      </w:r>
      <w:r w:rsidR="001D2233">
        <w:t>,</w:t>
      </w:r>
      <w:r w:rsidR="00C80DF2">
        <w:t>48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547BC5">
        <w:t>Mila</w:t>
      </w:r>
      <w:r w:rsidR="00C80DF2">
        <w:t>n</w:t>
      </w:r>
      <w:r w:rsidR="00547BC5">
        <w:t xml:space="preserve"> B</w:t>
      </w:r>
      <w:r w:rsidR="00C80DF2">
        <w:t>ači</w:t>
      </w:r>
      <w:r w:rsidR="00547BC5">
        <w:t>ć</w:t>
      </w:r>
      <w:r w:rsidR="00BB5E12" w:rsidRPr="00BB5E12">
        <w:t xml:space="preserve">, OIB: </w:t>
      </w:r>
      <w:r w:rsidR="00547BC5">
        <w:t>1</w:t>
      </w:r>
      <w:r w:rsidR="00C80DF2">
        <w:t>0</w:t>
      </w:r>
      <w:r w:rsidR="00547BC5">
        <w:t>7</w:t>
      </w:r>
      <w:r w:rsidR="00C80DF2">
        <w:t>24205180</w:t>
      </w:r>
      <w:r w:rsidR="00BB5E12" w:rsidRPr="00BB5E12">
        <w:t xml:space="preserve">, </w:t>
      </w:r>
      <w:r w:rsidR="00547BC5">
        <w:t xml:space="preserve">Zagreb, </w:t>
      </w:r>
      <w:r w:rsidR="00C80DF2">
        <w:t>Oporovečki Majdaki 31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547BC5">
        <w:t>28</w:t>
      </w:r>
      <w:r w:rsidR="00C80DF2">
        <w:t>8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004FFB">
        <w:t>8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04FFB">
        <w:t>20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27E" w:rsidR="0092227E">
      <w:r>
        <w:separator/>
      </w:r>
    </w:p>
  </w:endnote>
  <w:endnote w:id="0" w:type="continuationSeparator">
    <w:p w:rsidRDefault="0092227E" w:rsidR="00922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27E" w:rsidR="0092227E">
      <w:r>
        <w:separator/>
      </w:r>
    </w:p>
  </w:footnote>
  <w:footnote w:id="0" w:type="continuationSeparator">
    <w:p w:rsidRDefault="0092227E" w:rsidR="00922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FFB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A51A1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47BC5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227E"/>
    <w:rsid w:val="00923690"/>
    <w:rsid w:val="00930B0A"/>
    <w:rsid w:val="00936874"/>
    <w:rsid w:val="00937840"/>
    <w:rsid w:val="00944616"/>
    <w:rsid w:val="009525D4"/>
    <w:rsid w:val="00976079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0DF2"/>
    <w:rsid w:val="00C82049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51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51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NEKRETNINE BAČIĆ d.o.o.</izvorni_sadrzaj>
    <derivirana_varijabla naziv="DomainObject.Predmet.ProtustrankaFormated_1">  NEKRETNINE BAČIĆ d.o.o.</derivirana_varijabla>
  </DomainObject.Predmet.ProtustrankaFormated>
  <DomainObject.Predmet.ProtustrankaFormatedOIB>
    <izvorni_sadrzaj>  NEKRETNINE BAČIĆ d.o.o., OIB 10463573937</izvorni_sadrzaj>
    <derivirana_varijabla naziv="DomainObject.Predmet.ProtustrankaFormatedOIB_1">  NEKRETNINE BAČIĆ d.o.o., OIB 10463573937</derivirana_varijabla>
  </DomainObject.Predmet.ProtustrankaFormatedOIB>
  <DomainObject.Predmet.ProtustrankaFormatedWithAdress>
    <izvorni_sadrzaj> NEKRETNINE BAČIĆ d.o.o., Dubrava 256/k, 10000 Zagreb</izvorni_sadrzaj>
    <derivirana_varijabla naziv="DomainObject.Predmet.ProtustrankaFormatedWithAdress_1"> NEKRETNINE BAČIĆ d.o.o., Dubrava 256/k, 10000 Zagreb</derivirana_varijabla>
  </DomainObject.Predmet.ProtustrankaFormatedWithAdress>
  <DomainObject.Predmet.ProtustrankaFormatedWithAdressOIB>
    <izvorni_sadrzaj> NEKRETNINE BAČIĆ d.o.o., OIB 10463573937, Dubrava 256/k, 10000 Zagreb</izvorni_sadrzaj>
    <derivirana_varijabla naziv="DomainObject.Predmet.ProtustrankaFormatedWithAdressOIB_1"> NEKRETNINE BAČIĆ d.o.o., OIB 10463573937, Dubrava 256/k, 10000 Zagreb</derivirana_varijabla>
  </DomainObject.Predmet.ProtustrankaFormatedWithAdressOIB>
  <DomainObject.Predmet.ProtustrankaWithAdress>
    <izvorni_sadrzaj>NEKRETNINE BAČIĆ d.o.o. Dubrava 256/k, 10000 Zagreb</izvorni_sadrzaj>
    <derivirana_varijabla naziv="DomainObject.Predmet.ProtustrankaWithAdress_1">NEKRETNINE BAČIĆ d.o.o. Dubrava 256/k, 10000 Zagreb</derivirana_varijabla>
  </DomainObject.Predmet.ProtustrankaWithAdress>
  <DomainObject.Predmet.ProtustrankaWithAdressOIB>
    <izvorni_sadrzaj>NEKRETNINE BAČIĆ d.o.o., OIB 10463573937, Dubrava 256/k, 10000 Zagreb</izvorni_sadrzaj>
    <derivirana_varijabla naziv="DomainObject.Predmet.ProtustrankaWithAdressOIB_1">NEKRETNINE BAČIĆ d.o.o., OIB 10463573937, Dubrava 256/k, 10000 Zagreb</derivirana_varijabla>
  </DomainObject.Predmet.ProtustrankaWithAdressOIB>
  <DomainObject.Predmet.ProtustrankaNazivFormated>
    <izvorni_sadrzaj>NEKRETNINE BAČIĆ d.o.o.</izvorni_sadrzaj>
    <derivirana_varijabla naziv="DomainObject.Predmet.ProtustrankaNazivFormated_1">NEKRETNINE BAČIĆ d.o.o.</derivirana_varijabla>
  </DomainObject.Predmet.ProtustrankaNazivFormated>
  <DomainObject.Predmet.ProtustrankaNazivFormatedOIB>
    <izvorni_sadrzaj>NEKRETNINE BAČIĆ d.o.o., OIB 10463573937</izvorni_sadrzaj>
    <derivirana_varijabla naziv="DomainObject.Predmet.ProtustrankaNazivFormatedOIB_1">NEKRETNINE BAČIĆ d.o.o., OIB 10463573937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BAČIĆ d.o.o.</item>
    </izvorni_sadrzaj>
    <derivirana_varijabla naziv="DomainObject.Predmet.ProtuStrankaListFormated_1">
      <item>NEKRETNINE BAČIĆ d.o.o.</item>
    </derivirana_varijabla>
  </DomainObject.Predmet.ProtuStrankaListFormated>
  <DomainObject.Predmet.ProtuStrankaListFormatedOIB>
    <izvorni_sadrzaj>
      <item>NEKRETNINE BAČIĆ d.o.o., OIB 10463573937</item>
    </izvorni_sadrzaj>
    <derivirana_varijabla naziv="DomainObject.Predmet.ProtuStrankaListFormatedOIB_1">
      <item>NEKRETNINE BAČIĆ d.o.o., OIB 10463573937</item>
    </derivirana_varijabla>
  </DomainObject.Predmet.ProtuStrankaListFormatedOIB>
  <DomainObject.Predmet.ProtuStrankaListFormatedWithAdress>
    <izvorni_sadrzaj>
      <item>NEKRETNINE BAČIĆ d.o.o., Dubrava 256/k, 10000 Zagreb</item>
    </izvorni_sadrzaj>
    <derivirana_varijabla naziv="DomainObject.Predmet.ProtuStrankaListFormatedWithAdress_1">
      <item>NEKRETNINE BAČIĆ d.o.o., Dubrava 256/k, 10000 Zagreb</item>
    </derivirana_varijabla>
  </DomainObject.Predmet.ProtuStrankaListFormatedWithAdress>
  <DomainObject.Predmet.ProtuStrankaListFormatedWithAdressOIB>
    <izvorni_sadrzaj>
      <item>NEKRETNINE BAČIĆ d.o.o., OIB 10463573937, Dubrava 256/k, 10000 Zagreb</item>
    </izvorni_sadrzaj>
    <derivirana_varijabla naziv="DomainObject.Predmet.ProtuStrankaListFormatedWithAdressOIB_1">
      <item>NEKRETNINE BAČIĆ d.o.o., OIB 10463573937, Dubrava 256/k, 10000 Zagreb</item>
    </derivirana_varijabla>
  </DomainObject.Predmet.ProtuStrankaListFormatedWithAdressOIB>
  <DomainObject.Predmet.ProtuStrankaListNazivFormated>
    <izvorni_sadrzaj>
      <item>NEKRETNINE BAČIĆ d.o.o.</item>
    </izvorni_sadrzaj>
    <derivirana_varijabla naziv="DomainObject.Predmet.ProtuStrankaListNazivFormated_1">
      <item>NEKRETNINE BAČIĆ d.o.o.</item>
    </derivirana_varijabla>
  </DomainObject.Predmet.ProtuStrankaListNazivFormated>
  <DomainObject.Predmet.ProtuStrankaListNazivFormatedOIB>
    <izvorni_sadrzaj>
      <item>NEKRETNINE BAČIĆ d.o.o., OIB 10463573937</item>
    </izvorni_sadrzaj>
    <derivirana_varijabla naziv="DomainObject.Predmet.ProtuStrankaListNazivFormatedOIB_1">
      <item>NEKRETNINE BAČIĆ d.o.o., OIB 10463573937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BAČIĆ d.o.o.</izvorni_sadrzaj>
    <derivirana_varijabla naziv="DomainObject.Predmet.ProtustrankaIDrugi_1">NEKRETNINE BAČIĆ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BAČIĆ d.o.o., OIB 10463573937, Dubrava 256/k, 10000 Zagreb</izvorni_sadrzaj>
    <derivirana_varijabla naziv="DomainObject.Predmet.ProtustrankaIDrugiAdressOIB_1">NEKRETNINE BAČIĆ d.o.o., OIB 10463573937,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BAČIĆ d.o.o.</item>
      <item>FINA Regionalni centar Zagreb</item>
    </izvorni_sadrzaj>
    <derivirana_varijabla naziv="DomainObject.Predmet.SudioniciListNaziv_1">
      <item>NEKRETNINE BAČIĆ d.o.o.</item>
      <item>FINA Regionalni centar Zagreb</item>
    </derivirana_varijabla>
  </DomainObject.Predmet.SudioniciListNaziv>
  <DomainObject.Predmet.SudioniciListAdressOIB>
    <izvorni_sadrzaj>
      <item>NEKRETNINE BAČIĆ d.o.o., OIB 10463573937, Dubrava 256/k,10000 Zagreb</item>
      <item>FINA Regionalni centar Zagreb, OIB 85821130368, Trg svibanjskih žrtava 1995. 1,10000 Zagreb</item>
    </izvorni_sadrzaj>
    <derivirana_varijabla naziv="DomainObject.Predmet.SudioniciListAdressOIB_1">
      <item>NEKRETNINE BAČIĆ d.o.o., OIB 10463573937, Dubrava 256/k,10000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10463573937</item>
      <item>, OIB 85821130368</item>
    </izvorni_sadrzaj>
    <derivirana_varijabla naziv="DomainObject.Predmet.SudioniciListNazivOIB_1">
      <item>, OIB 10463573937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1896</properties:Characters>
  <properties:Lines>48</properties:Lines>
  <properties:Paragraphs>16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2017-02-08T06:51:00Z</cp:lastPrinted>
  <dcterms:modified xmlns:xsi="http://www.w3.org/2001/XMLSchema-instance" xsi:type="dcterms:W3CDTF">2017-02-08T06:51:00Z</dcterms:modified>
  <cp:revision>23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