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3db4" w14:paraId="8ed3db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3F1E8A">
        <w:rPr>
          <w:rStyle w:val="Naglaeno"/>
          <w:b w:val="false"/>
        </w:rPr>
        <w:t>8</w:t>
      </w:r>
      <w:r w:rsidR="00DD5E7E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E20D5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48560E" w:rsidRPr="0048560E">
        <w:t>Maximum</w:t>
      </w:r>
      <w:proofErr w:type="spellEnd"/>
      <w:r w:rsidR="0048560E" w:rsidRPr="0048560E">
        <w:t xml:space="preserve"> </w:t>
      </w:r>
      <w:proofErr w:type="spellStart"/>
      <w:r w:rsidR="0048560E" w:rsidRPr="0048560E">
        <w:t>Mundum</w:t>
      </w:r>
      <w:proofErr w:type="spellEnd"/>
      <w:r w:rsidR="0048560E" w:rsidRPr="0048560E">
        <w:t xml:space="preserve"> j.d.o.o. za trgovinu i usluge</w:t>
      </w:r>
      <w:r w:rsidR="00BB3D58">
        <w:t xml:space="preserve">, </w:t>
      </w:r>
      <w:r w:rsidR="0048560E" w:rsidRPr="0048560E">
        <w:t>Zagreb</w:t>
      </w:r>
      <w:r w:rsidR="00AE20D5" w:rsidRPr="00AE20D5">
        <w:t xml:space="preserve">, </w:t>
      </w:r>
      <w:r w:rsidR="0048560E" w:rsidRPr="0048560E">
        <w:t xml:space="preserve">Ulica Ivana </w:t>
      </w:r>
      <w:proofErr w:type="spellStart"/>
      <w:r w:rsidR="0048560E" w:rsidRPr="0048560E">
        <w:t>Matetića</w:t>
      </w:r>
      <w:proofErr w:type="spellEnd"/>
      <w:r w:rsidR="0048560E" w:rsidRPr="0048560E">
        <w:t xml:space="preserve"> </w:t>
      </w:r>
      <w:proofErr w:type="spellStart"/>
      <w:r w:rsidR="0048560E" w:rsidRPr="0048560E">
        <w:t>Ronjgova</w:t>
      </w:r>
      <w:proofErr w:type="spellEnd"/>
      <w:r w:rsidR="0048560E" w:rsidRPr="0048560E">
        <w:t xml:space="preserve"> 16</w:t>
      </w:r>
      <w:r w:rsidR="00331402" w:rsidRPr="003848FE">
        <w:t>,</w:t>
      </w:r>
      <w:r w:rsidR="00331402">
        <w:t xml:space="preserve"> </w:t>
      </w:r>
      <w:r w:rsidR="0048560E" w:rsidRPr="0048560E">
        <w:t>MBS:</w:t>
      </w:r>
      <w:r w:rsidR="0048560E">
        <w:t xml:space="preserve"> </w:t>
      </w:r>
      <w:r w:rsidR="0048560E" w:rsidRPr="0048560E">
        <w:t>080949042</w:t>
      </w:r>
      <w:r w:rsidR="00331402">
        <w:t xml:space="preserve">, </w:t>
      </w:r>
      <w:r w:rsidR="00AE20D5">
        <w:t>OIB</w:t>
      </w:r>
      <w:r w:rsidR="00AE20D5" w:rsidRPr="00AE20D5">
        <w:t xml:space="preserve">: </w:t>
      </w:r>
      <w:r w:rsidR="0048560E" w:rsidRPr="0048560E">
        <w:t>98567042491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495AC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proofErr w:type="spellStart"/>
      <w:r w:rsidR="00F90934" w:rsidRPr="0048560E">
        <w:t>Maximum</w:t>
      </w:r>
      <w:proofErr w:type="spellEnd"/>
      <w:r w:rsidR="00F90934" w:rsidRPr="0048560E">
        <w:t xml:space="preserve"> </w:t>
      </w:r>
      <w:proofErr w:type="spellStart"/>
      <w:r w:rsidR="00F90934" w:rsidRPr="0048560E">
        <w:t>Mundum</w:t>
      </w:r>
      <w:proofErr w:type="spellEnd"/>
      <w:r w:rsidR="00F90934" w:rsidRPr="0048560E">
        <w:t xml:space="preserve"> j.d.o.o. za trgovinu i usluge</w:t>
      </w:r>
      <w:r w:rsidR="00F90934">
        <w:t xml:space="preserve">, </w:t>
      </w:r>
      <w:r w:rsidR="00F90934" w:rsidRPr="0048560E">
        <w:t>Zagreb</w:t>
      </w:r>
      <w:r w:rsidR="00F90934" w:rsidRPr="00AE20D5">
        <w:t xml:space="preserve">, </w:t>
      </w:r>
      <w:r w:rsidR="00F90934" w:rsidRPr="0048560E">
        <w:t xml:space="preserve">Ulica Ivana </w:t>
      </w:r>
      <w:proofErr w:type="spellStart"/>
      <w:r w:rsidR="00F90934" w:rsidRPr="0048560E">
        <w:t>Matetića</w:t>
      </w:r>
      <w:proofErr w:type="spellEnd"/>
      <w:r w:rsidR="00F90934" w:rsidRPr="0048560E">
        <w:t xml:space="preserve"> </w:t>
      </w:r>
      <w:proofErr w:type="spellStart"/>
      <w:r w:rsidR="00F90934" w:rsidRPr="0048560E">
        <w:t>Ronjgova</w:t>
      </w:r>
      <w:proofErr w:type="spellEnd"/>
      <w:r w:rsidR="00F90934" w:rsidRPr="0048560E">
        <w:t xml:space="preserve"> 16</w:t>
      </w:r>
      <w:r w:rsidR="00F90934" w:rsidRPr="003848FE">
        <w:t>,</w:t>
      </w:r>
      <w:r w:rsidR="00F90934">
        <w:t xml:space="preserve"> </w:t>
      </w:r>
      <w:r w:rsidR="00F90934" w:rsidRPr="0048560E">
        <w:t>MBS:</w:t>
      </w:r>
      <w:r w:rsidR="00F90934">
        <w:t xml:space="preserve"> </w:t>
      </w:r>
      <w:r w:rsidR="00F90934" w:rsidRPr="0048560E">
        <w:t>080949042</w:t>
      </w:r>
      <w:r w:rsidR="00F90934">
        <w:t>, OIB</w:t>
      </w:r>
      <w:r w:rsidR="00F90934" w:rsidRPr="00AE20D5">
        <w:t xml:space="preserve">: </w:t>
      </w:r>
      <w:r w:rsidR="00F90934" w:rsidRPr="0048560E">
        <w:t>98567042491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531633">
        <w:t>6.077,94</w:t>
      </w:r>
      <w:r w:rsidR="00495AC7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3F1E8A">
        <w:t>8</w:t>
      </w:r>
      <w:r w:rsidR="00DD5E7E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415" w:rsidR="008A3415">
      <w:r>
        <w:separator/>
      </w:r>
    </w:p>
  </w:endnote>
  <w:endnote w:id="0" w:type="continuationSeparator">
    <w:p w:rsidRDefault="008A3415" w:rsidR="008A3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415" w:rsidR="008A3415">
      <w:r>
        <w:separator/>
      </w:r>
    </w:p>
  </w:footnote>
  <w:footnote w:id="0" w:type="continuationSeparator">
    <w:p w:rsidRDefault="008A3415" w:rsidR="008A3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A2546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022FE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04AE"/>
    <w:rsid w:val="001E2000"/>
    <w:rsid w:val="001E375C"/>
    <w:rsid w:val="001F6686"/>
    <w:rsid w:val="001F78A3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6874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C74A9"/>
    <w:rsid w:val="002D2610"/>
    <w:rsid w:val="002D7681"/>
    <w:rsid w:val="002F0859"/>
    <w:rsid w:val="002F2EC7"/>
    <w:rsid w:val="002F4899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19E3"/>
    <w:rsid w:val="003A3755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1E8A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54F0"/>
    <w:rsid w:val="0048560E"/>
    <w:rsid w:val="0048747B"/>
    <w:rsid w:val="00494742"/>
    <w:rsid w:val="00495563"/>
    <w:rsid w:val="00495AC7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1633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A757C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752DC"/>
    <w:rsid w:val="0078009A"/>
    <w:rsid w:val="0078266C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3415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04B6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9F319A"/>
    <w:rsid w:val="009F3D96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C2127"/>
    <w:rsid w:val="00AD0676"/>
    <w:rsid w:val="00AD251E"/>
    <w:rsid w:val="00AE20D5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3D65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5E7E"/>
    <w:rsid w:val="00DD6682"/>
    <w:rsid w:val="00DE1523"/>
    <w:rsid w:val="00DE2399"/>
    <w:rsid w:val="00DE5A1F"/>
    <w:rsid w:val="00DE5F69"/>
    <w:rsid w:val="00E23AF8"/>
    <w:rsid w:val="00E27BF4"/>
    <w:rsid w:val="00E30220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971DA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0738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90934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6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26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26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6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6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6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26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26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6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6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Maximum Mundum j.d.o.o.</izvorni_sadrzaj>
    <derivirana_varijabla naziv="DomainObject.Predmet.ProtustrankaFormated_1">  Maximum Mundum j.d.o.o.</derivirana_varijabla>
  </DomainObject.Predmet.ProtustrankaFormated>
  <DomainObject.Predmet.ProtustrankaFormatedOIB>
    <izvorni_sadrzaj>  Maximum Mundum j.d.o.o., OIB 98567042491</izvorni_sadrzaj>
    <derivirana_varijabla naziv="DomainObject.Predmet.ProtustrankaFormatedOIB_1">  Maximum Mundum j.d.o.o., OIB 98567042491</derivirana_varijabla>
  </DomainObject.Predmet.ProtustrankaFormatedOIB>
  <DomainObject.Predmet.ProtustrankaFormatedWithAdress>
    <izvorni_sadrzaj> Maximum Mundum j.d.o.o., Ulica Ivana Matetića Ronjgova 16, 10000 Zagreb</izvorni_sadrzaj>
    <derivirana_varijabla naziv="DomainObject.Predmet.ProtustrankaFormatedWithAdress_1"> Maximum Mundum j.d.o.o., Ulica Ivana Matetića Ronjgova 16, 10000 Zagreb</derivirana_varijabla>
  </DomainObject.Predmet.ProtustrankaFormatedWithAdress>
  <DomainObject.Predmet.ProtustrankaFormatedWithAdressOIB>
    <izvorni_sadrzaj> Maximum Mundum j.d.o.o., OIB 98567042491, Ulica Ivana Matetića Ronjgova 16, 10000 Zagreb</izvorni_sadrzaj>
    <derivirana_varijabla naziv="DomainObject.Predmet.ProtustrankaFormatedWithAdressOIB_1"> Maximum Mundum j.d.o.o., OIB 98567042491, Ulica Ivana Matetića Ronjgova 16, 10000 Zagreb</derivirana_varijabla>
  </DomainObject.Predmet.ProtustrankaFormatedWithAdressOIB>
  <DomainObject.Predmet.ProtustrankaWithAdress>
    <izvorni_sadrzaj>Maximum Mundum j.d.o.o. Ulica Ivana Matetića Ronjgova 16, 10000 Zagreb</izvorni_sadrzaj>
    <derivirana_varijabla naziv="DomainObject.Predmet.ProtustrankaWithAdress_1">Maximum Mundum j.d.o.o. Ulica Ivana Matetića Ronjgova 16, 10000 Zagreb</derivirana_varijabla>
  </DomainObject.Predmet.ProtustrankaWithAdress>
  <DomainObject.Predmet.ProtustrankaWithAdressOIB>
    <izvorni_sadrzaj>Maximum Mundum j.d.o.o., OIB 98567042491, Ulica Ivana Matetića Ronjgova 16, 10000 Zagreb</izvorni_sadrzaj>
    <derivirana_varijabla naziv="DomainObject.Predmet.ProtustrankaWithAdressOIB_1">Maximum Mundum j.d.o.o., OIB 98567042491, Ulica Ivana Matetića Ronjgova 16, 10000 Zagreb</derivirana_varijabla>
  </DomainObject.Predmet.ProtustrankaWithAdressOIB>
  <DomainObject.Predmet.ProtustrankaNazivFormated>
    <izvorni_sadrzaj>Maximum Mundum j.d.o.o.</izvorni_sadrzaj>
    <derivirana_varijabla naziv="DomainObject.Predmet.ProtustrankaNazivFormated_1">Maximum Mundum j.d.o.o.</derivirana_varijabla>
  </DomainObject.Predmet.ProtustrankaNazivFormated>
  <DomainObject.Predmet.ProtustrankaNazivFormatedOIB>
    <izvorni_sadrzaj>Maximum Mundum j.d.o.o., OIB 98567042491</izvorni_sadrzaj>
    <derivirana_varijabla naziv="DomainObject.Predmet.ProtustrankaNazivFormatedOIB_1">Maximum Mundum j.d.o.o., OIB 98567042491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Maximum Mundum j.d.o.o.</item>
    </izvorni_sadrzaj>
    <derivirana_varijabla naziv="DomainObject.Predmet.ProtuStrankaListFormated_1">
      <item>Maximum Mundum j.d.o.o.</item>
    </derivirana_varijabla>
  </DomainObject.Predmet.ProtuStrankaListFormated>
  <DomainObject.Predmet.ProtuStrankaListFormatedOIB>
    <izvorni_sadrzaj>
      <item>Maximum Mundum j.d.o.o., OIB 98567042491</item>
    </izvorni_sadrzaj>
    <derivirana_varijabla naziv="DomainObject.Predmet.ProtuStrankaListFormatedOIB_1">
      <item>Maximum Mundum j.d.o.o., OIB 98567042491</item>
    </derivirana_varijabla>
  </DomainObject.Predmet.ProtuStrankaListFormatedOIB>
  <DomainObject.Predmet.ProtuStrankaListFormatedWithAdress>
    <izvorni_sadrzaj>
      <item>Maximum Mundum j.d.o.o., Ulica Ivana Matetića Ronjgova 16, 10000 Zagreb</item>
    </izvorni_sadrzaj>
    <derivirana_varijabla naziv="DomainObject.Predmet.ProtuStrankaListFormatedWithAdress_1">
      <item>Maximum Mundum j.d.o.o., Ulica Ivana Matetića Ronjgova 16, 10000 Zagreb</item>
    </derivirana_varijabla>
  </DomainObject.Predmet.ProtuStrankaListFormatedWithAdress>
  <DomainObject.Predmet.ProtuStrankaListFormatedWithAdressOIB>
    <izvorni_sadrzaj>
      <item>Maximum Mundum j.d.o.o., OIB 98567042491, Ulica Ivana Matetića Ronjgova 16, 10000 Zagreb</item>
    </izvorni_sadrzaj>
    <derivirana_varijabla naziv="DomainObject.Predmet.ProtuStrankaListFormatedWithAdressOIB_1">
      <item>Maximum Mundum j.d.o.o., OIB 98567042491, Ulica Ivana Matetića Ronjgova 16, 10000 Zagreb</item>
    </derivirana_varijabla>
  </DomainObject.Predmet.ProtuStrankaListFormatedWithAdressOIB>
  <DomainObject.Predmet.ProtuStrankaListNazivFormated>
    <izvorni_sadrzaj>
      <item>Maximum Mundum j.d.o.o.</item>
    </izvorni_sadrzaj>
    <derivirana_varijabla naziv="DomainObject.Predmet.ProtuStrankaListNazivFormated_1">
      <item>Maximum Mundum j.d.o.o.</item>
    </derivirana_varijabla>
  </DomainObject.Predmet.ProtuStrankaListNazivFormated>
  <DomainObject.Predmet.ProtuStrankaListNazivFormatedOIB>
    <izvorni_sadrzaj>
      <item>Maximum Mundum j.d.o.o., OIB 98567042491</item>
    </izvorni_sadrzaj>
    <derivirana_varijabla naziv="DomainObject.Predmet.ProtuStrankaListNazivFormatedOIB_1">
      <item>Maximum Mundum j.d.o.o., OIB 98567042491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Maximum Mundum j.d.o.o.</izvorni_sadrzaj>
    <derivirana_varijabla naziv="DomainObject.Predmet.ProtustrankaIDrugi_1">Maximum Mundum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Maximum Mundum j.d.o.o., OIB 98567042491, Ulica Ivana Matetića Ronjgova 16, 10000 Zagreb</izvorni_sadrzaj>
    <derivirana_varijabla naziv="DomainObject.Predmet.ProtustrankaIDrugiAdressOIB_1">Maximum Mundum j.d.o.o., OIB 98567042491, Ulica Ivana Matetića Ronjgova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Maximum Mundum j.d.o.o.</item>
      <item>FINA Regionalni centar Zagreb</item>
    </izvorni_sadrzaj>
    <derivirana_varijabla naziv="DomainObject.Predmet.SudioniciListNaziv_1">
      <item>Maximum Mundum j.d.o.o.</item>
      <item>FINA Regionalni centar Zagreb</item>
    </derivirana_varijabla>
  </DomainObject.Predmet.SudioniciListNaziv>
  <DomainObject.Predmet.SudioniciListAdressOIB>
    <izvorni_sadrzaj>
      <item>Maximum Mundum j.d.o.o., OIB 98567042491, Ulica Ivana Matetića Ronjgova 16,10000 Zagreb</item>
      <item>FINA Regionalni centar Zagreb, OIB 85821130368, Trg svibanjskih žrtava 1995. 1,10000 Zagreb</item>
    </izvorni_sadrzaj>
    <derivirana_varijabla naziv="DomainObject.Predmet.SudioniciListAdressOIB_1">
      <item>Maximum Mundum j.d.o.o., OIB 98567042491, Ulica Ivana Matetića Ronjgova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98567042491</item>
      <item>, OIB 85821130368</item>
    </izvorni_sadrzaj>
    <derivirana_varijabla naziv="DomainObject.Predmet.SudioniciListNazivOIB_1">
      <item>, OIB 98567042491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E4193-948A-484C-B759-EABC05241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2111</properties:Characters>
  <properties:Lines>54</properties:Lines>
  <properties:Paragraphs>16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2017-02-09T07:24:00Z</cp:lastPrinted>
  <dcterms:modified xmlns:xsi="http://www.w3.org/2001/XMLSchema-instance" xsi:type="dcterms:W3CDTF">2017-02-09T07:50:00Z</dcterms:modified>
  <cp:revision>354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