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a2d4" w14:paraId="adaa2d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8024A3">
        <w:t>909</w:t>
      </w:r>
      <w:r w:rsidR="0042341A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8024A3" w:rsidRPr="00AB1085">
        <w:t>Laza Technology d.o.o., Zagreb, Avenija V. Holjevca 20, OIB 51148956847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8024A3">
        <w:t>12. travnja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8024A3" w:rsidP="008024A3" w:rsidR="008024A3" w:rsidRPr="003A3ECE">
      <w:pPr>
        <w:ind w:firstLine="720"/>
        <w:jc w:val="both"/>
      </w:pPr>
    </w:p>
    <w:p w:rsidRDefault="008024A3" w:rsidP="008024A3" w:rsidR="008024A3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AB1085">
        <w:t>Laza Technology d.o.o., Zagreb, Avenija V. Holjevca 20, OIB 51148956847</w:t>
      </w:r>
      <w:r w:rsidRPr="003A3ECE">
        <w:t xml:space="preserve">, koja bi ušla u stečajnu masu, nije dovoljna ni za namirenje troškova postupka.  </w:t>
      </w:r>
    </w:p>
    <w:p w:rsidRDefault="008024A3" w:rsidP="008024A3" w:rsidR="008024A3" w:rsidRPr="003A3ECE">
      <w:pPr>
        <w:ind w:left="75"/>
        <w:jc w:val="both"/>
      </w:pPr>
      <w:r w:rsidRPr="003A3ECE">
        <w:t xml:space="preserve"> </w:t>
      </w:r>
    </w:p>
    <w:p w:rsidRDefault="008024A3" w:rsidP="008024A3" w:rsidR="008024A3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90917</w:t>
      </w:r>
      <w:r w:rsidRPr="003A3ECE">
        <w:t xml:space="preserve">, predujme iznos od 21.700,00 kn za namirenje troškova prethodnog i otvorenoga stečajnog postupka. </w:t>
      </w:r>
    </w:p>
    <w:p w:rsidRDefault="008024A3" w:rsidP="008024A3" w:rsidR="008024A3" w:rsidRPr="003A3ECE">
      <w:pPr>
        <w:jc w:val="both"/>
      </w:pPr>
    </w:p>
    <w:p w:rsidRDefault="008024A3" w:rsidP="008024A3" w:rsidR="008024A3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8024A3" w:rsidP="008024A3" w:rsidR="008024A3" w:rsidRPr="003A3ECE">
      <w:pPr>
        <w:jc w:val="both"/>
      </w:pPr>
    </w:p>
    <w:p w:rsidRDefault="008024A3" w:rsidP="008024A3" w:rsidR="008024A3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8024A3" w:rsidP="008024A3" w:rsidR="008024A3" w:rsidRPr="003A3ECE"/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CF644B">
        <w:t>20. ožujka 2017.</w:t>
      </w:r>
      <w:r>
        <w:t xml:space="preserve">. prijedlog za otvaranje stečajnog postupka nad dužnikom </w:t>
      </w:r>
      <w:r w:rsidR="00CF644B" w:rsidRPr="00AB1085">
        <w:t>Laza Technology d.o.o., Zagreb, Avenija V. Holjevca 20, OIB 51148956847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F644B">
        <w:t>15</w:t>
      </w:r>
      <w:r w:rsidR="00157785">
        <w:t>. ožujka</w:t>
      </w:r>
      <w:r w:rsidR="0019546C">
        <w:t xml:space="preserve"> 201</w:t>
      </w:r>
      <w:r w:rsidR="00CF644B">
        <w:t>7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F644B">
        <w:t>143.387,37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CF644B">
        <w:t>909/17</w:t>
      </w:r>
      <w:r>
        <w:t xml:space="preserve"> od </w:t>
      </w:r>
      <w:r w:rsidR="00CF644B">
        <w:t>3. siječnja 2018.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CF644B" w:rsidP="00300BA8" w:rsidR="00300BA8">
      <w:pPr>
        <w:ind w:firstLine="708"/>
        <w:jc w:val="both"/>
      </w:pPr>
      <w:r>
        <w:t>Podneskom od 3. siječnja 2018.</w:t>
      </w:r>
      <w:r w:rsidR="007A4FE5">
        <w:t xml:space="preserve"> </w:t>
      </w:r>
      <w:r w:rsidR="00300BA8">
        <w:t xml:space="preserve">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F644B">
        <w:t>1. veljače 2018.</w:t>
      </w:r>
      <w:r w:rsidR="00DB1D6D">
        <w:t>,</w:t>
      </w:r>
      <w:r w:rsidR="007A4FE5">
        <w:t xml:space="preserve"> niti na ročište radi rasprave o pretpostavkama za otvaranje stečajnog postupka od </w:t>
      </w:r>
      <w:r w:rsidR="00CF644B">
        <w:t xml:space="preserve">12. travnja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CF644B">
        <w:t>3. siječnja 2018.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CF644B">
        <w:t>2. veljače 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CF644B"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</w:t>
      </w:r>
      <w:r w:rsidR="00CF644B">
        <w:t>.</w:t>
      </w:r>
      <w:r w:rsidR="00CF644B" w:rsidRPr="00CF644B">
        <w:t xml:space="preserve"> </w:t>
      </w:r>
      <w:r w:rsidR="00CF644B">
        <w:t>Uvidom u</w:t>
      </w:r>
      <w:r w:rsidR="00CF644B" w:rsidRPr="00A44D76">
        <w:t xml:space="preserve"> obavijest Hrvatske agencije za civilno zrakoplovstvo </w:t>
      </w:r>
      <w:r w:rsidR="00CF644B">
        <w:t>6. veljače 2018. (list 26</w:t>
      </w:r>
      <w:r w:rsidR="00CF644B" w:rsidRPr="00A44D76">
        <w:t xml:space="preserve"> spisa) </w:t>
      </w:r>
      <w:r w:rsidR="00CF644B">
        <w:t>utvrđeno je</w:t>
      </w:r>
      <w:r w:rsidR="00CF644B" w:rsidRPr="00A44D76">
        <w:t xml:space="preserve"> da dužnik nije registriran kao vlasnik zrakoplova</w:t>
      </w:r>
      <w:r w:rsidR="00CF644B">
        <w:t>. Uvidom u</w:t>
      </w:r>
      <w:r w:rsidR="00CF644B" w:rsidRPr="00A44D76">
        <w:t xml:space="preserve"> obavijest Ministarstva mora, prometa i infrastrukture od </w:t>
      </w:r>
      <w:r w:rsidR="00CF644B">
        <w:t>8. evljače 2018.</w:t>
      </w:r>
      <w:r w:rsidR="00CF644B" w:rsidRPr="00A44D76">
        <w:t xml:space="preserve"> (list </w:t>
      </w:r>
      <w:r w:rsidR="00CF644B">
        <w:t xml:space="preserve">33 </w:t>
      </w:r>
      <w:r w:rsidR="00CF644B" w:rsidRPr="00A44D76">
        <w:t xml:space="preserve">spisa) </w:t>
      </w:r>
      <w:r w:rsidR="00CF644B">
        <w:t>utvrđeno je</w:t>
      </w:r>
      <w:r w:rsidR="00CF644B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CF644B">
        <w:t xml:space="preserve"> Uvidom u</w:t>
      </w:r>
      <w:r w:rsidR="00CF644B" w:rsidRPr="00A44D76">
        <w:t xml:space="preserve"> obavijest Središnjeg klirinško depozitarnog društva d.d. od </w:t>
      </w:r>
      <w:r w:rsidR="00CF644B">
        <w:t>20. veljače 2018.</w:t>
      </w:r>
      <w:r w:rsidR="00CF644B" w:rsidRPr="00A44D76">
        <w:t xml:space="preserve"> (list </w:t>
      </w:r>
      <w:r w:rsidR="00CF644B">
        <w:t>34</w:t>
      </w:r>
      <w:r w:rsidR="00CF644B" w:rsidRPr="00A44D76">
        <w:t xml:space="preserve"> spisa) </w:t>
      </w:r>
      <w:r w:rsidR="00CF644B">
        <w:t>utvrđeno je</w:t>
      </w:r>
      <w:r w:rsidR="00CF644B" w:rsidRPr="00A44D76">
        <w:t xml:space="preserve"> da u sustavu SKDD d.d. ne postoji račun nematerijaliziranih vrijednosnih papira dužnika.</w:t>
      </w:r>
      <w:r w:rsidR="00CF644B">
        <w:t xml:space="preserve"> Uvidom u uvjerenje Državne geodetske uprave od 14. veljače  2018. (list 35 spisa) utvrđeno je da dužnik nije upisan u katastarski operat. </w:t>
      </w:r>
      <w:r w:rsidR="008F1901">
        <w:t xml:space="preserve">Uvidom u uvjerenje </w:t>
      </w:r>
      <w:r w:rsidR="00CF644B">
        <w:t>Centra za vozila Hrvatske, STP "Zagreb I",</w:t>
      </w:r>
      <w:r w:rsidR="008F1901">
        <w:t xml:space="preserve"> od </w:t>
      </w:r>
      <w:r w:rsidR="00CF644B">
        <w:t>20. veljače 2018</w:t>
      </w:r>
      <w:r w:rsidR="007A4FE5">
        <w:t>.</w:t>
      </w:r>
      <w:r w:rsidR="00CF644B">
        <w:t xml:space="preserve"> (list 36</w:t>
      </w:r>
      <w:r w:rsidR="008F1901">
        <w:t xml:space="preserve"> spisa) utvrđeno je da dužnik nije evidentiran kao vlasnik vozila.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CF644B">
        <w:t>7. veljače 2018.</w:t>
      </w:r>
      <w:r w:rsidR="0019546C">
        <w:t xml:space="preserve"> </w:t>
      </w:r>
      <w:r>
        <w:t xml:space="preserve">(list </w:t>
      </w:r>
      <w:r w:rsidR="007A4FE5">
        <w:t>2</w:t>
      </w:r>
      <w:r w:rsidR="00CF644B">
        <w:t>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F644B">
        <w:t>448</w:t>
      </w:r>
      <w:r w:rsidR="00D96100">
        <w:t xml:space="preserve"> dana</w:t>
      </w:r>
      <w:r w:rsidR="008F1901">
        <w:t xml:space="preserve">, time da nepodmirene obveze na dan izdavanja potvrde iznose </w:t>
      </w:r>
      <w:r w:rsidR="00CF644B">
        <w:t>171.036,29</w:t>
      </w:r>
      <w:r w:rsidR="008F1901">
        <w:t xml:space="preserve"> kn</w:t>
      </w:r>
      <w:r w:rsidR="00D96100">
        <w:t xml:space="preserve">. 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F644B">
        <w:t xml:space="preserve">7. veljače 2018. </w:t>
      </w:r>
      <w:r w:rsidR="004327FC">
        <w:t xml:space="preserve">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F644B">
        <w:t>12. travnja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CF644B">
      <w:r>
        <w:t>u roku od 8 dana</w:t>
      </w:r>
      <w:r w:rsidR="00CF644B">
        <w:t xml:space="preserve"> od dana dostave</w:t>
      </w:r>
      <w:r>
        <w:t>,</w:t>
      </w:r>
    </w:p>
    <w:p w:rsidRDefault="00905904" w:rsidP="00905904" w:rsidR="00905904">
      <w:r>
        <w:t>koja se podnosi u tri primjerka,</w:t>
      </w:r>
      <w:r w:rsidR="00CF644B" w:rsidRPr="00CF644B">
        <w:t xml:space="preserve"> </w:t>
      </w:r>
      <w:r w:rsidR="00CF644B">
        <w:t>putem ovog suda</w:t>
      </w:r>
    </w:p>
    <w:p w:rsidRDefault="00905904" w:rsidP="00905904" w:rsidR="00905904">
      <w:r>
        <w:t>Visokom trg</w:t>
      </w:r>
      <w:r w:rsidR="00CF644B">
        <w:t>ovačkom sudu Republike Hrvatske.</w:t>
      </w:r>
    </w:p>
    <w:p w:rsidRDefault="00905904" w:rsidP="00905904" w:rsidR="00905904" w:rsidRPr="00952C61"/>
    <w:p w:rsidRDefault="00905904" w:rsidP="00973C31" w:rsidR="00905904" w:rsidRPr="00435B5D">
      <w:pPr>
        <w:tabs>
          <w:tab w:pos="6900" w:val="left"/>
        </w:tabs>
      </w:pPr>
    </w:p>
    <w:sectPr w:rsidSect="00CF644B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6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8024A3">
      <w:t>909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72620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024A3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CF644B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72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72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 Technology d.o.o. zastupanog po punomoćniku Lutz Axel Zabel</izvorni_sadrzaj>
    <derivirana_varijabla naziv="DomainObject.Predmet.ProtustrankaFormated_1">  Laza Technology d.o.o. zastupanog po punomoćniku Lutz Axel Zabel</derivirana_varijabla>
  </DomainObject.Predmet.ProtustrankaFormated>
  <DomainObject.Predmet.ProtustrankaFormatedOIB>
    <izvorni_sadrzaj>  Laza Technology d.o.o., OIB 51148956847 zastupanog po punomoćniku Lutz Axel Zabel</izvorni_sadrzaj>
    <derivirana_varijabla naziv="DomainObject.Predmet.ProtustrankaFormatedOIB_1">  Laza Technology d.o.o., OIB 51148956847 zastupanog po punomoćniku Lutz Axel Zabel</derivirana_varijabla>
  </DomainObject.Predmet.ProtustrankaFormatedOIB>
  <DomainObject.Predmet.ProtustrankaFormatedWithAdress>
    <izvorni_sadrzaj> Laza Technology d.o.o., Avenija V. Holjevca 20, 10000 Zagreb zastupanog po punomoćniku Lutz Axel Zabel</izvorni_sadrzaj>
    <derivirana_varijabla naziv="DomainObject.Predmet.ProtustrankaFormatedWithAdress_1"> Laza Technology d.o.o., Avenija V. Holjevca 20, 10000 Zagreb zastupanog po punomoćniku Lutz Axel Zabel</derivirana_varijabla>
  </DomainObject.Predmet.ProtustrankaFormatedWithAdress>
  <DomainObject.Predmet.ProtustrankaFormatedWithAdressOIB>
    <izvorni_sadrzaj> Laza Technology d.o.o., OIB 51148956847, Avenija V. Holjevca 20, 10000 Zagreb zastupanog po punomoćniku Lutz Axel Zabel</izvorni_sadrzaj>
    <derivirana_varijabla naziv="DomainObject.Predmet.ProtustrankaFormatedWithAdressOIB_1"> Laza Technology d.o.o., OIB 51148956847, Avenija V. Holjevca 20, 10000 Zagreb zastupanog po punomoćniku Lutz Axel Zabel</derivirana_varijabla>
  </DomainObject.Predmet.ProtustrankaFormatedWithAdressOIB>
  <DomainObject.Predmet.ProtustrankaWithAdress>
    <izvorni_sadrzaj>Laza Technology d.o.o. Avenija V. Holjevca 20, 10000 Zagreb</izvorni_sadrzaj>
    <derivirana_varijabla naziv="DomainObject.Predmet.ProtustrankaWithAdress_1">Laza Technology d.o.o. Avenija V. Holjevca 20, 10000 Zagreb</derivirana_varijabla>
  </DomainObject.Predmet.ProtustrankaWithAdress>
  <DomainObject.Predmet.ProtustrankaWithAdressOIB>
    <izvorni_sadrzaj>Laza Technology d.o.o., OIB 51148956847, Avenija V. Holjevca 20, 10000 Zagreb</izvorni_sadrzaj>
    <derivirana_varijabla naziv="DomainObject.Predmet.ProtustrankaWithAdressOIB_1">Laza Technology d.o.o., OIB 51148956847, Avenija V. Holjevca 20, 10000 Zagreb</derivirana_varijabla>
  </DomainObject.Predmet.ProtustrankaWithAdressOIB>
  <DomainObject.Predmet.ProtustrankaNazivFormated>
    <izvorni_sadrzaj>Laza Technology d.o.o.</izvorni_sadrzaj>
    <derivirana_varijabla naziv="DomainObject.Predmet.ProtustrankaNazivFormated_1">Laza Technology d.o.o.</derivirana_varijabla>
  </DomainObject.Predmet.ProtustrankaNazivFormated>
  <DomainObject.Predmet.ProtustrankaNazivFormatedOIB>
    <izvorni_sadrzaj>Laza Technology d.o.o., OIB 51148956847</izvorni_sadrzaj>
    <derivirana_varijabla naziv="DomainObject.Predmet.ProtustrankaNazivFormatedOIB_1">Laza Technology d.o.o., OIB 51148956847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 Technology d.o.o. zastupanog po punomoćniku Lutz Axel Zabel</item>
    </izvorni_sadrzaj>
    <derivirana_varijabla naziv="DomainObject.Predmet.ProtuStrankaListFormated_1">
      <item>Laza Technology d.o.o. zastupanog po punomoćniku Lutz Axel Zabel</item>
    </derivirana_varijabla>
  </DomainObject.Predmet.ProtuStrankaListFormated>
  <DomainObject.Predmet.ProtuStrankaListFormatedOIB>
    <izvorni_sadrzaj>
      <item>Laza Technology d.o.o., OIB 51148956847 zastupanog po punomoćniku Lutz Axel Zabel</item>
    </izvorni_sadrzaj>
    <derivirana_varijabla naziv="DomainObject.Predmet.ProtuStrankaListFormatedOIB_1">
      <item>Laza Technology d.o.o., OIB 51148956847 zastupanog po punomoćniku Lutz Axel Zabel</item>
    </derivirana_varijabla>
  </DomainObject.Predmet.ProtuStrankaListFormatedOIB>
  <DomainObject.Predmet.ProtuStrankaListFormatedWithAdress>
    <izvorni_sadrzaj>
      <item>Laza Technology d.o.o., Avenija V. Holjevca 20, 10000 Zagreb zastupanog po punomoćniku Lutz Axel Zabel</item>
    </izvorni_sadrzaj>
    <derivirana_varijabla naziv="DomainObject.Predmet.ProtuStrankaListFormatedWithAdress_1">
      <item>Laza Technology d.o.o., Avenija V. Holjevca 20, 10000 Zagreb zastupanog po punomoćniku Lutz Axel Zabel</item>
    </derivirana_varijabla>
  </DomainObject.Predmet.ProtuStrankaListFormatedWithAdress>
  <DomainObject.Predmet.ProtuStrankaListFormatedWithAdressOIB>
    <izvorni_sadrzaj>
      <item>Laza Technology d.o.o., OIB 51148956847, Avenija V. Holjevca 20, 10000 Zagreb zastupanog po punomoćniku Lutz Axel Zabel</item>
    </izvorni_sadrzaj>
    <derivirana_varijabla naziv="DomainObject.Predmet.ProtuStrankaListFormatedWithAdressOIB_1">
      <item>Laza Technology d.o.o., OIB 51148956847, Avenija V. Holjevca 20, 10000 Zagreb zastupanog po punomoćniku Lutz Axel Zabel</item>
    </derivirana_varijabla>
  </DomainObject.Predmet.ProtuStrankaListFormatedWithAdressOIB>
  <DomainObject.Predmet.ProtuStrankaListNazivFormated>
    <izvorni_sadrzaj>
      <item>Laza Technology d.o.o.</item>
    </izvorni_sadrzaj>
    <derivirana_varijabla naziv="DomainObject.Predmet.ProtuStrankaListNazivFormated_1">
      <item>Laza Technology d.o.o.</item>
    </derivirana_varijabla>
  </DomainObject.Predmet.ProtuStrankaListNazivFormated>
  <DomainObject.Predmet.ProtuStrankaListNazivFormatedOIB>
    <izvorni_sadrzaj>
      <item>Laza Technology d.o.o., OIB 51148956847</item>
    </izvorni_sadrzaj>
    <derivirana_varijabla naziv="DomainObject.Predmet.ProtuStrankaListNazivFormatedOIB_1">
      <item>Laza Technology d.o.o., OIB 51148956847</item>
    </derivirana_varijabla>
  </DomainObject.Predmet.ProtuStrankaListNazivFormatedOIB>
  <DomainObject.Predmet.OstaliListFormated>
    <izvorni_sadrzaj>
      <item>Lutz Axel Zabel punomoćnik sudionika u postupku Laza Technology d.o.o.</item>
    </izvorni_sadrzaj>
    <derivirana_varijabla naziv="DomainObject.Predmet.OstaliListFormated_1">
      <item>Lutz Axel Zabel punomoćnik sudionika u postupku Laza Technology d.o.o.</item>
    </derivirana_varijabla>
  </DomainObject.Predmet.OstaliListFormated>
  <DomainObject.Predmet.OstaliListFormatedOIB>
    <izvorni_sadrzaj>
      <item>Lutz Axel Zabel, OIB 40534784971 punomoćnik sudionika u postupku Laza Technology d.o.o.</item>
    </izvorni_sadrzaj>
    <derivirana_varijabla naziv="DomainObject.Predmet.OstaliListFormatedOIB_1">
      <item>Lutz Axel Zabel, OIB 40534784971 punomoćnik sudionika u postupku Laza Technology d.o.o.</item>
    </derivirana_varijabla>
  </DomainObject.Predmet.OstaliListFormatedOIB>
  <DomainObject.Predmet.OstaliListFormatedWithAdress>
    <izvorni_sadrzaj>
      <item>Lutz Axel Zabel, Ulica Emanuela Vidovića 5, 10000 Zagreb punomoćnik sudionika u postupku Laza Technology d.o.o.</item>
    </izvorni_sadrzaj>
    <derivirana_varijabla naziv="DomainObject.Predmet.OstaliListFormatedWithAdress_1">
      <item>Lutz Axel Zabel, Ulica Emanuela Vidovića 5, 10000 Zagreb punomoćnik sudionika u postupku Laza Technology d.o.o.</item>
    </derivirana_varijabla>
  </DomainObject.Predmet.OstaliListFormatedWithAdress>
  <DomainObject.Predmet.OstaliListFormatedWithAdressOIB>
    <izvorni_sadrzaj>
      <item>Lutz Axel Zabel, OIB 40534784971, Ulica Emanuela Vidovića 5, 10000 Zagreb punomoćnik sudionika u postupku Laza Technology d.o.o.</item>
    </izvorni_sadrzaj>
    <derivirana_varijabla naziv="DomainObject.Predmet.OstaliListFormatedWithAdressOIB_1">
      <item>Lutz Axel Zabel, OIB 40534784971, Ulica Emanuela Vidovića 5, 10000 Zagreb punomoćnik sudionika u postupku Laza Technology d.o.o.</item>
    </derivirana_varijabla>
  </DomainObject.Predmet.OstaliListFormatedWithAdressOIB>
  <DomainObject.Predmet.OstaliListNazivFormated>
    <izvorni_sadrzaj>
      <item>Lutz Axel Zabel</item>
    </izvorni_sadrzaj>
    <derivirana_varijabla naziv="DomainObject.Predmet.OstaliListNazivFormated_1">
      <item>Lutz Axel Zabel</item>
    </derivirana_varijabla>
  </DomainObject.Predmet.OstaliListNazivFormated>
  <DomainObject.Predmet.OstaliListNazivFormatedOIB>
    <izvorni_sadrzaj>
      <item>Lutz Axel Zabel, OIB 40534784971</item>
    </izvorni_sadrzaj>
    <derivirana_varijabla naziv="DomainObject.Predmet.OstaliListNazivFormatedOIB_1">
      <item>Lutz Axel Zabel, OIB 40534784971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 Technology d.o.o.</izvorni_sadrzaj>
    <derivirana_varijabla naziv="DomainObject.Predmet.ProtustrankaIDrugi_1">Laza Technology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 Technology d.o.o., OIB 51148956847, Avenija V. Holjevca 20, 10000 Zagreb</izvorni_sadrzaj>
    <derivirana_varijabla naziv="DomainObject.Predmet.ProtustrankaIDrugiAdressOIB_1">Laza Technology d.o.o., OIB 51148956847,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 Technology d.o.o.</item>
      <item>Lutz Axel Zabel</item>
    </izvorni_sadrzaj>
    <derivirana_varijabla naziv="DomainObject.Predmet.SudioniciListNaziv_1">
      <item>FINA Regionalni centar Zagreb</item>
      <item>Laza Technology d.o.o.</item>
      <item>Lutz Axel Zabel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izvorni_sadrzaj>
    <derivirana_varijabla naziv="DomainObject.Predmet.SudioniciListAdressOIB_1"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51148956847</item>
      <item>, OIB 40534784971</item>
    </izvorni_sadrzaj>
    <derivirana_varijabla naziv="DomainObject.Predmet.SudioniciListNazivOIB_1">
      <item>, OIB 85821130368</item>
      <item>, OIB 51148956847</item>
      <item>, OIB 40534784971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1123</properties:Words>
  <properties:Characters>6135</properties:Characters>
  <properties:Lines>131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2018-04-12T08:45:00Z</dcterms:created>
  <dc:creator>Korisnik</dc:creator>
  <cp:lastModifiedBy>Renata Klokočki</cp:lastModifiedBy>
  <cp:lastPrinted>2017-07-04T11:30:00Z</cp:lastPrinted>
  <dcterms:modified xmlns:xsi="http://www.w3.org/2001/XMLSchema-instance" xsi:type="dcterms:W3CDTF">2018-04-12T08:51:00Z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Laza Technology-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