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3c97" w14:paraId="2693c9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75F1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 xml:space="preserve">               6. St-471/2016-3.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>U  I M E   R E P U B L I K E   H R V A T S K E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>R J E Š E N J E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975F17">
        <w:rPr>
          <w:rFonts w:cs="Times New Roman" w:eastAsia="Times New Roman"/>
          <w:lang w:eastAsia="hr-HR"/>
        </w:rPr>
        <w:t>Rajnoviću</w:t>
      </w:r>
      <w:proofErr w:type="spellEnd"/>
      <w:r w:rsidRPr="00975F17">
        <w:rPr>
          <w:rFonts w:cs="Times New Roman" w:eastAsia="Times New Roman"/>
          <w:lang w:eastAsia="hr-HR"/>
        </w:rPr>
        <w:t xml:space="preserve">, u skraćenom stečajnom postupku nad dužnikom UDRUGA ZA POTICANJE I RAZVOJ DRUŠTVA TE UNAPREĐENJE KULTURE, UMJETNOSTI I ZNANOSTI AGREST 3D U LIKVIDACIJI, </w:t>
      </w:r>
      <w:proofErr w:type="spellStart"/>
      <w:r w:rsidRPr="00975F17">
        <w:rPr>
          <w:rFonts w:cs="Times New Roman" w:eastAsia="Times New Roman"/>
          <w:lang w:eastAsia="hr-HR"/>
        </w:rPr>
        <w:t>Moravče</w:t>
      </w:r>
      <w:proofErr w:type="spellEnd"/>
      <w:r w:rsidRPr="00975F17">
        <w:rPr>
          <w:rFonts w:cs="Times New Roman" w:eastAsia="Times New Roman"/>
          <w:lang w:eastAsia="hr-HR"/>
        </w:rPr>
        <w:t xml:space="preserve">, Prigorska 12b, </w:t>
      </w:r>
      <w:r w:rsidRPr="00975F17">
        <w:rPr>
          <w:rFonts w:cs="Times New Roman" w:eastAsia="Times New Roman"/>
          <w:szCs w:val="20"/>
          <w:lang w:eastAsia="hr-HR"/>
        </w:rPr>
        <w:t>registarski broj: 21003625, OIB: 17158281179, 29. lipnja 2016.</w:t>
      </w:r>
      <w:r w:rsidRPr="00975F17">
        <w:rPr>
          <w:rFonts w:cs="Times New Roman" w:eastAsia="Times New Roman"/>
          <w:lang w:eastAsia="hr-HR"/>
        </w:rPr>
        <w:t xml:space="preserve"> 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>r i j e š i o   j e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5F17">
        <w:rPr>
          <w:rFonts w:cs="Times New Roman" w:eastAsia="Times New Roman"/>
          <w:lang w:eastAsia="hr-HR"/>
        </w:rPr>
        <w:t xml:space="preserve">I. Otvara se skraćeni stečajni postupak nad dužnikom UDRUGA ZA POTICANJE I RAZVOJ DRUŠTVA TE UNAPREĐENJE KULTURE, UMJETNOSTI I ZNANOSTI AGREST 3D U LIKVIDACIJI, </w:t>
      </w:r>
      <w:proofErr w:type="spellStart"/>
      <w:r w:rsidRPr="00975F17">
        <w:rPr>
          <w:rFonts w:cs="Times New Roman" w:eastAsia="Times New Roman"/>
          <w:lang w:eastAsia="hr-HR"/>
        </w:rPr>
        <w:t>Moravče</w:t>
      </w:r>
      <w:proofErr w:type="spellEnd"/>
      <w:r w:rsidRPr="00975F17">
        <w:rPr>
          <w:rFonts w:cs="Times New Roman" w:eastAsia="Times New Roman"/>
          <w:lang w:eastAsia="hr-HR"/>
        </w:rPr>
        <w:t xml:space="preserve">, Prigorska 12b, </w:t>
      </w:r>
      <w:r w:rsidRPr="00975F17">
        <w:rPr>
          <w:rFonts w:cs="Times New Roman" w:eastAsia="Times New Roman"/>
          <w:szCs w:val="20"/>
          <w:lang w:eastAsia="hr-HR"/>
        </w:rPr>
        <w:t>registarski broj: 21003625, OIB: 17158281179.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975F17">
        <w:rPr>
          <w:rFonts w:cs="Times New Roman" w:eastAsia="Times New Roman"/>
          <w:lang w:eastAsia="hr-HR"/>
        </w:rPr>
        <w:t>Zelengorska</w:t>
      </w:r>
      <w:proofErr w:type="spellEnd"/>
      <w:r w:rsidRPr="00975F17">
        <w:rPr>
          <w:rFonts w:cs="Times New Roman" w:eastAsia="Times New Roman"/>
          <w:lang w:eastAsia="hr-HR"/>
        </w:rPr>
        <w:t xml:space="preserve"> br. 1, OIB: 22088644509. 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5F17">
        <w:rPr>
          <w:rFonts w:cs="Times New Roman" w:eastAsia="Times New Roman"/>
          <w:lang w:eastAsia="hr-HR"/>
        </w:rPr>
        <w:t xml:space="preserve">III. Zaključuje se skraćeni stečajni postupak nad dužnikom UDRUGA ZA POTICANJE I RAZVOJ DRUŠTVA TE UNAPREĐENJE KULTURE, UMJETNOSTI I ZNANOSTI AGREST 3D U LIKVIDACIJI, </w:t>
      </w:r>
      <w:proofErr w:type="spellStart"/>
      <w:r w:rsidRPr="00975F17">
        <w:rPr>
          <w:rFonts w:cs="Times New Roman" w:eastAsia="Times New Roman"/>
          <w:lang w:eastAsia="hr-HR"/>
        </w:rPr>
        <w:t>Moravče</w:t>
      </w:r>
      <w:proofErr w:type="spellEnd"/>
      <w:r w:rsidRPr="00975F17">
        <w:rPr>
          <w:rFonts w:cs="Times New Roman" w:eastAsia="Times New Roman"/>
          <w:lang w:eastAsia="hr-HR"/>
        </w:rPr>
        <w:t xml:space="preserve">, Prigorska 12b, </w:t>
      </w:r>
      <w:r w:rsidRPr="00975F17">
        <w:rPr>
          <w:rFonts w:cs="Times New Roman" w:eastAsia="Times New Roman"/>
          <w:szCs w:val="20"/>
          <w:lang w:eastAsia="hr-HR"/>
        </w:rPr>
        <w:t>registarski broj: 21003625, OIB: 17158281179.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Calibri"/>
        </w:rPr>
        <w:t>IV. Skraćeni s</w:t>
      </w:r>
      <w:r w:rsidRPr="00975F17">
        <w:rPr>
          <w:rFonts w:cs="Times New Roman" w:eastAsia="Times New Roman"/>
          <w:lang w:eastAsia="hr-HR"/>
        </w:rPr>
        <w:t>tečajni postupak je otvoren i zaključen s danom 29. lipnja 2016. u 12,30 sati, kada je ovo rješenje objavljeno na e-oglasnoj ploči ovoga suda.</w:t>
      </w:r>
    </w:p>
    <w:p w:rsidRDefault="00975F17" w:rsidP="00975F17" w:rsidR="00975F17" w:rsidRPr="00975F17">
      <w:pPr>
        <w:spacing w:after="0"/>
        <w:ind w:firstLine="851"/>
        <w:jc w:val="both"/>
        <w:rPr>
          <w:rFonts w:cs="Times New Roman" w:eastAsia="Calibri"/>
        </w:rPr>
      </w:pPr>
    </w:p>
    <w:p w:rsidRDefault="00975F17" w:rsidP="00975F17" w:rsidR="00975F17" w:rsidRPr="00975F17">
      <w:pPr>
        <w:spacing w:after="0"/>
        <w:ind w:firstLine="851"/>
        <w:jc w:val="both"/>
        <w:rPr>
          <w:rFonts w:cs="Times New Roman" w:eastAsia="Calibri"/>
        </w:rPr>
      </w:pPr>
      <w:r w:rsidRPr="00975F17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>Obrazloženje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St-471/2016-2.,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spacing w:after="0"/>
        <w:ind w:firstLine="851"/>
        <w:jc w:val="both"/>
        <w:rPr>
          <w:rFonts w:cs="Times New Roman" w:eastAsia="Calibri"/>
        </w:rPr>
      </w:pPr>
      <w:r w:rsidRPr="00975F17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75F17" w:rsidP="00975F17" w:rsidR="00975F17" w:rsidRPr="00975F17">
      <w:pPr>
        <w:spacing w:after="0"/>
        <w:ind w:firstLine="851"/>
        <w:jc w:val="both"/>
        <w:rPr>
          <w:rFonts w:cs="Times New Roman" w:eastAsia="Calibri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>U Bjelovaru 29. lipnja 2016.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>VIŠI SUDSKI SAVJETNIK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 xml:space="preserve">                                                             </w:t>
      </w:r>
      <w:r w:rsidRPr="00975F17">
        <w:rPr>
          <w:rFonts w:cs="Times New Roman" w:eastAsia="Times New Roman"/>
          <w:lang w:eastAsia="hr-HR"/>
        </w:rPr>
        <w:tab/>
      </w:r>
      <w:r w:rsidRPr="00975F17">
        <w:rPr>
          <w:rFonts w:cs="Times New Roman" w:eastAsia="Times New Roman"/>
          <w:lang w:eastAsia="hr-HR"/>
        </w:rPr>
        <w:tab/>
        <w:t xml:space="preserve">         </w:t>
      </w:r>
    </w:p>
    <w:p w:rsidRDefault="00975F17" w:rsidP="00975F17" w:rsid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75F17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975F17">
        <w:rPr>
          <w:rFonts w:cs="Times New Roman" w:eastAsia="Times New Roman"/>
          <w:lang w:eastAsia="hr-HR"/>
        </w:rPr>
        <w:t>.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>II. Kal. pravomoćnost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5F17">
        <w:rPr>
          <w:rFonts w:cs="Times New Roman" w:eastAsia="Times New Roman"/>
          <w:lang w:eastAsia="hr-HR"/>
        </w:rPr>
        <w:t>Bjelovar, 29.6.2016.</w:t>
      </w:r>
    </w:p>
    <w:p w:rsidRDefault="00975F17" w:rsidP="00975F17" w:rsidR="00975F17" w:rsidRPr="00975F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F17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08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St-471/2016-3</izvorni_sadrzaj>
    <derivirana_varijabla naziv="DomainObject.Oznaka_1">St-471/2016-3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I RAZVOJ DRUŠTVA TE UNAPREĐENJE KULTURE, UMJETNOSTI I ZNANOSTI AGREST 3D - u likvidaciji</izvorni_sadrzaj>
    <derivirana_varijabla naziv="DomainObject.Predmet.ProtustrankaFormated_1">  UDRUGA ZA POTICANJE I RAZVOJ DRUŠTVA TE UNAPREĐENJE KULTURE, UMJETNOSTI I ZNANOSTI AGREST 3D - u likvidaciji</derivirana_varijabla>
  </DomainObject.Predmet.ProtustrankaFormated>
  <DomainObject.Predmet.ProtustrankaFormatedOIB>
    <izvorni_sadrzaj>  UDRUGA ZA POTICANJE I RAZVOJ DRUŠTVA TE UNAPREĐENJE KULTURE, UMJETNOSTI I ZNANOSTI AGREST 3D - u likvidaciji, OIB 17158281179</izvorni_sadrzaj>
    <derivirana_varijabla naziv="DomainObject.Predmet.ProtustrankaFormatedOIB_1">  UDRUGA ZA POTICANJE I RAZVOJ DRUŠTVA TE UNAPREĐENJE KULTURE, UMJETNOSTI I ZNANOSTI AGREST 3D - u likvidaciji, OIB 17158281179</derivirana_varijabla>
  </DomainObject.Predmet.ProtustrankaFormatedOIB>
  <DomainObject.Predmet.ProtustrankaFormatedWithAdress>
    <izvorni_sadrzaj> UDRUGA ZA POTICANJE I RAZVOJ DRUŠTVA TE UNAPREĐENJE KULTURE, UMJETNOSTI I ZNANOSTI AGREST 3D - u likvidaciji, Prigorska 12 b, 10000 Zagreb</izvorni_sadrzaj>
    <derivirana_varijabla naziv="DomainObject.Predmet.ProtustrankaFormatedWithAdress_1"> UDRUGA ZA POTICANJE I RAZVOJ DRUŠTVA TE UNAPREĐENJE KULTURE, UMJETNOSTI I ZNANOSTI AGREST 3D - u likvidaciji, Prigorska 12 b, 10000 Zagreb</derivirana_varijabla>
  </DomainObject.Predmet.ProtustrankaFormatedWithAdress>
  <DomainObject.Predmet.ProtustrankaFormatedWithAdressOIB>
    <izvorni_sadrzaj> UDRUGA ZA POTICANJE I RAZVOJ DRUŠTVA TE UNAPREĐENJE KULTURE, UMJETNOSTI I ZNANOSTI AGREST 3D - u likvidaciji, OIB 17158281179, Prigorska 12 b, 10000 Zagreb</izvorni_sadrzaj>
    <derivirana_varijabla naziv="DomainObject.Predmet.ProtustrankaFormatedWithAdressOIB_1"> UDRUGA ZA POTICANJE I RAZVOJ DRUŠTVA TE UNAPREĐENJE KULTURE, UMJETNOSTI I ZNANOSTI AGREST 3D - u likvidaciji, OIB 17158281179, Prigorska 12 b, 10000 Zagreb</derivirana_varijabla>
  </DomainObject.Predmet.ProtustrankaFormatedWithAdressOIB>
  <DomainObject.Predmet.ProtustrankaWithAdress>
    <izvorni_sadrzaj>UDRUGA ZA POTICANJE I RAZVOJ DRUŠTVA TE UNAPREĐENJE KULTURE, UMJETNOSTI I ZNANOSTI AGREST 3D - u likvidaciji Prigorska 12 b, 10000 Zagreb</izvorni_sadrzaj>
    <derivirana_varijabla naziv="DomainObject.Predmet.ProtustrankaWithAdress_1">UDRUGA ZA POTICANJE I RAZVOJ DRUŠTVA TE UNAPREĐENJE KULTURE, UMJETNOSTI I ZNANOSTI AGREST 3D - u likvidaciji Prigorska 12 b, 10000 Zagreb</derivirana_varijabla>
  </DomainObject.Predmet.ProtustrankaWithAdress>
  <DomainObject.Predmet.ProtustrankaWithAdressOIB>
    <izvorni_sadrzaj>UDRUGA ZA POTICANJE I RAZVOJ DRUŠTVA TE UNAPREĐENJE KULTURE, UMJETNOSTI I ZNANOSTI AGREST 3D - u likvidaciji, OIB 17158281179, Prigorska 12 b, 10000 Zagreb</izvorni_sadrzaj>
    <derivirana_varijabla naziv="DomainObject.Predmet.ProtustrankaWithAdressOIB_1">UDRUGA ZA POTICANJE I RAZVOJ DRUŠTVA TE UNAPREĐENJE KULTURE, UMJETNOSTI I ZNANOSTI AGREST 3D - u likvidaciji, OIB 17158281179, Prigorska 12 b, 10000 Zagreb</derivirana_varijabla>
  </DomainObject.Predmet.ProtustrankaWithAdressOIB>
  <DomainObject.Predmet.ProtustrankaNazivFormated>
    <izvorni_sadrzaj>UDRUGA ZA POTICANJE I RAZVOJ DRUŠTVA TE UNAPREĐENJE KULTURE, UMJETNOSTI I ZNANOSTI AGREST 3D - u likvidaciji</izvorni_sadrzaj>
    <derivirana_varijabla naziv="DomainObject.Predmet.ProtustrankaNazivFormated_1">UDRUGA ZA POTICANJE I RAZVOJ DRUŠTVA TE UNAPREĐENJE KULTURE, UMJETNOSTI I ZNANOSTI AGREST 3D - u likvidaciji</derivirana_varijabla>
  </DomainObject.Predmet.ProtustrankaNazivFormated>
  <DomainObject.Predmet.ProtustrankaNazivFormatedOIB>
    <izvorni_sadrzaj>UDRUGA ZA POTICANJE I RAZVOJ DRUŠTVA TE UNAPREĐENJE KULTURE, UMJETNOSTI I ZNANOSTI AGREST 3D - u likvidaciji, OIB 17158281179</izvorni_sadrzaj>
    <derivirana_varijabla naziv="DomainObject.Predmet.ProtustrankaNazivFormatedOIB_1">UDRUGA ZA POTICANJE I RAZVOJ DRUŠTVA TE UNAPREĐENJE KULTURE, UMJETNOSTI I ZNANOSTI AGREST 3D - u likvidaciji, OIB 17158281179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I RAZVOJ DRUŠTVA TE UNAPREĐENJE KULTURE, UMJETNOSTI I ZNANOSTI AGREST 3D - u likvidaciji</item>
    </izvorni_sadrzaj>
    <derivirana_varijabla naziv="DomainObject.Predmet.ProtuStrankaListFormated_1">
      <item>UDRUGA ZA POTICANJE I RAZVOJ DRUŠTVA TE UNAPREĐENJE KULTURE, UMJETNOSTI I ZNANOSTI AGREST 3D - u likvidaciji</item>
    </derivirana_varijabla>
  </DomainObject.Predmet.ProtuStrankaListFormated>
  <DomainObject.Predmet.ProtuStrankaListFormatedOIB>
    <izvorni_sadrzaj>
      <item>UDRUGA ZA POTICANJE I RAZVOJ DRUŠTVA TE UNAPREĐENJE KULTURE, UMJETNOSTI I ZNANOSTI AGREST 3D - u likvidaciji, OIB 17158281179</item>
    </izvorni_sadrzaj>
    <derivirana_varijabla naziv="DomainObject.Predmet.ProtuStrankaListFormatedOIB_1">
      <item>UDRUGA ZA POTICANJE I RAZVOJ DRUŠTVA TE UNAPREĐENJE KULTURE, UMJETNOSTI I ZNANOSTI AGREST 3D - u likvidaciji, OIB 17158281179</item>
    </derivirana_varijabla>
  </DomainObject.Predmet.ProtuStrankaListFormatedOIB>
  <DomainObject.Predmet.ProtuStrankaListFormatedWithAdress>
    <izvorni_sadrzaj>
      <item>UDRUGA ZA POTICANJE I RAZVOJ DRUŠTVA TE UNAPREĐENJE KULTURE, UMJETNOSTI I ZNANOSTI AGREST 3D - u likvidaciji, Prigorska 12 b, 10000 Zagreb</item>
    </izvorni_sadrzaj>
    <derivirana_varijabla naziv="DomainObject.Predmet.ProtuStrankaListFormatedWithAdress_1">
      <item>UDRUGA ZA POTICANJE I RAZVOJ DRUŠTVA TE UNAPREĐENJE KULTURE, UMJETNOSTI I ZNANOSTI AGREST 3D - u likvidaciji, Prigorska 12 b, 10000 Zagreb</item>
    </derivirana_varijabla>
  </DomainObject.Predmet.ProtuStrankaListFormatedWithAdress>
  <DomainObject.Predmet.ProtuStrankaListFormatedWithAdressOIB>
    <izvorni_sadrzaj>
      <item>UDRUGA ZA POTICANJE I RAZVOJ DRUŠTVA TE UNAPREĐENJE KULTURE, UMJETNOSTI I ZNANOSTI AGREST 3D - u likvidaciji, OIB 17158281179, Prigorska 12 b, 10000 Zagreb</item>
    </izvorni_sadrzaj>
    <derivirana_varijabla naziv="DomainObject.Predmet.ProtuStrankaListFormatedWithAdressOIB_1">
      <item>UDRUGA ZA POTICANJE I RAZVOJ DRUŠTVA TE UNAPREĐENJE KULTURE, UMJETNOSTI I ZNANOSTI AGREST 3D - u likvidaciji, OIB 17158281179, Prigorska 12 b, 10000 Zagreb</item>
    </derivirana_varijabla>
  </DomainObject.Predmet.ProtuStrankaListFormatedWithAdressOIB>
  <DomainObject.Predmet.ProtuStrankaListNazivFormated>
    <izvorni_sadrzaj>
      <item>UDRUGA ZA POTICANJE I RAZVOJ DRUŠTVA TE UNAPREĐENJE KULTURE, UMJETNOSTI I ZNANOSTI AGREST 3D - u likvidaciji</item>
    </izvorni_sadrzaj>
    <derivirana_varijabla naziv="DomainObject.Predmet.ProtuStrankaListNazivFormated_1">
      <item>UDRUGA ZA POTICANJE I RAZVOJ DRUŠTVA TE UNAPREĐENJE KULTURE, UMJETNOSTI I ZNANOSTI AGREST 3D - u likvidaciji</item>
    </derivirana_varijabla>
  </DomainObject.Predmet.ProtuStrankaListNazivFormated>
  <DomainObject.Predmet.ProtuStrankaListNazivFormatedOIB>
    <izvorni_sadrzaj>
      <item>UDRUGA ZA POTICANJE I RAZVOJ DRUŠTVA TE UNAPREĐENJE KULTURE, UMJETNOSTI I ZNANOSTI AGREST 3D - u likvidaciji, OIB 17158281179</item>
    </izvorni_sadrzaj>
    <derivirana_varijabla naziv="DomainObject.Predmet.ProtuStrankaListNazivFormatedOIB_1">
      <item>UDRUGA ZA POTICANJE I RAZVOJ DRUŠTVA TE UNAPREĐENJE KULTURE, UMJETNOSTI I ZNANOSTI AGREST 3D - u likvidaciji, OIB 17158281179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St-471/2016-3</izvorni_sadrzaj>
    <derivirana_varijabla naziv="DomainObject.PoslovniBrojDokumenta_1">St-471/2016-3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I RAZVOJ DRUŠTVA TE UNAPREĐENJE KULTURE, UMJETNOSTI I ZNANOSTI AGREST 3D - u likvidaciji</izvorni_sadrzaj>
    <derivirana_varijabla naziv="DomainObject.Predmet.ProtustrankaIDrugi_1">UDRUGA ZA POTICANJE I RAZVOJ DRUŠTVA TE UNAPREĐENJE KULTURE, UMJETNOSTI I ZNANOSTI AGREST 3D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POTICANJE I RAZVOJ DRUŠTVA TE UNAPREĐENJE KULTURE, UMJETNOSTI I ZNANOSTI AGREST 3D - u likvidaciji, OIB 17158281179, Prigorska 12 b, 10000 Zagreb</izvorni_sadrzaj>
    <derivirana_varijabla naziv="DomainObject.Predmet.ProtustrankaIDrugiAdressOIB_1">UDRUGA ZA POTICANJE I RAZVOJ DRUŠTVA TE UNAPREĐENJE KULTURE, UMJETNOSTI I ZNANOSTI AGREST 3D - u likvidaciji, OIB 17158281179, Prigorska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POTICANJE I RAZVOJ DRUŠTVA TE UNAPREĐENJE KULTURE, UMJETNOSTI I ZNANOSTI AGREST 3D - u likvidaciji</item>
      <item>FINA Regionalni centar Zagreb</item>
    </izvorni_sadrzaj>
    <derivirana_varijabla naziv="DomainObject.Predmet.SudioniciListNaziv_1">
      <item>UDRUGA ZA POTICANJE I RAZVOJ DRUŠTVA TE UNAPREĐENJE KULTURE, UMJETNOSTI I ZNANOSTI AGREST 3D - u likvidaciji</item>
      <item>FINA Regionalni centar Zagreb</item>
    </derivirana_varijabla>
  </DomainObject.Predmet.SudioniciListNaziv>
  <DomainObject.Predmet.SudioniciListAdressOIB>
    <izvorni_sadrzaj>
      <item>UDRUGA ZA POTICANJE I RAZVOJ DRUŠTVA TE UNAPREĐENJE KULTURE, UMJETNOSTI I ZNANOSTI AGREST 3D - u likvidaciji, OIB 17158281179, Prigorska 12 b,10000 Zagreb</item>
      <item>FINA Regionalni centar Zagreb, OIB 85821130368, Trg svibanjskih žrtava 1995. br. 1,10000 Zagreb</item>
    </izvorni_sadrzaj>
    <derivirana_varijabla naziv="DomainObject.Predmet.SudioniciListAdressOIB_1">
      <item>UDRUGA ZA POTICANJE I RAZVOJ DRUŠTVA TE UNAPREĐENJE KULTURE, UMJETNOSTI I ZNANOSTI AGREST 3D - u likvidaciji, OIB 17158281179, Prigorska 12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9DD9AA-EF38-4EF1-8BEF-C6CE1E68BC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3899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2016-06-29T10:02:00Z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