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acf7" w14:paraId="4c1acf7" w:rsidRDefault="0005776B" w:rsidP="0005776B" w:rsidR="0005776B" w:rsidRPr="00E86B17">
      <w:pPr>
        <w:jc w:val="both"/>
        <w15:collapsed w:val="false"/>
      </w:pPr>
      <w:bookmarkStart w:name="_GoBack" w:id="0"/>
      <w:bookmarkEnd w:id="0"/>
      <w:r w:rsidRPr="00E86B17">
        <w:t xml:space="preserve">                 </w:t>
      </w:r>
      <w:r w:rsidRPr="00E86B17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776B" w:rsidP="0005776B" w:rsidR="0005776B" w:rsidRPr="00E86B17">
      <w:pPr>
        <w:jc w:val="both"/>
      </w:pPr>
      <w:r w:rsidRPr="00E86B17">
        <w:t xml:space="preserve">   REPUBLIKA HRVATSKA</w:t>
      </w:r>
    </w:p>
    <w:p w:rsidRDefault="0005776B" w:rsidP="0005776B" w:rsidR="0005776B" w:rsidRPr="00E86B17">
      <w:pPr>
        <w:jc w:val="both"/>
      </w:pPr>
      <w:r w:rsidRPr="00E86B17">
        <w:t>TRGOVAČKI SUD U PAZINU</w:t>
      </w:r>
    </w:p>
    <w:p w:rsidRDefault="0005776B" w:rsidP="0005776B" w:rsidR="0005776B" w:rsidRPr="00E86B17">
      <w:pPr>
        <w:jc w:val="both"/>
      </w:pPr>
      <w:r w:rsidRPr="00E86B17">
        <w:t xml:space="preserve">     52000 Pazin, Drševka 1</w:t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  <w:t xml:space="preserve">      </w:t>
      </w:r>
    </w:p>
    <w:p w:rsidRDefault="0005776B" w:rsidP="0005776B" w:rsidR="0005776B">
      <w:pPr>
        <w:jc w:val="both"/>
      </w:pPr>
    </w:p>
    <w:p w:rsidRDefault="0005776B" w:rsidP="0005776B" w:rsidR="0005776B" w:rsidRPr="00E86B17">
      <w:pPr>
        <w:jc w:val="both"/>
      </w:pPr>
    </w:p>
    <w:p w:rsidRDefault="0005776B" w:rsidP="0005776B" w:rsidR="0005776B" w:rsidRPr="00E86B17">
      <w:pPr>
        <w:jc w:val="center"/>
      </w:pPr>
      <w:r w:rsidRPr="00E86B17">
        <w:t>R E P U B L I K A  H R V A T S K A</w:t>
      </w:r>
    </w:p>
    <w:p w:rsidRDefault="0005776B" w:rsidP="0005776B" w:rsidR="0005776B" w:rsidRPr="00E86B17">
      <w:pPr>
        <w:jc w:val="center"/>
      </w:pPr>
    </w:p>
    <w:p w:rsidRDefault="0005776B" w:rsidP="0005776B" w:rsidR="0005776B" w:rsidRPr="00E86B17">
      <w:pPr>
        <w:jc w:val="center"/>
      </w:pPr>
      <w:r w:rsidRPr="00E86B17">
        <w:t>R J E Š E N J E</w:t>
      </w:r>
    </w:p>
    <w:p w:rsidRDefault="0005776B" w:rsidP="0005776B" w:rsidR="0005776B" w:rsidRPr="00E86B17">
      <w:pPr>
        <w:jc w:val="center"/>
      </w:pPr>
    </w:p>
    <w:p w:rsidRDefault="0005776B" w:rsidP="0005776B" w:rsidR="0005776B" w:rsidRPr="00310350">
      <w:pPr>
        <w:widowControl w:val="false"/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>
        <w:tab/>
      </w:r>
      <w:r>
        <w:tab/>
      </w:r>
      <w:r w:rsidRPr="00310350">
        <w:t xml:space="preserve">Trgovački sud u Pazinu, po stečajnom sucu Damiru Rabaru, u stečajnom postupku nad stečajnim dužnikom </w:t>
      </w:r>
      <w:r w:rsidRPr="00D045F3">
        <w:t>PULJANKA d.d. Pula, Anticova 5, OIB: 63315096047</w:t>
      </w:r>
      <w:r w:rsidRPr="00310350">
        <w:t xml:space="preserve">, na ispitnom ročištu održanom dana </w:t>
      </w:r>
      <w:r>
        <w:t>27. srpnja</w:t>
      </w:r>
      <w:r w:rsidRPr="00310350">
        <w:t xml:space="preserve"> 2018. godine</w:t>
      </w:r>
    </w:p>
    <w:p w:rsidRDefault="0005776B" w:rsidP="0005776B" w:rsidR="0005776B" w:rsidRPr="00E86B17"/>
    <w:p w:rsidRDefault="0005776B" w:rsidP="0005776B" w:rsidR="0005776B" w:rsidRPr="00E86B17">
      <w:pPr>
        <w:jc w:val="center"/>
      </w:pPr>
      <w:r w:rsidRPr="00E86B17">
        <w:t>r i j e š i o  j e</w:t>
      </w:r>
    </w:p>
    <w:p w:rsidRDefault="0005776B" w:rsidP="0005776B" w:rsidR="0005776B" w:rsidRPr="00E86B17">
      <w:pPr>
        <w:jc w:val="center"/>
      </w:pPr>
    </w:p>
    <w:p w:rsidRDefault="0005776B" w:rsidP="0005776B" w:rsidR="0005776B" w:rsidRPr="00E86B17">
      <w:pPr>
        <w:widowControl w:val="false"/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>
        <w:tab/>
      </w:r>
      <w:r>
        <w:tab/>
      </w:r>
      <w:r w:rsidRPr="00E86B17">
        <w:t xml:space="preserve">I. U stečajnom postupku nad dužnikom </w:t>
      </w:r>
      <w:r w:rsidRPr="00D045F3">
        <w:t>PULJANKA d.d. Pula, Anticova 5, OIB: 63315096047</w:t>
      </w:r>
      <w:r w:rsidRPr="00E86B17">
        <w:t>, utvrđene su:</w:t>
      </w:r>
    </w:p>
    <w:p w:rsidRDefault="0005776B" w:rsidP="0005776B" w:rsidR="0005776B" w:rsidRPr="00E86B17">
      <w:pPr>
        <w:jc w:val="both"/>
      </w:pPr>
    </w:p>
    <w:p w:rsidRDefault="0005776B" w:rsidP="0005776B" w:rsidR="0005776B" w:rsidRPr="00E86B17">
      <w:pPr>
        <w:jc w:val="both"/>
      </w:pPr>
      <w:r w:rsidRPr="00E86B17">
        <w:tab/>
        <w:t>A) tražbine prvog višeg isplatnog reda:</w:t>
      </w:r>
    </w:p>
    <w:p w:rsidRDefault="0005776B" w:rsidP="0005776B" w:rsidR="0005776B" w:rsidRPr="00E86B17">
      <w:pPr>
        <w:ind w:firstLine="708"/>
        <w:jc w:val="both"/>
      </w:pPr>
    </w:p>
    <w:p w:rsidRDefault="0005776B" w:rsidP="0005776B" w:rsidR="0005776B">
      <w:pPr>
        <w:spacing w:lineRule="auto" w:line="276"/>
        <w:ind w:firstLine="708"/>
        <w:jc w:val="both"/>
      </w:pPr>
      <w:r w:rsidRPr="00E86B17">
        <w:t xml:space="preserve">1. </w:t>
      </w:r>
      <w:r w:rsidRPr="00D045F3">
        <w:t>Ciceran Tedi, Barb</w:t>
      </w:r>
      <w:r>
        <w:t xml:space="preserve">an 9, Barban, OIB: 39895183617, zastupan po punomoćnici Veri Miloš, odvjetnici u Puli, </w:t>
      </w:r>
      <w:r w:rsidRPr="00D045F3">
        <w:t>u iznosu od 20.770,24</w:t>
      </w:r>
      <w:r>
        <w:t xml:space="preserve"> kn, te </w:t>
      </w:r>
      <w:r w:rsidRPr="00D045F3">
        <w:t>u iznosu od 8.910,10 kn</w:t>
      </w:r>
      <w:r>
        <w:t>.</w:t>
      </w:r>
    </w:p>
    <w:p w:rsidRDefault="0005776B" w:rsidP="0005776B" w:rsidR="0005776B" w:rsidRPr="00E86B17">
      <w:pPr>
        <w:spacing w:lineRule="auto" w:line="276"/>
        <w:ind w:firstLine="708"/>
        <w:jc w:val="both"/>
      </w:pPr>
      <w:r>
        <w:t xml:space="preserve">2. </w:t>
      </w:r>
      <w:r w:rsidRPr="00D045F3">
        <w:t>REPUBLIKA HRVATSKA, Ministarstvo financija, Porezna uprava, Područni ured Pazin, zastupan po ŽDO u Puli, Pula, Rovinjska 2a, OIB: 52634238587, u iznosu od 6.800.415,11</w:t>
      </w:r>
      <w:r>
        <w:t xml:space="preserve"> </w:t>
      </w:r>
      <w:r w:rsidRPr="00E86B17">
        <w:t>kn.</w:t>
      </w:r>
    </w:p>
    <w:p w:rsidRDefault="0005776B" w:rsidP="0005776B" w:rsidR="0005776B" w:rsidRPr="00E86B17">
      <w:pPr>
        <w:spacing w:lineRule="auto" w:line="276"/>
        <w:ind w:firstLine="708"/>
        <w:jc w:val="both"/>
      </w:pPr>
      <w:r>
        <w:t xml:space="preserve">3. </w:t>
      </w:r>
      <w:r w:rsidRPr="00D045F3">
        <w:t>Alenka Peruško, Marčana 240, Marčana, OIB: 15228781627,</w:t>
      </w:r>
      <w:r>
        <w:t xml:space="preserve"> zastupana po punomoćnici Štok Loredani, odvjetnici u Puli,</w:t>
      </w:r>
      <w:r w:rsidRPr="00D045F3">
        <w:t xml:space="preserve"> u iznosu od 10.073,37 kn</w:t>
      </w:r>
      <w:r>
        <w:t xml:space="preserve">, te u iznosu od </w:t>
      </w:r>
      <w:r w:rsidRPr="00D045F3">
        <w:t>3.367,14</w:t>
      </w:r>
      <w:r>
        <w:t xml:space="preserve"> kn.</w:t>
      </w:r>
    </w:p>
    <w:p w:rsidRDefault="0005776B" w:rsidP="0005776B" w:rsidR="0005776B" w:rsidRPr="00E86B17">
      <w:pPr>
        <w:spacing w:lineRule="auto" w:line="276"/>
        <w:ind w:firstLine="708"/>
        <w:jc w:val="both"/>
      </w:pPr>
      <w:r>
        <w:t xml:space="preserve">4. </w:t>
      </w:r>
      <w:r w:rsidRPr="00D045F3">
        <w:t>Gordana Kovač,  Jadreški 28D, Jadreški,  OIB: 47316099390,</w:t>
      </w:r>
      <w:r>
        <w:t xml:space="preserve"> zastupana po punomoćnici Štok Loredani, odvjetnici u Puli,</w:t>
      </w:r>
      <w:r w:rsidRPr="00D045F3">
        <w:t xml:space="preserve"> u iznosu od 7.086,06 </w:t>
      </w:r>
      <w:r>
        <w:t xml:space="preserve">kn, te u iznosu od </w:t>
      </w:r>
      <w:r w:rsidRPr="00D045F3">
        <w:t>2.482,64</w:t>
      </w:r>
      <w:r>
        <w:t xml:space="preserve"> kn</w:t>
      </w:r>
      <w:r w:rsidRPr="00E86B17">
        <w:t>.</w:t>
      </w:r>
    </w:p>
    <w:p w:rsidRDefault="0005776B" w:rsidP="0005776B" w:rsidR="0005776B" w:rsidRPr="00E86B17">
      <w:pPr>
        <w:spacing w:lineRule="auto" w:line="276"/>
        <w:ind w:firstLine="708"/>
        <w:jc w:val="both"/>
      </w:pPr>
      <w:r>
        <w:t xml:space="preserve">5. </w:t>
      </w:r>
      <w:r w:rsidRPr="00D045F3">
        <w:t xml:space="preserve">Glorija Kliba, Filipana 7, Filipana, OIB: 70719742390, </w:t>
      </w:r>
      <w:r>
        <w:t xml:space="preserve">zastupana po punomoćnici Štok Loredani, odvjetnici u Puli, </w:t>
      </w:r>
      <w:r w:rsidRPr="00D045F3">
        <w:t>u iznosu od 5.425,05 kn</w:t>
      </w:r>
      <w:r>
        <w:t xml:space="preserve">, te u iznosu od </w:t>
      </w:r>
      <w:r w:rsidRPr="00D045F3">
        <w:t>1.442,36 kn</w:t>
      </w:r>
      <w:r w:rsidRPr="00E86B17">
        <w:t>.</w:t>
      </w:r>
    </w:p>
    <w:p w:rsidRDefault="0005776B" w:rsidP="0005776B" w:rsidR="0005776B" w:rsidRPr="00E86B17">
      <w:pPr>
        <w:spacing w:lineRule="auto" w:line="276"/>
        <w:ind w:firstLine="708"/>
        <w:jc w:val="both"/>
      </w:pPr>
      <w:r>
        <w:t xml:space="preserve">6. </w:t>
      </w:r>
      <w:r w:rsidRPr="00D045F3">
        <w:t>Sonja Mihovilović, Radićeva ulica 61, Pula, OIB: 34109854998,</w:t>
      </w:r>
      <w:r>
        <w:t xml:space="preserve"> zastupana po punomoćnici Štok Loredani, odvjetnici u Puli,</w:t>
      </w:r>
      <w:r w:rsidRPr="00D045F3">
        <w:t xml:space="preserve"> u iznosu od 15.613,78</w:t>
      </w:r>
      <w:r>
        <w:t xml:space="preserve"> kn, te u iznosu od </w:t>
      </w:r>
      <w:r w:rsidRPr="00D045F3">
        <w:t>10.800,29 kn</w:t>
      </w:r>
      <w:r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7. </w:t>
      </w:r>
      <w:r w:rsidRPr="00D045F3">
        <w:t xml:space="preserve">Roberta Celiga, Čabrunići 22, Svetvinčenat, OIB: 31197259590, </w:t>
      </w:r>
      <w:r>
        <w:t xml:space="preserve">zastupana po punomoćnici Štok Loredani, odvjetnici u Puli, </w:t>
      </w:r>
      <w:r w:rsidRPr="00D045F3">
        <w:t>u iznosu od 9.795,27 kn</w:t>
      </w:r>
      <w:r>
        <w:t xml:space="preserve">, te u iznosu od </w:t>
      </w:r>
      <w:r w:rsidRPr="00D045F3">
        <w:t>4.550,59 kn</w:t>
      </w:r>
      <w:r w:rsidRPr="00E86B17">
        <w:t>.</w:t>
      </w:r>
    </w:p>
    <w:p w:rsidRDefault="0005776B" w:rsidP="0005776B" w:rsidR="0005776B" w:rsidRPr="00E86B17">
      <w:pPr>
        <w:spacing w:lineRule="auto" w:line="276"/>
        <w:ind w:firstLine="708"/>
        <w:jc w:val="both"/>
      </w:pPr>
      <w:r>
        <w:t xml:space="preserve">8. </w:t>
      </w:r>
      <w:r w:rsidRPr="00D045F3">
        <w:t xml:space="preserve">Ljiljana Crnković, Štinjanska cesta 19, Pula, OIB: 22885417454, </w:t>
      </w:r>
      <w:r>
        <w:t xml:space="preserve">zastupana po punomoćnici Štok Loredani, odvjetnici u Puli, </w:t>
      </w:r>
      <w:r w:rsidRPr="00D045F3">
        <w:t>u iznosu od 10.541,29</w:t>
      </w:r>
      <w:r>
        <w:t xml:space="preserve"> kn, te u iznosu od </w:t>
      </w:r>
      <w:r w:rsidRPr="00D045F3">
        <w:t>4.768,93</w:t>
      </w:r>
      <w:r>
        <w:t xml:space="preserve">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lastRenderedPageBreak/>
        <w:t xml:space="preserve">9. </w:t>
      </w:r>
      <w:r w:rsidRPr="00D045F3">
        <w:t xml:space="preserve">Nataša Brgić, Barban, Manjadvorci 13, OIB: 20773457681, </w:t>
      </w:r>
      <w:r>
        <w:t xml:space="preserve">zastupana po punomoćnici Štok Loredani, odvjetnici u Puli, </w:t>
      </w:r>
      <w:r w:rsidRPr="00D045F3">
        <w:t xml:space="preserve">u iznosu od 6.021,52 </w:t>
      </w:r>
      <w:r>
        <w:t xml:space="preserve">kn, te u </w:t>
      </w:r>
      <w:r w:rsidRPr="00D045F3">
        <w:t>iznosu od 2.009,27 kn</w:t>
      </w:r>
      <w:r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10. </w:t>
      </w:r>
      <w:r w:rsidRPr="00D045F3">
        <w:t xml:space="preserve">Vesna Ustić, Japodska 66c, Pula, OIB: 50305841730, </w:t>
      </w:r>
      <w:r>
        <w:t xml:space="preserve">zastupana po punomoćnici Štok Loredani, odvjetnici u Puli, </w:t>
      </w:r>
      <w:r w:rsidRPr="00D045F3">
        <w:t>u iznosu od 18.227,76 kn</w:t>
      </w:r>
      <w:r>
        <w:t xml:space="preserve">, te u </w:t>
      </w:r>
      <w:r w:rsidRPr="00D045F3">
        <w:t>iznosu od 11.228,28 kn</w:t>
      </w:r>
      <w:r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11. </w:t>
      </w:r>
      <w:r w:rsidRPr="00D045F3">
        <w:t>Mladenka Boljunčić, Pačići 47, Butkovići, Svetvinčenat,</w:t>
      </w:r>
      <w:r>
        <w:t xml:space="preserve"> </w:t>
      </w:r>
      <w:r w:rsidRPr="00D045F3">
        <w:t>OIB: 51472623459,</w:t>
      </w:r>
      <w:r>
        <w:t xml:space="preserve"> zastupana po punomoćnici Štok Loredani, odvjetnici u Puli,</w:t>
      </w:r>
      <w:r w:rsidRPr="00D045F3">
        <w:t xml:space="preserve"> u iznosu od 10.170,52 kn</w:t>
      </w:r>
      <w:r>
        <w:t xml:space="preserve">, te </w:t>
      </w:r>
      <w:r w:rsidRPr="00D045F3">
        <w:t>u iznosu od 4.278,91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12. </w:t>
      </w:r>
      <w:r w:rsidRPr="00D045F3">
        <w:t xml:space="preserve">Sandra Peruško, Batvači 67, Gajana, Vodnjan, OIB: 50734525740, </w:t>
      </w:r>
      <w:r>
        <w:t xml:space="preserve">zastupana po punomoćnici Štok Loredani, odvjetnici u Puli, </w:t>
      </w:r>
      <w:r w:rsidRPr="00D045F3">
        <w:t>u iznosu od 12.386,15 kn</w:t>
      </w:r>
      <w:r>
        <w:t xml:space="preserve">, te </w:t>
      </w:r>
      <w:r w:rsidRPr="00D045F3">
        <w:t>u iznosu od 5.220,21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13. </w:t>
      </w:r>
      <w:r w:rsidRPr="00D045F3">
        <w:t xml:space="preserve">Jasna Ban, Voltićeva 6, Pula, OIB: 76923112726, </w:t>
      </w:r>
      <w:r>
        <w:t xml:space="preserve">zastupana po punomoćnici Štok Loredani, odvjetnici u Puli, </w:t>
      </w:r>
      <w:r w:rsidRPr="00D045F3">
        <w:t>u iznosu od 6.359,83 kn</w:t>
      </w:r>
      <w:r>
        <w:t xml:space="preserve">, te </w:t>
      </w:r>
      <w:r w:rsidRPr="00D045F3">
        <w:t>u iznosu od 1.858,56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14. </w:t>
      </w:r>
      <w:r w:rsidRPr="00D045F3">
        <w:t xml:space="preserve">Suzana Kljunić, Ul. Moncanor 9, Pula, OIB: 77028950930, </w:t>
      </w:r>
      <w:r>
        <w:t xml:space="preserve">zastupana po punomoćnici Štok Loredani, odvjetnici u Puli, </w:t>
      </w:r>
      <w:r w:rsidRPr="00D045F3">
        <w:t>u iznosu od 7.297,67 kn</w:t>
      </w:r>
      <w:r>
        <w:t xml:space="preserve">, te </w:t>
      </w:r>
      <w:r w:rsidRPr="00D045F3">
        <w:t>u iznosu od 2.759,10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15. </w:t>
      </w:r>
      <w:r w:rsidRPr="00D045F3">
        <w:t xml:space="preserve">Borka Knežević, Sisplac 17, Pula, OIB: 08379955813, </w:t>
      </w:r>
      <w:r>
        <w:t xml:space="preserve">zastupana po punomoćnici Štok Loredani, odvjetnici u Puli, </w:t>
      </w:r>
      <w:r w:rsidRPr="00D045F3">
        <w:t>u iznosu od 5.336,82 kn</w:t>
      </w:r>
      <w:r>
        <w:t xml:space="preserve">, te </w:t>
      </w:r>
      <w:r w:rsidRPr="00D045F3">
        <w:t>u iznosu od 1.437,85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16. </w:t>
      </w:r>
      <w:r w:rsidRPr="00D045F3">
        <w:t xml:space="preserve">Branka Dobrić, Faverijska10, Pula, OIB: 06583086271, </w:t>
      </w:r>
      <w:r>
        <w:t>zastupana po punomoćnici Štok Loredani, odvjetnici u Puli,</w:t>
      </w:r>
      <w:r w:rsidRPr="00D045F3">
        <w:t xml:space="preserve"> u iznosu od 5.548,43 kn</w:t>
      </w:r>
      <w:r>
        <w:t xml:space="preserve">, te </w:t>
      </w:r>
      <w:r w:rsidRPr="00D045F3">
        <w:t>u iznosu od 1.432,00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17. </w:t>
      </w:r>
      <w:r w:rsidRPr="00D045F3">
        <w:t xml:space="preserve">Ljuba Cepuš, Ulica Urati 8, Pula, OIB: 62549167405, </w:t>
      </w:r>
      <w:r>
        <w:t>zastupana po punomoćnici Štok Loredani, odvjetnici u Puli,</w:t>
      </w:r>
      <w:r w:rsidRPr="00D045F3">
        <w:t xml:space="preserve"> u iznosu od 6.935,10 kn</w:t>
      </w:r>
      <w:r>
        <w:t xml:space="preserve">, te </w:t>
      </w:r>
      <w:r w:rsidRPr="00D045F3">
        <w:t>u iznosu od 2.330,75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18. </w:t>
      </w:r>
      <w:r w:rsidRPr="00D045F3">
        <w:t xml:space="preserve">Nada Šetić, Sisplac 17, Pula, OIB: 40432628931, </w:t>
      </w:r>
      <w:r>
        <w:t>zastupana po punomoćnici Štok Loredani, odvjetnici u Puli,</w:t>
      </w:r>
      <w:r w:rsidRPr="00D045F3">
        <w:t xml:space="preserve"> u iznosu od 12.105,52 kn</w:t>
      </w:r>
      <w:r>
        <w:t xml:space="preserve">, te </w:t>
      </w:r>
      <w:r w:rsidRPr="00D045F3">
        <w:t>u iznosu od 6.669,02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19. </w:t>
      </w:r>
      <w:r w:rsidRPr="00D045F3">
        <w:t xml:space="preserve">Tanja Duras, Hrboki 51, Barban, OIB: 20545793483, </w:t>
      </w:r>
      <w:r>
        <w:t>zastupana po punomoćnici Štok Loredani, odvjetnici u Puli,</w:t>
      </w:r>
      <w:r w:rsidRPr="00D045F3">
        <w:t xml:space="preserve"> u iznosu od 9.043,28 kn</w:t>
      </w:r>
      <w:r>
        <w:t xml:space="preserve">, te </w:t>
      </w:r>
      <w:r w:rsidRPr="00D045F3">
        <w:t>u iznosu od 4.063,26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20. </w:t>
      </w:r>
      <w:r w:rsidRPr="00D045F3">
        <w:t xml:space="preserve">Nevenka Andrić – Vukančić, San Zoane 7, Galižana, OIB:51472623459, </w:t>
      </w:r>
      <w:r>
        <w:t>zastupana po punomoćnici Štok Loredani, odvjetnici u Puli,</w:t>
      </w:r>
      <w:r w:rsidRPr="00D045F3">
        <w:t xml:space="preserve"> u iznosu od 9.049,05</w:t>
      </w:r>
      <w:r>
        <w:t xml:space="preserve">, te </w:t>
      </w:r>
      <w:r w:rsidRPr="00D045F3">
        <w:t>u iznosu od 3.271,38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21. </w:t>
      </w:r>
      <w:r w:rsidRPr="00D045F3">
        <w:t xml:space="preserve">Boriška Bakal, Nazorova 18, Pula, OIB: 16828839765, </w:t>
      </w:r>
      <w:r>
        <w:t>zastupana po punomoćnici Štok Loredani, odvjetnici u Puli,</w:t>
      </w:r>
      <w:r w:rsidRPr="00D045F3">
        <w:t xml:space="preserve"> u iznosu od 5.705,68 kn</w:t>
      </w:r>
      <w:r>
        <w:t xml:space="preserve">, te </w:t>
      </w:r>
      <w:r w:rsidRPr="00D045F3">
        <w:t>u iznosu od 2.086,54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22. </w:t>
      </w:r>
      <w:r w:rsidRPr="00D045F3">
        <w:t xml:space="preserve">Vesna Lovrečić, Divšići 30, Marčana, OIB: 96470762623, </w:t>
      </w:r>
      <w:r>
        <w:t>zastupana po punomoćnici Štok Loredani, odvjetnici u Puli,</w:t>
      </w:r>
      <w:r w:rsidRPr="00D045F3">
        <w:t xml:space="preserve"> u iznosu od 6.836,04 kn</w:t>
      </w:r>
      <w:r>
        <w:t xml:space="preserve">, te </w:t>
      </w:r>
      <w:r w:rsidRPr="00D045F3">
        <w:t>u iznosu od 2.268,06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23. </w:t>
      </w:r>
      <w:r w:rsidRPr="00D045F3">
        <w:t>Danijela Vukšić, Dolinka 22, Pula, OIB: 39458015874, u iznosu od 2.478,69 kn kn</w:t>
      </w:r>
      <w:r>
        <w:t xml:space="preserve">, te </w:t>
      </w:r>
      <w:r w:rsidRPr="00D045F3">
        <w:t>u iznosu od 1.152,59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24. </w:t>
      </w:r>
      <w:r w:rsidRPr="00D045F3">
        <w:t>Sanja Bajlović, Šišanska cesta 203, Pula, OIB: 27596853133, u iznosu od 13.872,60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25. </w:t>
      </w:r>
      <w:r w:rsidRPr="00D045F3">
        <w:t>Adelka Peršić, Ulica Kamenjak 8, Pula, OIB: 56005260451, u iznosu od 18.489,00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26. </w:t>
      </w:r>
      <w:r w:rsidRPr="00D045F3">
        <w:t>Manuela Uršić, Milanovićeva ulica 5, Pula, OIB: 40785675521, u iznosu od 17.969,36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27. </w:t>
      </w:r>
      <w:r w:rsidRPr="00D045F3">
        <w:t>Lana Grgorinić, Jurićev kal 9a, Barban, OIB: 67373008851, u iznosu od 13.746,15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</w:p>
    <w:p w:rsidRDefault="0005776B" w:rsidP="0005776B" w:rsidR="0005776B" w:rsidRPr="00E86B17">
      <w:pPr>
        <w:ind w:firstLine="708"/>
        <w:jc w:val="both"/>
      </w:pPr>
      <w:r>
        <w:t xml:space="preserve">B) </w:t>
      </w:r>
      <w:r w:rsidRPr="00E86B17">
        <w:t>tražbine drugog višeg isplatnog reda:</w:t>
      </w:r>
    </w:p>
    <w:p w:rsidRDefault="0005776B" w:rsidP="0005776B" w:rsidR="0005776B" w:rsidRPr="00E86B17">
      <w:pPr>
        <w:spacing w:lineRule="auto" w:line="276"/>
        <w:ind w:firstLine="708"/>
        <w:jc w:val="both"/>
      </w:pPr>
    </w:p>
    <w:p w:rsidRDefault="0005776B" w:rsidP="0005776B" w:rsidR="0005776B">
      <w:pPr>
        <w:spacing w:lineRule="auto" w:line="276"/>
        <w:ind w:firstLine="708"/>
        <w:jc w:val="both"/>
      </w:pPr>
      <w:r>
        <w:t>1. HRVATSKE ŠUME d.o.o.,</w:t>
      </w:r>
      <w:r w:rsidRPr="00D045F3">
        <w:t xml:space="preserve"> Ulica kneza Branimi</w:t>
      </w:r>
      <w:r>
        <w:t xml:space="preserve">ra 1, Zagreb, OIB: 69693144506,zastupan po punomoćniku Zoranu Tomiću, odvjetniku iz OD Tomić &amp; Klišanin &amp; Partneri d.o.o. iz Zagreba, </w:t>
      </w:r>
      <w:r w:rsidRPr="00D045F3">
        <w:t>u iznosu od 414.051,47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2. </w:t>
      </w:r>
      <w:r w:rsidRPr="00D045F3">
        <w:t>Javni bilježnik Branko Jakić, Zelinska 3, Zagreb, OIB: 08564858401</w:t>
      </w:r>
      <w:r w:rsidRPr="00BD3A85">
        <w:t>,</w:t>
      </w:r>
      <w:r>
        <w:t xml:space="preserve"> </w:t>
      </w:r>
      <w:r w:rsidRPr="00BD3A85">
        <w:t xml:space="preserve">u iznosu od </w:t>
      </w:r>
      <w:r w:rsidRPr="00D045F3">
        <w:t xml:space="preserve">2.920,64 </w:t>
      </w:r>
      <w:r w:rsidRPr="00E86B17">
        <w:t>kn.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3. </w:t>
      </w:r>
      <w:r w:rsidRPr="00D045F3">
        <w:t>Istarska pivovara d.o.o., Sv.Ivan Dol 10, Buzet, OIB: 34031012034,</w:t>
      </w:r>
      <w:r>
        <w:t xml:space="preserve"> koju zastupa punomoćnik Marko Krpan, odvjetnik u Zagrebu,</w:t>
      </w:r>
      <w:r w:rsidRPr="00D045F3">
        <w:t xml:space="preserve"> u iznosu od 450.829,59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4. </w:t>
      </w:r>
      <w:r w:rsidRPr="00D045F3">
        <w:t xml:space="preserve">HP-HRVATSKA POŠTA d.d., Jurišićeva 13, Zagreb, OIB: 87311810356, u iznosu od 35.311,09 </w:t>
      </w:r>
      <w:r w:rsidRPr="00E86B17">
        <w:t>kn.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5. </w:t>
      </w:r>
      <w:r w:rsidRPr="00D045F3">
        <w:t xml:space="preserve">ORBICO d.o.o., Koturaška cesta 69, Zagreb, OIB: 85611744662, </w:t>
      </w:r>
      <w:r>
        <w:t xml:space="preserve">zastupan po punomoćnici Mirki Vuletić, odvjetnici u Zagrebu, </w:t>
      </w:r>
      <w:r w:rsidRPr="00D045F3">
        <w:t xml:space="preserve">u iznosu od 270.200,44 </w:t>
      </w:r>
      <w:r>
        <w:t>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6. </w:t>
      </w:r>
      <w:r w:rsidRPr="00D045F3">
        <w:t>Del</w:t>
      </w:r>
      <w:r>
        <w:t>ta Devet Iks d.o.o. u stečaju, Trg fontana 2, Buzet,</w:t>
      </w:r>
      <w:r w:rsidRPr="00D045F3">
        <w:t xml:space="preserve"> OIB: 81659328099,</w:t>
      </w:r>
      <w:r>
        <w:t xml:space="preserve"> zastupano po punomoćnicima iz OD Vukić i partneri iz Rijeke,</w:t>
      </w:r>
      <w:r w:rsidRPr="00D045F3">
        <w:t xml:space="preserve"> u iznosu od 76.989,56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7. </w:t>
      </w:r>
      <w:r w:rsidRPr="00D045F3">
        <w:t>Otis dizala d.o.o, Zagreb, Prilaz V. Brajkovića 15, OIB: 76080865307,</w:t>
      </w:r>
      <w:r>
        <w:t xml:space="preserve"> zastupano po punomoćniku Draženu Gazda, odvjetniku u Zagrebu,</w:t>
      </w:r>
      <w:r w:rsidRPr="00D045F3">
        <w:t xml:space="preserve"> u iznosu od 5.298,49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8. </w:t>
      </w:r>
      <w:r w:rsidRPr="00D045F3">
        <w:t>ANAMARIJA-COMPANY d.o.o., Pre</w:t>
      </w:r>
      <w:r>
        <w:t>lčeva 46, Sesvete, Grad Zagreb,</w:t>
      </w:r>
      <w:r w:rsidRPr="00D045F3">
        <w:t xml:space="preserve"> OIB: 72416125182,</w:t>
      </w:r>
      <w:r>
        <w:t xml:space="preserve"> zastupano po punomoćnicima iz OD Babić &amp; Čibarić d.o.o. iz Zagreba,</w:t>
      </w:r>
      <w:r w:rsidRPr="00D045F3">
        <w:t xml:space="preserve"> u iznosu od 38.223,78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9. </w:t>
      </w:r>
      <w:r w:rsidRPr="00D045F3">
        <w:t xml:space="preserve">ISTARSKI VODOVOD d.o.o. za proizvodnju i distribuciju vode, Sv. Ivan 8, Buzet, OIB: 13269963589, u iznosu od 3.082,19 </w:t>
      </w:r>
      <w:r>
        <w:t>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10. </w:t>
      </w:r>
      <w:r w:rsidRPr="00D045F3">
        <w:t>HRVATSKI TELEKOM d.d., R. Frangeša Mihanovića 9, OIB: 81793146560, u iznosu od 285.722,31</w:t>
      </w:r>
      <w:r>
        <w:t xml:space="preserve">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11. </w:t>
      </w:r>
      <w:r w:rsidRPr="00D045F3">
        <w:t>Coca – cola HBC Hrvatska d.o.o., Sachsova 1, Zagreb, OIB: 00228269289,</w:t>
      </w:r>
      <w:r>
        <w:t xml:space="preserve"> zastupano po punomoćnicima iz OD Ravlić &amp; Šurjak d.o.o. iz Zagreba, </w:t>
      </w:r>
      <w:r w:rsidRPr="00D045F3">
        <w:t xml:space="preserve">u iznosu od 870.180,48 </w:t>
      </w:r>
      <w:r>
        <w:t>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12. </w:t>
      </w:r>
      <w:r w:rsidRPr="00D045F3">
        <w:t xml:space="preserve">PASTOR – TVA d.d. , Novačka 2, Rakitje, Grad Sveta Nedjelja, OIB: 17140959007, </w:t>
      </w:r>
      <w:r>
        <w:t xml:space="preserve">zastupano po punomoćnici Kseniji Čerin, odvjetnici iz OD Čerin,Mar i partneri d.o.o. iz Zagreba, </w:t>
      </w:r>
      <w:r w:rsidRPr="00D045F3">
        <w:t>u iznosu od 7.985,44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13. </w:t>
      </w:r>
      <w:r w:rsidRPr="00D045F3">
        <w:t>REKORD – TIM d.o.o., Zagrebačka 44, Oriovac, OIB: 46917701294, u iznosu od 46.451,58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14. </w:t>
      </w:r>
      <w:r w:rsidRPr="00D045F3">
        <w:t xml:space="preserve">VAMOS DISTRIBUCIJA d.o.o., Trg senjskih uskoka 7-8, Zagreb, OIB: 29498015440, </w:t>
      </w:r>
      <w:r>
        <w:t xml:space="preserve">zastupano po punomoćniku Tomislavu Orehovec, odvjetniku iz OD Ilić, Orehovec &amp; Partneri, iz Zagreba, </w:t>
      </w:r>
      <w:r w:rsidRPr="00D045F3">
        <w:t>u iznosu od 60.875,47 kn</w:t>
      </w:r>
      <w:r w:rsidRPr="00E86B17">
        <w:t>.</w:t>
      </w:r>
    </w:p>
    <w:p w:rsidRDefault="0005776B" w:rsidP="0005776B" w:rsidR="0005776B" w:rsidRPr="00E86B17">
      <w:pPr>
        <w:spacing w:lineRule="auto" w:line="276"/>
        <w:ind w:firstLine="708"/>
        <w:jc w:val="both"/>
      </w:pPr>
      <w:r>
        <w:t xml:space="preserve">15. </w:t>
      </w:r>
      <w:r w:rsidRPr="00D045F3">
        <w:t>SKDD d.d., Heinzelova 62a, Zagreb, OIB: 64406809162, u iznosu od 101.609,22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16. </w:t>
      </w:r>
      <w:r w:rsidRPr="00D045F3">
        <w:t>KREDITNA BANKA ZAGREB d.d., Ulica grada Vukovara 74, Zagreb, OIB: 70663193635</w:t>
      </w:r>
      <w:r w:rsidRPr="00BD3A85">
        <w:t>,</w:t>
      </w:r>
      <w:r>
        <w:t xml:space="preserve"> zastupana po punomoćnici Marini Ljubanović, odvjetnici iz OD Grgić &amp; Partneri, iz Zagreba, </w:t>
      </w:r>
      <w:r w:rsidRPr="00BD3A85">
        <w:t xml:space="preserve">u iznosu od </w:t>
      </w:r>
      <w:r w:rsidRPr="0057344D">
        <w:t>14.551.713,12</w:t>
      </w:r>
      <w:r w:rsidRPr="00665462">
        <w:t xml:space="preserve"> </w:t>
      </w:r>
      <w:r w:rsidRPr="00BD3A85">
        <w:t>kn</w:t>
      </w:r>
      <w:r w:rsidRPr="00E86B17">
        <w:t>.</w:t>
      </w:r>
    </w:p>
    <w:p w:rsidRDefault="0005776B" w:rsidP="0005776B" w:rsidR="0005776B" w:rsidRPr="00E86B17">
      <w:pPr>
        <w:spacing w:lineRule="auto" w:line="276"/>
        <w:ind w:firstLine="708"/>
        <w:jc w:val="both"/>
      </w:pPr>
      <w:r>
        <w:t xml:space="preserve">17. </w:t>
      </w:r>
      <w:r w:rsidRPr="00D045F3">
        <w:t>FITTICH d.o.o., Marulićeva 12, Pula, OIB: 58176662323, u iznosu od 94.841,64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18. </w:t>
      </w:r>
      <w:r w:rsidRPr="00D045F3">
        <w:t>HRVATSKE VODE, Ulica grada Vukovara 220, Zagreb, OIB: 28921383001, u iznosu od 560.273,79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19. </w:t>
      </w:r>
      <w:r w:rsidRPr="00D045F3">
        <w:t>DICENTRA d.o.o., Gornjodravska obala 90 c, Osijek, OIB: 79709472695</w:t>
      </w:r>
      <w:r>
        <w:t xml:space="preserve">, </w:t>
      </w:r>
      <w:r w:rsidRPr="00BD3A85">
        <w:t xml:space="preserve">u iznosu od </w:t>
      </w:r>
      <w:r w:rsidRPr="00D045F3">
        <w:t xml:space="preserve">225.086,04 </w:t>
      </w:r>
      <w:r w:rsidRPr="00BD3A85">
        <w:t>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20. </w:t>
      </w:r>
      <w:r w:rsidRPr="00D045F3">
        <w:t xml:space="preserve">CAMELOT d.o.o., </w:t>
      </w:r>
      <w:r>
        <w:t xml:space="preserve">Frankopanska 22, Zagreb, </w:t>
      </w:r>
      <w:r w:rsidRPr="00D045F3">
        <w:t>OIB: 29498303082</w:t>
      </w:r>
      <w:r w:rsidRPr="00BD3A85">
        <w:t>,</w:t>
      </w:r>
      <w:r>
        <w:t xml:space="preserve"> zastupan po punomoćniku Viktoru Pisanski, odvjetniku u Odvj. uredu Pisanski, iz Zagreba, </w:t>
      </w:r>
      <w:r w:rsidRPr="00BD3A85">
        <w:t xml:space="preserve">u iznosu od </w:t>
      </w:r>
      <w:r w:rsidRPr="00D045F3">
        <w:t xml:space="preserve">2.799,00 </w:t>
      </w:r>
      <w:r w:rsidRPr="00BD3A85">
        <w:t>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21. </w:t>
      </w:r>
      <w:r w:rsidRPr="00D045F3">
        <w:t xml:space="preserve">PC GRUPA d.o.o., Otočac, A. Starčevićeva 6, OIB: 82941416592, </w:t>
      </w:r>
      <w:r>
        <w:t xml:space="preserve">zastupano po punomoćnici Ivi Vrkić, odvjetnici u Rijeci, </w:t>
      </w:r>
      <w:r w:rsidRPr="00D045F3">
        <w:t>u iznosu od 229.458,02</w:t>
      </w:r>
      <w:r w:rsidRPr="00E86B17">
        <w:t>.</w:t>
      </w:r>
    </w:p>
    <w:p w:rsidRDefault="0005776B" w:rsidP="0005776B" w:rsidR="0005776B" w:rsidRPr="00E86B17">
      <w:pPr>
        <w:spacing w:lineRule="auto" w:line="276"/>
        <w:ind w:firstLine="708"/>
        <w:jc w:val="both"/>
      </w:pPr>
      <w:r>
        <w:t xml:space="preserve">22. </w:t>
      </w:r>
      <w:r w:rsidRPr="00D045F3">
        <w:t xml:space="preserve">HEP – OPERATOR DISTIBUCIJSKOG SUSTAVA d.o.o., Vergerijeva 6, Pula, OIB: 46830600751, u iznosu od 612.294,72 </w:t>
      </w:r>
      <w:r w:rsidRPr="00BD3A85">
        <w:t>kn</w:t>
      </w:r>
      <w:r w:rsidRPr="00E86B17">
        <w:t>.</w:t>
      </w:r>
    </w:p>
    <w:p w:rsidRDefault="0005776B" w:rsidP="0005776B" w:rsidR="0005776B" w:rsidRPr="00E86B17">
      <w:pPr>
        <w:spacing w:lineRule="auto" w:line="276"/>
        <w:ind w:firstLine="708"/>
        <w:jc w:val="both"/>
      </w:pPr>
      <w:r>
        <w:t xml:space="preserve">23. </w:t>
      </w:r>
      <w:r w:rsidRPr="00D045F3">
        <w:t xml:space="preserve">PRAGRANDE d.o.o., Trg 1. istarske brigade 14, Pula, OIB: 05117157608, </w:t>
      </w:r>
      <w:r>
        <w:t>u iznosu od 75.338,81</w:t>
      </w:r>
      <w:r w:rsidRPr="00BD3A85">
        <w:t xml:space="preserve"> kn</w:t>
      </w:r>
      <w:r w:rsidRPr="00E86B17">
        <w:t>.</w:t>
      </w:r>
    </w:p>
    <w:p w:rsidRDefault="0005776B" w:rsidP="0005776B" w:rsidR="0005776B" w:rsidRPr="00E86B17">
      <w:pPr>
        <w:spacing w:lineRule="auto" w:line="276"/>
        <w:ind w:firstLine="708"/>
        <w:jc w:val="both"/>
      </w:pPr>
      <w:r>
        <w:t>24. PULA HERCULANEA d.o.o.,</w:t>
      </w:r>
      <w:r w:rsidRPr="00D045F3">
        <w:t xml:space="preserve"> Trg 1. istarske brigade 14, Pula,  OIB: 11294943436, u iznosu od 447.151,13 kn</w:t>
      </w:r>
      <w:r w:rsidRPr="00E86B17">
        <w:t>.</w:t>
      </w:r>
    </w:p>
    <w:p w:rsidRDefault="0005776B" w:rsidP="0005776B" w:rsidR="0005776B" w:rsidRPr="00E86B17">
      <w:pPr>
        <w:spacing w:lineRule="auto" w:line="276"/>
        <w:ind w:firstLine="708"/>
        <w:jc w:val="both"/>
      </w:pPr>
      <w:r>
        <w:t xml:space="preserve">25. </w:t>
      </w:r>
      <w:r w:rsidRPr="00D045F3">
        <w:t>ISTARSKI SUPERMARKETI d.o.o., Partizanska 13, Poreč, OIB: 24351550672, u iznosu od 149.833,39 kn</w:t>
      </w:r>
      <w:r w:rsidRPr="00E86B17">
        <w:t>.</w:t>
      </w:r>
    </w:p>
    <w:p w:rsidRDefault="0005776B" w:rsidP="0005776B" w:rsidR="0005776B" w:rsidRPr="00E86B17">
      <w:pPr>
        <w:spacing w:lineRule="auto" w:line="276"/>
        <w:ind w:firstLine="708"/>
        <w:jc w:val="both"/>
      </w:pPr>
      <w:r>
        <w:t xml:space="preserve">26. </w:t>
      </w:r>
      <w:r w:rsidRPr="00D045F3">
        <w:t>CENTAR BANKA d.d. u s</w:t>
      </w:r>
      <w:r>
        <w:t>tečaju, Heinzelova 47a, Zagreb,</w:t>
      </w:r>
      <w:r w:rsidRPr="00D045F3">
        <w:t xml:space="preserve"> OIB: 89296739230, u iznosu od 10.262.263,96</w:t>
      </w:r>
      <w:r>
        <w:t xml:space="preserve"> kn</w:t>
      </w:r>
      <w:r w:rsidRPr="00E86B17">
        <w:t>.</w:t>
      </w:r>
    </w:p>
    <w:p w:rsidRDefault="0005776B" w:rsidP="0005776B" w:rsidR="0005776B" w:rsidRPr="00E86B17">
      <w:pPr>
        <w:spacing w:lineRule="auto" w:line="276"/>
        <w:ind w:firstLine="708"/>
        <w:jc w:val="both"/>
      </w:pPr>
      <w:r>
        <w:t xml:space="preserve">27. </w:t>
      </w:r>
      <w:r w:rsidRPr="00D045F3">
        <w:t>DUPIN d.o.o., Dvorničićev</w:t>
      </w:r>
      <w:r>
        <w:t>a 22, Zagreb, OIB: 31062429092</w:t>
      </w:r>
      <w:r w:rsidRPr="00D045F3">
        <w:t xml:space="preserve">, </w:t>
      </w:r>
      <w:r>
        <w:t xml:space="preserve">zastupano po punomoćnici Ivani Lončar, odvjetnici u Zagrebu, u iznosu od 462.377,13 </w:t>
      </w:r>
      <w:r w:rsidRPr="00BD3A85">
        <w:t>kn</w:t>
      </w:r>
      <w:r w:rsidRPr="00E86B17">
        <w:t>.</w:t>
      </w:r>
    </w:p>
    <w:p w:rsidRDefault="0005776B" w:rsidP="0005776B" w:rsidR="0005776B" w:rsidRPr="00E86B17">
      <w:pPr>
        <w:spacing w:lineRule="auto" w:line="276"/>
        <w:ind w:firstLine="708"/>
        <w:jc w:val="both"/>
      </w:pPr>
      <w:r>
        <w:t xml:space="preserve">28. </w:t>
      </w:r>
      <w:r w:rsidRPr="00D045F3">
        <w:t xml:space="preserve">Odvjetnik Krešimir Šušnjar, Kneza Branimira 39, Zagreb, OIB: 85951579642, u iznosu od 30.000,00 </w:t>
      </w:r>
      <w:r w:rsidRPr="00BD3A85">
        <w:t>kn</w:t>
      </w:r>
      <w:r w:rsidRPr="00E86B17">
        <w:t>.</w:t>
      </w:r>
    </w:p>
    <w:p w:rsidRDefault="0005776B" w:rsidP="0005776B" w:rsidR="0005776B" w:rsidRPr="00E86B17">
      <w:pPr>
        <w:spacing w:lineRule="auto" w:line="276"/>
        <w:ind w:firstLine="708"/>
        <w:jc w:val="both"/>
      </w:pPr>
      <w:r>
        <w:t xml:space="preserve">29. </w:t>
      </w:r>
      <w:r w:rsidRPr="00D045F3">
        <w:t>Franco Cattunar i Edi Catunar, vlasnici zajedničkog obrta Vina Cattunar, Nova Vas 94, Nova Vas, OIB: 92198392908 OIB: 10922267385,</w:t>
      </w:r>
      <w:r>
        <w:t xml:space="preserve"> zastupani po punomoćniku Vedranu Marcanu, odvjetniku iz ZOU Livio Marcan &amp; Vedran Marcan, iz Umaga,</w:t>
      </w:r>
      <w:r w:rsidRPr="00D045F3">
        <w:t xml:space="preserve"> u iznosu od 840.922,63 kn</w:t>
      </w:r>
      <w:r w:rsidRPr="00E86B17">
        <w:t>.</w:t>
      </w:r>
    </w:p>
    <w:p w:rsidRDefault="0005776B" w:rsidP="0005776B" w:rsidR="0005776B" w:rsidRPr="00E86B17">
      <w:pPr>
        <w:spacing w:lineRule="auto" w:line="276"/>
        <w:ind w:firstLine="708"/>
        <w:jc w:val="both"/>
      </w:pPr>
      <w:r>
        <w:t xml:space="preserve">30. </w:t>
      </w:r>
      <w:r w:rsidRPr="00D045F3">
        <w:t xml:space="preserve">Erste factoring d.o.o., Ivana Lučića 2a, Zagreb, OIB: 10194059689, </w:t>
      </w:r>
      <w:r>
        <w:t xml:space="preserve">zastupano po punomoćniku Tomislavu Čaviću, odvjetniku u Zagrebu, </w:t>
      </w:r>
      <w:r w:rsidRPr="00D045F3">
        <w:t>u iznosu od 16.715,30 kn</w:t>
      </w:r>
      <w:r w:rsidRPr="00E86B17">
        <w:t>.</w:t>
      </w:r>
    </w:p>
    <w:p w:rsidRDefault="0005776B" w:rsidP="0005776B" w:rsidR="0005776B" w:rsidRPr="00E86B17">
      <w:pPr>
        <w:spacing w:lineRule="auto" w:line="276"/>
        <w:ind w:firstLine="708"/>
        <w:jc w:val="both"/>
      </w:pPr>
      <w:r>
        <w:t xml:space="preserve">31. </w:t>
      </w:r>
      <w:r w:rsidRPr="00D045F3">
        <w:t>PIK VRBOVEC – MESNA INDUSTRIJA d.d., Zagrebačka 148, Vrbovec, OIB: 78909170415, u iznosu od 880.094,22 kn</w:t>
      </w:r>
      <w:r w:rsidRPr="00E86B17">
        <w:t>.</w:t>
      </w:r>
    </w:p>
    <w:p w:rsidRDefault="0005776B" w:rsidP="0005776B" w:rsidR="0005776B" w:rsidRPr="00E86B17">
      <w:pPr>
        <w:spacing w:lineRule="auto" w:line="276"/>
        <w:ind w:firstLine="708"/>
        <w:jc w:val="both"/>
      </w:pPr>
      <w:r>
        <w:t xml:space="preserve">32. </w:t>
      </w:r>
      <w:r w:rsidRPr="00D045F3">
        <w:t>ADRIATIK d.o.o., Vodice, Obrove 98, OIB: 00935040709,</w:t>
      </w:r>
      <w:r>
        <w:t xml:space="preserve"> zastupano po punomoćnici Dunji Gržalja Smilović, odvjetnici u Pazinu,</w:t>
      </w:r>
      <w:r w:rsidRPr="00D045F3">
        <w:t xml:space="preserve"> u iznosu od 124.323,87 kn</w:t>
      </w:r>
      <w:r w:rsidRPr="00E86B17">
        <w:t>.</w:t>
      </w:r>
    </w:p>
    <w:p w:rsidRDefault="0005776B" w:rsidP="0005776B" w:rsidR="0005776B" w:rsidRPr="00E86B17">
      <w:pPr>
        <w:spacing w:lineRule="auto" w:line="276"/>
        <w:ind w:firstLine="708"/>
        <w:jc w:val="both"/>
      </w:pPr>
      <w:r>
        <w:t xml:space="preserve">33. </w:t>
      </w:r>
      <w:r w:rsidRPr="00D045F3">
        <w:t>Arena Hospitality Group d.d., Smareglina ulica 3, Pula, OIB: 47625429199, u iznosu od 1.599.059,01 kn</w:t>
      </w:r>
      <w:r>
        <w:t>.</w:t>
      </w:r>
    </w:p>
    <w:p w:rsidRDefault="0005776B" w:rsidP="0005776B" w:rsidR="0005776B" w:rsidRPr="00E86B17">
      <w:pPr>
        <w:ind w:firstLine="708"/>
        <w:jc w:val="both"/>
      </w:pPr>
      <w:r>
        <w:t>34</w:t>
      </w:r>
      <w:r w:rsidRPr="00E86B17">
        <w:t xml:space="preserve">. </w:t>
      </w:r>
      <w:r w:rsidRPr="00D045F3">
        <w:t>Zagrebačka banka d.d., Trg bana J. Jelačića 10, Zagreb, OIB: 92963223473, u iznosu od 139,81 kn</w:t>
      </w:r>
      <w:r w:rsidRPr="00E86B17">
        <w:t>.</w:t>
      </w:r>
    </w:p>
    <w:p w:rsidRDefault="0005776B" w:rsidP="0005776B" w:rsidR="0005776B" w:rsidRPr="00E86B17">
      <w:pPr>
        <w:ind w:firstLine="708"/>
        <w:jc w:val="both"/>
      </w:pPr>
      <w:r>
        <w:t>35</w:t>
      </w:r>
      <w:r w:rsidRPr="00E86B17">
        <w:t xml:space="preserve">. </w:t>
      </w:r>
      <w:r w:rsidRPr="00D045F3">
        <w:t xml:space="preserve">ZVIJEZDA d.d., Marijana Čavića 1, Zagreb, OIB: 91492011748, u iznosu od 951.326,59 </w:t>
      </w:r>
      <w:r w:rsidRPr="00E86B17">
        <w:t>kn.</w:t>
      </w:r>
    </w:p>
    <w:p w:rsidRDefault="0005776B" w:rsidP="0005776B" w:rsidR="0005776B" w:rsidRPr="00E86B17">
      <w:pPr>
        <w:ind w:firstLine="708"/>
        <w:jc w:val="both"/>
      </w:pPr>
      <w:r>
        <w:t>36</w:t>
      </w:r>
      <w:r w:rsidRPr="00E86B17">
        <w:t xml:space="preserve">. </w:t>
      </w:r>
      <w:r w:rsidRPr="00D045F3">
        <w:t>Puratos Konding d.o.o., Radnička cesta 184, Zagreb, OIB: 74001452011</w:t>
      </w:r>
      <w:r w:rsidRPr="00BD3A85">
        <w:t>,</w:t>
      </w:r>
      <w:r>
        <w:t xml:space="preserve"> kojeg zastupa punomoćnik Hrvoje Vidan, odvjetnik u Zagrebu, </w:t>
      </w:r>
      <w:r w:rsidRPr="00BD3A85">
        <w:t xml:space="preserve">u iznosu od </w:t>
      </w:r>
      <w:r w:rsidRPr="00D045F3">
        <w:t xml:space="preserve">12.806,75 </w:t>
      </w:r>
      <w:r w:rsidRPr="00BD3A85">
        <w:t>kn</w:t>
      </w:r>
      <w:r w:rsidRPr="00E86B17">
        <w:t>.</w:t>
      </w:r>
    </w:p>
    <w:p w:rsidRDefault="0005776B" w:rsidP="0005776B" w:rsidR="0005776B" w:rsidRPr="00E86B17">
      <w:pPr>
        <w:ind w:firstLine="708"/>
        <w:jc w:val="both"/>
      </w:pPr>
      <w:r>
        <w:t>37</w:t>
      </w:r>
      <w:r w:rsidRPr="00E86B17">
        <w:t xml:space="preserve">. </w:t>
      </w:r>
      <w:r w:rsidRPr="00D045F3">
        <w:t>ULJANIK UPRAVLJANJE STAMBENO-POSLOVNIM ZGRADAMA d.o.o., Pula, Flanatička 37, OIB: 20023951273, u iznosu od 124.734,37 kn</w:t>
      </w:r>
      <w:r w:rsidRPr="00E86B17">
        <w:t>.</w:t>
      </w:r>
    </w:p>
    <w:p w:rsidRDefault="0005776B" w:rsidP="0005776B" w:rsidR="0005776B" w:rsidRPr="00E86B17">
      <w:pPr>
        <w:ind w:firstLine="708"/>
        <w:jc w:val="both"/>
      </w:pPr>
      <w:r>
        <w:t>38</w:t>
      </w:r>
      <w:r w:rsidRPr="00E86B17">
        <w:t xml:space="preserve">. </w:t>
      </w:r>
      <w:r w:rsidRPr="00D045F3">
        <w:t>JADRANSKO OSIGURANJE d.d., Industrijska 15c, Pula, OIB: 94472454976, u iznosu od 381.772,25 kn</w:t>
      </w:r>
      <w:r w:rsidRPr="00E86B17">
        <w:t>.</w:t>
      </w:r>
    </w:p>
    <w:p w:rsidRDefault="0005776B" w:rsidP="0005776B" w:rsidR="0005776B" w:rsidRPr="00E86B17">
      <w:pPr>
        <w:ind w:firstLine="708"/>
        <w:jc w:val="both"/>
      </w:pPr>
      <w:r>
        <w:t>39</w:t>
      </w:r>
      <w:r w:rsidRPr="00E86B17">
        <w:t xml:space="preserve">. </w:t>
      </w:r>
      <w:r>
        <w:t xml:space="preserve">INFOART d.o.o, </w:t>
      </w:r>
      <w:r w:rsidRPr="00D045F3">
        <w:t>Lastovska 23, Zagreb, OIB: 88255578438, u iznosu od 440.639,20 kn</w:t>
      </w:r>
      <w:r w:rsidRPr="00E86B17">
        <w:t>.</w:t>
      </w:r>
    </w:p>
    <w:p w:rsidRDefault="0005776B" w:rsidP="0005776B" w:rsidR="0005776B" w:rsidRPr="00E86B17">
      <w:pPr>
        <w:ind w:firstLine="708"/>
        <w:jc w:val="both"/>
      </w:pPr>
      <w:r>
        <w:t>40</w:t>
      </w:r>
      <w:r w:rsidRPr="00E86B17">
        <w:t xml:space="preserve">. </w:t>
      </w:r>
      <w:r w:rsidRPr="00D045F3">
        <w:t>FINANCIJSKA AGENCIJA, Ulica grada Vukovara 70, Zagreb, OIB: 85821130368, u iznosu od 7.584,13 kn</w:t>
      </w:r>
      <w:r w:rsidRPr="00E86B17">
        <w:t>.</w:t>
      </w:r>
    </w:p>
    <w:p w:rsidRDefault="0005776B" w:rsidP="0005776B" w:rsidR="0005776B" w:rsidRPr="00E86B17">
      <w:pPr>
        <w:ind w:firstLine="708"/>
        <w:jc w:val="both"/>
      </w:pPr>
      <w:r>
        <w:t>41</w:t>
      </w:r>
      <w:r w:rsidRPr="00E86B17">
        <w:t xml:space="preserve">. </w:t>
      </w:r>
      <w:r w:rsidRPr="00D045F3">
        <w:t>GRAD VODNJAN, Trgovačka 2, Vodnjan, OIB: 15554218499, u iznosu od 450.064,7</w:t>
      </w:r>
      <w:r>
        <w:t xml:space="preserve">0 </w:t>
      </w:r>
      <w:r w:rsidRPr="00E86B17">
        <w:t>kn.</w:t>
      </w:r>
    </w:p>
    <w:p w:rsidRDefault="0005776B" w:rsidP="0005776B" w:rsidR="0005776B" w:rsidRPr="00E86B17">
      <w:pPr>
        <w:ind w:firstLine="708"/>
        <w:jc w:val="both"/>
      </w:pPr>
      <w:r>
        <w:t>42</w:t>
      </w:r>
      <w:r w:rsidRPr="00E86B17">
        <w:t xml:space="preserve">. </w:t>
      </w:r>
      <w:r w:rsidRPr="00D045F3">
        <w:t>ZAGREBAČKA BURZA d.d., Ivana Lučića 2a, Zagreb, OIB: 84368186611,</w:t>
      </w:r>
      <w:r>
        <w:t xml:space="preserve"> zastupana po punomoćniku Josipu Mađariću, odvjetniku iz OD Mađarić &amp; Lui d.o.o.</w:t>
      </w:r>
      <w:r w:rsidRPr="00D045F3">
        <w:t xml:space="preserve"> u iznosu od 134.867,15 kn</w:t>
      </w:r>
      <w:r w:rsidRPr="00E86B17">
        <w:t>.</w:t>
      </w:r>
    </w:p>
    <w:p w:rsidRDefault="0005776B" w:rsidP="0005776B" w:rsidR="0005776B" w:rsidRPr="00E86B17">
      <w:pPr>
        <w:ind w:firstLine="708"/>
        <w:jc w:val="both"/>
      </w:pPr>
      <w:r>
        <w:t>43</w:t>
      </w:r>
      <w:r w:rsidRPr="00E86B17">
        <w:t xml:space="preserve">. </w:t>
      </w:r>
      <w:r w:rsidRPr="00D045F3">
        <w:t>LEDO d.d., Ćavićeva 1a, Zabreb, OIB: 87955947581, u iznosu od 206.059,98 kn</w:t>
      </w:r>
      <w:r w:rsidRPr="00E86B17">
        <w:t>.</w:t>
      </w:r>
    </w:p>
    <w:p w:rsidRDefault="0005776B" w:rsidP="0005776B" w:rsidR="0005776B" w:rsidRPr="00E86B17">
      <w:pPr>
        <w:ind w:firstLine="708"/>
        <w:jc w:val="both"/>
      </w:pPr>
      <w:r>
        <w:t>44</w:t>
      </w:r>
      <w:r w:rsidRPr="00E86B17">
        <w:t xml:space="preserve">. </w:t>
      </w:r>
      <w:r w:rsidRPr="00D045F3">
        <w:t xml:space="preserve">BOSMATTOM d.o.o., Dugopolje, Kraljice Jelene 19, OIB: 81681479354, </w:t>
      </w:r>
      <w:r>
        <w:t xml:space="preserve">zastupano po punomoćniku Vjekoslavu Mladineu, odvjetniku u Splitu, </w:t>
      </w:r>
      <w:r w:rsidRPr="00D045F3">
        <w:t>u iznosu od 19.461,64 kn</w:t>
      </w:r>
      <w:r w:rsidRPr="00E86B17">
        <w:t>.</w:t>
      </w:r>
    </w:p>
    <w:p w:rsidRDefault="0005776B" w:rsidP="0005776B" w:rsidR="0005776B" w:rsidRPr="00E86B17">
      <w:pPr>
        <w:ind w:firstLine="708"/>
        <w:jc w:val="both"/>
      </w:pPr>
      <w:r>
        <w:t>45</w:t>
      </w:r>
      <w:r w:rsidRPr="00E86B17">
        <w:t xml:space="preserve">. </w:t>
      </w:r>
      <w:r w:rsidRPr="00D045F3">
        <w:t>OTP LEASING d.d., Avenija Dubrovnik 16/V, Avenue Centar, Zagreb, OIB: 23780250353, u iznosu od 14.356,24 kn</w:t>
      </w:r>
      <w:r w:rsidRPr="00E86B17">
        <w:t>.</w:t>
      </w:r>
    </w:p>
    <w:p w:rsidRDefault="0005776B" w:rsidP="0005776B" w:rsidR="0005776B" w:rsidRPr="00E86B17">
      <w:pPr>
        <w:ind w:firstLine="708"/>
        <w:jc w:val="both"/>
      </w:pPr>
      <w:r>
        <w:t>46</w:t>
      </w:r>
      <w:r w:rsidRPr="00E86B17">
        <w:t xml:space="preserve">. </w:t>
      </w:r>
      <w:r w:rsidRPr="00D045F3">
        <w:t>HRVATSKE VODE pravna osoba za upravljanje vodama, Ul. grada Vukovara 220, Zagreb, OIB: 28921383001, u iznosu od 81.432,09 kn</w:t>
      </w:r>
      <w:r w:rsidRPr="00E86B17">
        <w:t>.</w:t>
      </w:r>
    </w:p>
    <w:p w:rsidRDefault="0005776B" w:rsidP="0005776B" w:rsidR="0005776B" w:rsidRPr="00E86B17">
      <w:pPr>
        <w:ind w:firstLine="708"/>
        <w:jc w:val="both"/>
      </w:pPr>
      <w:r>
        <w:t>47</w:t>
      </w:r>
      <w:r w:rsidRPr="00E86B17">
        <w:t xml:space="preserve">. </w:t>
      </w:r>
      <w:r w:rsidRPr="00D045F3">
        <w:t>ZAGREBAČKI HOLDING d.o.o., Ulica grada Vukovara 41, Zagreb, OIB: 85584865987, u iznosu od 1.825,41 kn</w:t>
      </w:r>
      <w:r w:rsidRPr="00E86B17">
        <w:t>.</w:t>
      </w:r>
    </w:p>
    <w:p w:rsidRDefault="0005776B" w:rsidP="0005776B" w:rsidR="0005776B" w:rsidRPr="00E86B17">
      <w:pPr>
        <w:ind w:firstLine="708"/>
        <w:jc w:val="both"/>
      </w:pPr>
      <w:r>
        <w:t>48</w:t>
      </w:r>
      <w:r w:rsidRPr="00E86B17">
        <w:t xml:space="preserve">. </w:t>
      </w:r>
      <w:r w:rsidRPr="00D045F3">
        <w:t>MESNA INDUSTRIJA – VAJDA d.d. Čakovec, Zagrebačka 4, Čakovec, OIB: 16257048014, u iznosu od 157.092,17 kn</w:t>
      </w:r>
      <w:r w:rsidRPr="00E86B17">
        <w:t>.</w:t>
      </w:r>
    </w:p>
    <w:p w:rsidRDefault="0005776B" w:rsidP="0005776B" w:rsidR="0005776B">
      <w:pPr>
        <w:ind w:firstLine="708"/>
        <w:jc w:val="both"/>
      </w:pPr>
      <w:r>
        <w:t>49</w:t>
      </w:r>
      <w:r w:rsidRPr="00E86B17">
        <w:t xml:space="preserve">. </w:t>
      </w:r>
      <w:r w:rsidRPr="00D045F3">
        <w:t>SVITANJE d.o.o., Zgrablići 20, Pazin, OIB: 46773989975, u iznosu od 409.505,48 kn</w:t>
      </w:r>
      <w:r>
        <w:t>.</w:t>
      </w:r>
      <w:r w:rsidRPr="00BD3A85">
        <w:t xml:space="preserve"> </w:t>
      </w:r>
    </w:p>
    <w:p w:rsidRDefault="0005776B" w:rsidP="0005776B" w:rsidR="0005776B">
      <w:pPr>
        <w:ind w:firstLine="708"/>
        <w:jc w:val="both"/>
      </w:pPr>
      <w:r>
        <w:t>50</w:t>
      </w:r>
      <w:r w:rsidRPr="00E86B17">
        <w:t xml:space="preserve">. </w:t>
      </w:r>
      <w:r w:rsidRPr="00D045F3">
        <w:t xml:space="preserve">HRVATSKO DRUŠTVO SKLADATELJA, Berislavićeva 9, Zagreb, OIB: 56668956985, </w:t>
      </w:r>
      <w:r>
        <w:t xml:space="preserve">zastupano po punomoćniku Fellner Pavlu, odvjetniku u Zagrebu, </w:t>
      </w:r>
      <w:r w:rsidRPr="00D045F3">
        <w:t>u iznosu od 1.921,55 kn</w:t>
      </w:r>
      <w:r w:rsidRPr="00E86B17">
        <w:t>.</w:t>
      </w:r>
    </w:p>
    <w:p w:rsidRDefault="0005776B" w:rsidP="0005776B" w:rsidR="0005776B">
      <w:pPr>
        <w:ind w:firstLine="708"/>
        <w:jc w:val="both"/>
      </w:pPr>
      <w:r>
        <w:t>51</w:t>
      </w:r>
      <w:r w:rsidRPr="00E86B17">
        <w:t xml:space="preserve">. </w:t>
      </w:r>
      <w:r w:rsidRPr="00D045F3">
        <w:t>PURIS d.d. u stečaju, Pazin, Hrvatskog narodnog preporoda 2, Pazin, OIB: 31015447714, u iznosu od 140.757,61 kn</w:t>
      </w:r>
      <w:r w:rsidRPr="00E86B17">
        <w:t>.</w:t>
      </w:r>
    </w:p>
    <w:p w:rsidRDefault="0005776B" w:rsidP="0005776B" w:rsidR="0005776B">
      <w:pPr>
        <w:ind w:firstLine="708"/>
        <w:jc w:val="both"/>
      </w:pPr>
      <w:r>
        <w:t>52</w:t>
      </w:r>
      <w:r w:rsidRPr="00E86B17">
        <w:t xml:space="preserve">. </w:t>
      </w:r>
      <w:r w:rsidRPr="00D045F3">
        <w:t>ISTARSKA KREDITNA BANKA UMAG d.d., Umag, Ernesta Miloša 1, OIB: 65723536010, u iznosu od 12.806.302,42 kn</w:t>
      </w:r>
      <w:r w:rsidRPr="00E86B17">
        <w:t>.</w:t>
      </w:r>
    </w:p>
    <w:p w:rsidRDefault="0005776B" w:rsidP="0005776B" w:rsidR="0005776B">
      <w:pPr>
        <w:ind w:firstLine="708"/>
        <w:jc w:val="both"/>
      </w:pPr>
      <w:r>
        <w:t>53</w:t>
      </w:r>
      <w:r w:rsidRPr="00E86B17">
        <w:t xml:space="preserve">. </w:t>
      </w:r>
      <w:r>
        <w:t>ŠAFRAM d.o.o.</w:t>
      </w:r>
      <w:r w:rsidRPr="00D045F3">
        <w:t>, Oranice 118, Zagreb, OIB: 58257645837, u iznosu od 30.122,20 kn</w:t>
      </w:r>
      <w:r w:rsidRPr="00E86B17">
        <w:t>.</w:t>
      </w:r>
    </w:p>
    <w:p w:rsidRDefault="0005776B" w:rsidP="0005776B" w:rsidR="0005776B">
      <w:pPr>
        <w:ind w:firstLine="708"/>
        <w:jc w:val="both"/>
      </w:pPr>
      <w:r>
        <w:t>54</w:t>
      </w:r>
      <w:r w:rsidRPr="00E86B17">
        <w:t xml:space="preserve">. </w:t>
      </w:r>
      <w:r w:rsidRPr="00D045F3">
        <w:t>PODRAVSKA BANKA d.d., Koprivnica, Opatička 3, OIB: 97326283154, u iznosu od 13.820.395,65 kn</w:t>
      </w:r>
      <w:r w:rsidRPr="00E86B17">
        <w:t>.</w:t>
      </w:r>
    </w:p>
    <w:p w:rsidRDefault="0005776B" w:rsidP="0005776B" w:rsidR="0005776B">
      <w:pPr>
        <w:ind w:firstLine="708"/>
        <w:jc w:val="both"/>
      </w:pPr>
      <w:r>
        <w:t>55</w:t>
      </w:r>
      <w:r w:rsidRPr="00E86B17">
        <w:t xml:space="preserve">. </w:t>
      </w:r>
      <w:r w:rsidRPr="00D045F3">
        <w:t>FRANCK d.d., Zagreb, Vodovodna 20, OIB: 07676693758, u iznosu od 630.773,20 kn</w:t>
      </w:r>
      <w:r>
        <w:t>.</w:t>
      </w:r>
    </w:p>
    <w:p w:rsidRDefault="0005776B" w:rsidP="0005776B" w:rsidR="0005776B">
      <w:pPr>
        <w:ind w:firstLine="708"/>
        <w:jc w:val="both"/>
      </w:pPr>
      <w:r>
        <w:t>56</w:t>
      </w:r>
      <w:r w:rsidRPr="00E86B17">
        <w:t xml:space="preserve">. </w:t>
      </w:r>
      <w:r w:rsidRPr="00D045F3">
        <w:t>HEP OPSKRBA d.o.o., Ul. grada Vukovara 37, Zagreb, OIB: 63073332379, u iznosu od 585.476,31 kn</w:t>
      </w:r>
      <w:r>
        <w:t>.</w:t>
      </w:r>
    </w:p>
    <w:p w:rsidRDefault="0005776B" w:rsidP="0005776B" w:rsidR="0005776B">
      <w:pPr>
        <w:ind w:firstLine="708"/>
        <w:jc w:val="both"/>
      </w:pPr>
      <w:r>
        <w:t>57</w:t>
      </w:r>
      <w:r w:rsidRPr="00E86B17">
        <w:t xml:space="preserve">. </w:t>
      </w:r>
      <w:r w:rsidRPr="00D045F3">
        <w:t>JAMNICA d.d., Getaldićeva 3, Zagreb, OIB: 05050436541, u iznosu od 533.495,20 kn</w:t>
      </w:r>
      <w:r>
        <w:t>.</w:t>
      </w:r>
    </w:p>
    <w:p w:rsidRDefault="0005776B" w:rsidP="0005776B" w:rsidR="0005776B">
      <w:pPr>
        <w:ind w:firstLine="708"/>
        <w:jc w:val="both"/>
      </w:pPr>
      <w:r>
        <w:t xml:space="preserve">58. </w:t>
      </w:r>
      <w:r w:rsidRPr="00D045F3">
        <w:t>REPUBLIKA HRVATSKA, Ministarstvo državne imovine, zastupano po ŽDO u Puli, Pula, Rovinjska 2a, OIB: 52634238587, u iznosu od 7.580,78 kn</w:t>
      </w:r>
      <w:r>
        <w:t>.</w:t>
      </w:r>
    </w:p>
    <w:p w:rsidRDefault="0005776B" w:rsidP="0005776B" w:rsidR="0005776B">
      <w:pPr>
        <w:ind w:firstLine="708"/>
        <w:jc w:val="both"/>
      </w:pPr>
      <w:r>
        <w:t xml:space="preserve">59. </w:t>
      </w:r>
      <w:r w:rsidRPr="00D045F3">
        <w:t>REPUBLIKA HRVATSKA, Ministarstvo financija, Porezna uprava, Područni ured Pazin, zastupan</w:t>
      </w:r>
      <w:r>
        <w:t>a</w:t>
      </w:r>
      <w:r w:rsidRPr="00D045F3">
        <w:t xml:space="preserve"> po ŽDO u Puli, Pula, Rovinjska 2a, OIB: 52634238587, u iznosu od 16.305.440,10 kn</w:t>
      </w:r>
      <w:r>
        <w:t>.</w:t>
      </w:r>
    </w:p>
    <w:p w:rsidRDefault="0005776B" w:rsidP="0005776B" w:rsidR="0005776B" w:rsidRPr="00E86B17">
      <w:pPr>
        <w:ind w:firstLine="708"/>
        <w:jc w:val="both"/>
      </w:pPr>
      <w:r>
        <w:t xml:space="preserve">60. </w:t>
      </w:r>
      <w:r w:rsidRPr="00D045F3">
        <w:t>PODRAVKA prehrambena industrija d.d., A. Starčevića 32, Koprivnica, OIB: 18928523252, u iznosu od 10.599.692,47 kn</w:t>
      </w:r>
      <w:r>
        <w:t>.</w:t>
      </w:r>
    </w:p>
    <w:p w:rsidRDefault="0005776B" w:rsidP="0005776B" w:rsidR="0005776B">
      <w:pPr>
        <w:ind w:firstLine="708"/>
        <w:jc w:val="both"/>
      </w:pPr>
      <w:r w:rsidRPr="00D045F3">
        <w:t>6</w:t>
      </w:r>
      <w:r>
        <w:t>1</w:t>
      </w:r>
      <w:r w:rsidRPr="00D045F3">
        <w:t>. TOSAMA d.o.o., Zagreb, Radnička cesta 184, OIB: 49884736148,</w:t>
      </w:r>
      <w:r>
        <w:t xml:space="preserve"> zastupano po punomoćniku Tomislavu Spicijarić, odvjetniku iz OD Pradegan &amp; Spicijarić, iz Zagreba, </w:t>
      </w:r>
      <w:r w:rsidRPr="00D045F3">
        <w:t>u iznosu od 317.876,15 kn</w:t>
      </w:r>
      <w:r>
        <w:t>.</w:t>
      </w:r>
    </w:p>
    <w:p w:rsidRDefault="0005776B" w:rsidP="0005776B" w:rsidR="0005776B">
      <w:pPr>
        <w:ind w:firstLine="708"/>
        <w:jc w:val="both"/>
      </w:pPr>
      <w:r>
        <w:t xml:space="preserve">62. </w:t>
      </w:r>
      <w:r w:rsidRPr="00D045F3">
        <w:t>PLINARA d.o.o., Industrijska 17, Pula, OIB: 18436964560, u iznosu od 3.980,27 kn</w:t>
      </w:r>
      <w:r>
        <w:t>.</w:t>
      </w:r>
    </w:p>
    <w:p w:rsidRDefault="0005776B" w:rsidP="0005776B" w:rsidR="0005776B">
      <w:pPr>
        <w:ind w:firstLine="708"/>
        <w:jc w:val="both"/>
      </w:pPr>
      <w:r w:rsidRPr="00D045F3">
        <w:t>6</w:t>
      </w:r>
      <w:r>
        <w:t>3</w:t>
      </w:r>
      <w:r w:rsidRPr="00D045F3">
        <w:t>. AWT INTERNATIONAL d.o.o., Slavonska avenija 52/a, Zagreb, OIB: 57159149897,</w:t>
      </w:r>
      <w:r>
        <w:t xml:space="preserve"> zastupano po punomoćniku Josipu Šimoviću, odvjetniku u Zagrebu,</w:t>
      </w:r>
      <w:r w:rsidRPr="00D045F3">
        <w:t xml:space="preserve"> u iznosu od 610.309,92 kn</w:t>
      </w:r>
      <w:r>
        <w:t>.</w:t>
      </w:r>
    </w:p>
    <w:p w:rsidRDefault="0005776B" w:rsidP="0005776B" w:rsidR="0005776B">
      <w:pPr>
        <w:ind w:firstLine="708"/>
        <w:jc w:val="both"/>
      </w:pPr>
      <w:r>
        <w:t>64</w:t>
      </w:r>
      <w:r w:rsidRPr="00D045F3">
        <w:t>. FAIRTRADE d.o.o., Slavonska avenija 52/a, Zagreb, OIB: 44600453631,</w:t>
      </w:r>
      <w:r>
        <w:t xml:space="preserve"> zastupano po punomoćniku Josipu Šimoviću, odvjetniku u Zagrebu,</w:t>
      </w:r>
      <w:r w:rsidRPr="00D045F3">
        <w:t xml:space="preserve"> u iznosu od 218.071,53 kn</w:t>
      </w:r>
      <w:r>
        <w:t>.</w:t>
      </w:r>
    </w:p>
    <w:p w:rsidRDefault="0005776B" w:rsidP="0005776B" w:rsidR="0005776B">
      <w:pPr>
        <w:ind w:firstLine="708"/>
        <w:jc w:val="both"/>
      </w:pPr>
      <w:r>
        <w:t>65</w:t>
      </w:r>
      <w:r w:rsidRPr="00D045F3">
        <w:t>. ALCA ZAGREB d.o.o., Koledovčina 2, Zagreb, OIB: 58353015102, u iznosu od 2.337.663,70 kn</w:t>
      </w:r>
      <w:r>
        <w:t>.</w:t>
      </w:r>
    </w:p>
    <w:p w:rsidRDefault="0005776B" w:rsidP="0005776B" w:rsidR="0005776B">
      <w:pPr>
        <w:ind w:firstLine="708"/>
        <w:jc w:val="both"/>
      </w:pPr>
      <w:r w:rsidRPr="00D045F3">
        <w:t>6</w:t>
      </w:r>
      <w:r>
        <w:t>6</w:t>
      </w:r>
      <w:r w:rsidRPr="00D045F3">
        <w:t>. EMO-ADRIA d.o.o., Bašini 3, Solin, OIB: 03274326051</w:t>
      </w:r>
      <w:r>
        <w:t xml:space="preserve">, </w:t>
      </w:r>
      <w:r w:rsidRPr="00D045F3">
        <w:t>u iznosu od 21.678,69 kn</w:t>
      </w:r>
      <w:r>
        <w:t>.</w:t>
      </w:r>
    </w:p>
    <w:p w:rsidRDefault="0005776B" w:rsidP="0005776B" w:rsidR="0005776B">
      <w:pPr>
        <w:ind w:firstLine="708"/>
        <w:jc w:val="both"/>
      </w:pPr>
      <w:r>
        <w:t>67</w:t>
      </w:r>
      <w:r w:rsidRPr="00D045F3">
        <w:t xml:space="preserve">. OTP banka d.d., Ul. Domovinskog rata 3, Zadar, OIB: 52508873833, </w:t>
      </w:r>
      <w:r>
        <w:t xml:space="preserve">zastupana po punomoćnicima odvjetnicima iz ZOU Goran Veljović i dr. iz Pule, </w:t>
      </w:r>
      <w:r w:rsidRPr="00D045F3">
        <w:t>u iznosu od 45.744.730,39 kn</w:t>
      </w:r>
      <w:r>
        <w:t>.</w:t>
      </w:r>
    </w:p>
    <w:p w:rsidRDefault="0005776B" w:rsidP="0005776B" w:rsidR="0005776B">
      <w:pPr>
        <w:ind w:firstLine="708"/>
        <w:jc w:val="both"/>
      </w:pPr>
      <w:r>
        <w:t>68</w:t>
      </w:r>
      <w:r w:rsidRPr="00D045F3">
        <w:t>. APS Delta S.A., 1 rue Jean Piret, L-2350, Luksemburg, Veliko Vojvodstvo Luksemburg, OIB: 45421012929,</w:t>
      </w:r>
      <w:r>
        <w:t xml:space="preserve"> zastupana po punomoćniku Mislavu Bistrović, odvjetniku u Zagrebu,</w:t>
      </w:r>
      <w:r w:rsidRPr="00D045F3">
        <w:t xml:space="preserve"> u iznosu od 88.300.137,30 kn</w:t>
      </w:r>
      <w:r>
        <w:t>.</w:t>
      </w:r>
    </w:p>
    <w:p w:rsidRDefault="0005776B" w:rsidP="0005776B" w:rsidR="0005776B">
      <w:pPr>
        <w:ind w:firstLine="708"/>
        <w:jc w:val="both"/>
      </w:pPr>
      <w:r>
        <w:t xml:space="preserve">69. </w:t>
      </w:r>
      <w:r w:rsidRPr="00D045F3">
        <w:t>FABIAN d.o.o., Tihovac 6, Rijeka, OIB: 06512949276, u iznosu od 252.430,65 kn</w:t>
      </w:r>
      <w:r>
        <w:t>.</w:t>
      </w:r>
    </w:p>
    <w:p w:rsidRDefault="0005776B" w:rsidP="0005776B" w:rsidR="0005776B">
      <w:pPr>
        <w:ind w:firstLine="708"/>
        <w:jc w:val="both"/>
      </w:pPr>
      <w:r>
        <w:t xml:space="preserve">70. </w:t>
      </w:r>
      <w:r w:rsidRPr="00D045F3">
        <w:t xml:space="preserve">AGROKOKA – </w:t>
      </w:r>
      <w:r>
        <w:t xml:space="preserve">PULA d.o.o., Valmade 58, Pula, </w:t>
      </w:r>
      <w:r w:rsidRPr="00D045F3">
        <w:t>OIB: 43831122153</w:t>
      </w:r>
      <w:r>
        <w:t xml:space="preserve">, </w:t>
      </w:r>
      <w:r w:rsidRPr="00D045F3">
        <w:t>u iznosu od 265.864,80 kn</w:t>
      </w:r>
      <w:r>
        <w:t>.</w:t>
      </w:r>
    </w:p>
    <w:p w:rsidRDefault="0005776B" w:rsidP="0005776B" w:rsidR="0005776B">
      <w:pPr>
        <w:ind w:firstLine="708"/>
        <w:jc w:val="both"/>
      </w:pPr>
      <w:r>
        <w:t xml:space="preserve">71. </w:t>
      </w:r>
      <w:r w:rsidRPr="00D045F3">
        <w:t>Ante Mrdeža, Pavla Hatza 3, Zagreb, OIB: 60466728442</w:t>
      </w:r>
      <w:r>
        <w:t xml:space="preserve">, zastupan po punomoćnicama odvjetnicama iz ZOU Ana Blečić Jelenković i Anela Troskot, iz Rijeke, </w:t>
      </w:r>
      <w:r w:rsidRPr="00D045F3">
        <w:t>u iznosu od 96.893,72 kn</w:t>
      </w:r>
      <w:r>
        <w:t>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 xml:space="preserve">72. </w:t>
      </w:r>
      <w:r w:rsidRPr="00D045F3">
        <w:t>Mladen Mrdeža, I.L. Ribara 7, Poreč, OIB: 86599153035,</w:t>
      </w:r>
      <w:r>
        <w:t xml:space="preserve"> zastupan po punomoćnicama odvjetnicama iz ZOU Ana Blečić Jelenković i Anela Troskot, iz Rijeke,</w:t>
      </w:r>
      <w:r w:rsidRPr="00D045F3">
        <w:t xml:space="preserve"> u iznosu od 96.962,04 kn</w:t>
      </w:r>
      <w:r>
        <w:t>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 xml:space="preserve">73. </w:t>
      </w:r>
      <w:r w:rsidRPr="00D045F3">
        <w:t xml:space="preserve">PARK d.o.o, Sveti Ivan 12/1, Buzet, OIB: 78086095402, </w:t>
      </w:r>
      <w:r>
        <w:t xml:space="preserve">zastupano po punomoćnici Sandri Ivić, odvjetnici u Rijeci, </w:t>
      </w:r>
      <w:r w:rsidRPr="00D045F3">
        <w:t>u iznosu od 89.898,52 kn</w:t>
      </w:r>
      <w:r>
        <w:t>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 xml:space="preserve">74. </w:t>
      </w:r>
      <w:r w:rsidRPr="00D045F3">
        <w:t>Veljo Šumberac, Vidikovac 14,</w:t>
      </w:r>
      <w:r>
        <w:t xml:space="preserve"> Pula, </w:t>
      </w:r>
      <w:r w:rsidRPr="00D045F3">
        <w:t>OIB: 23048141053, u iznosu od 37.388,56 kn</w:t>
      </w:r>
      <w:r>
        <w:t>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 xml:space="preserve">75. </w:t>
      </w:r>
      <w:r w:rsidRPr="00D045F3">
        <w:t>Grad Buzet, II. Istarske brigade 11, Buzet, OIB: 77489969256, u iznosu od 135.953,90 k</w:t>
      </w:r>
      <w:r>
        <w:t>n.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 xml:space="preserve">76. </w:t>
      </w:r>
      <w:r w:rsidRPr="00D045F3">
        <w:t>Proenergy d.o.o., J. Marohnića 1, Zagreb, OIB: 63962176928, u iznosu od 2.074.792,27 kn</w:t>
      </w:r>
      <w:r>
        <w:t>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 xml:space="preserve">77. </w:t>
      </w:r>
      <w:r w:rsidRPr="00D045F3">
        <w:t>UNIIMPEX d.o.o., Brnasi 11, Viškovo, OIB: 75529357979</w:t>
      </w:r>
      <w:r>
        <w:t xml:space="preserve">, </w:t>
      </w:r>
      <w:r w:rsidRPr="00D045F3">
        <w:t>u iznosu od 2.889.208,84 kn</w:t>
      </w:r>
      <w:r>
        <w:t>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 xml:space="preserve">78. </w:t>
      </w:r>
      <w:r w:rsidRPr="00D045F3">
        <w:t>TUTTI FRUTTI d.o.o., Brusići 16, Krk, OIB: 27202871867,</w:t>
      </w:r>
      <w:r>
        <w:t xml:space="preserve"> zastupano po punomoćniku Damiru Jurkoviću, odvjetniku u Rijeci,</w:t>
      </w:r>
      <w:r w:rsidRPr="00D045F3">
        <w:t xml:space="preserve"> u iznosu od 7.085.355,54 kn</w:t>
      </w:r>
      <w:r>
        <w:t>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 xml:space="preserve">79. </w:t>
      </w:r>
      <w:r w:rsidRPr="00D045F3">
        <w:t>TUTTI FRUTTI d.o.o., Brusići 16, Krk, OIB: 27202871867,</w:t>
      </w:r>
      <w:r>
        <w:t xml:space="preserve"> zastupano po punomoćniku Damiru Jurkoviću, odvjetniku u Rijeci,</w:t>
      </w:r>
      <w:r w:rsidRPr="00D045F3">
        <w:t xml:space="preserve"> u iznosu od 1.067.278,62 kn</w:t>
      </w:r>
      <w:r>
        <w:t>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 xml:space="preserve">80. </w:t>
      </w:r>
      <w:r w:rsidRPr="00D045F3">
        <w:t>VB LEASING</w:t>
      </w:r>
      <w:r>
        <w:t xml:space="preserve"> d.o.o., Horvatova 82, Zagreb, </w:t>
      </w:r>
      <w:r w:rsidRPr="00D045F3">
        <w:t xml:space="preserve">OIB: 55525619967, </w:t>
      </w:r>
      <w:r>
        <w:t>zastupano po punomoćniku Zlatku Knezoviću, odvjetniku iz OD Knezović &amp; Partneri j.t.d. iz Zagreba,</w:t>
      </w:r>
      <w:r w:rsidRPr="00D045F3">
        <w:t>u iznosu od 74.512,91 kn</w:t>
      </w:r>
      <w:r>
        <w:t>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 xml:space="preserve">81. </w:t>
      </w:r>
      <w:r w:rsidRPr="00D045F3">
        <w:t>OPĆINA MEDULIN, Centar 223, Medulin, OIB: 70537271639, u iznosu od 136.373,32 kn</w:t>
      </w:r>
      <w:r>
        <w:t>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 xml:space="preserve">82. </w:t>
      </w:r>
      <w:r w:rsidRPr="00D045F3">
        <w:t xml:space="preserve">HRT, javna ustanova, Prisavlje 3, Zagreb, OIB: 68419124305, </w:t>
      </w:r>
      <w:r>
        <w:t xml:space="preserve">zastupana po punomoćniku Josipu Madirazza, odvjetniku iz OD Madirazza &amp; Partneri, iz Zagreba, </w:t>
      </w:r>
      <w:r w:rsidRPr="00D045F3">
        <w:t>u iznosu od 110.016,89 kn</w:t>
      </w:r>
      <w:r>
        <w:t>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 xml:space="preserve">83. </w:t>
      </w:r>
      <w:r w:rsidRPr="00D045F3">
        <w:t>VODOVOD PULA d.o.o. za javnu vodoopskrbu, Radićeva 9, Pula,  OIB: 19798348108</w:t>
      </w:r>
      <w:r>
        <w:t xml:space="preserve">, </w:t>
      </w:r>
      <w:r w:rsidRPr="00D045F3">
        <w:t>u iznosu od 44.141,02 kn</w:t>
      </w:r>
      <w:r>
        <w:t>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 xml:space="preserve">84. </w:t>
      </w:r>
      <w:r w:rsidRPr="00D045F3">
        <w:t>MED EKO SERVIS d.o.o., Pomer 1, Pomer, Pula, OIB: 68103986020</w:t>
      </w:r>
      <w:r>
        <w:t xml:space="preserve">, zastupano po punomoćnici Vesni Selak, odvjetnici u Puli, </w:t>
      </w:r>
      <w:r w:rsidRPr="00D045F3">
        <w:t>u iznosu od 153.684,38 kn</w:t>
      </w:r>
      <w:r>
        <w:t>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 xml:space="preserve">85. </w:t>
      </w:r>
      <w:r w:rsidRPr="00D045F3">
        <w:t>Grad Pula, Forum 1, Pula,, OIB: 79517841355, u iznosu od 4.287.349,30 kn</w:t>
      </w:r>
      <w:r>
        <w:t>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 xml:space="preserve">86. </w:t>
      </w:r>
      <w:r w:rsidRPr="00D045F3">
        <w:t>PPK Valpovo d.o.o., A.B.Šimića 27, Valpovo, OIB: 12875096243, u iznosu od 5.073.897,47 kn</w:t>
      </w:r>
      <w:r>
        <w:t>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 xml:space="preserve">87. </w:t>
      </w:r>
      <w:r w:rsidRPr="00D045F3">
        <w:t>HEINEKEN HRVATSKA d.o.o. - ranije KARLOVAČKA PIVOVARA d.o.o., Karlovac, Dubovac 22, OIB: 26057862389,</w:t>
      </w:r>
      <w:r>
        <w:t xml:space="preserve"> zastupano po punomoćnici Ana-Mariji Grubišić Čabraja, odvjetnici iz OD Divjak, Topić &amp; Bahtijarević, iz Zagreba,</w:t>
      </w:r>
      <w:r w:rsidRPr="00D045F3">
        <w:t xml:space="preserve"> u iznosu od 1.379.224,43 kn</w:t>
      </w:r>
      <w:r>
        <w:t>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 xml:space="preserve">88. </w:t>
      </w:r>
      <w:r w:rsidRPr="00D045F3">
        <w:t xml:space="preserve">CWS-boco d.o.o., Zagreb, Kovinska 4A, OIB: 51026536351, </w:t>
      </w:r>
      <w:r>
        <w:t xml:space="preserve">zastupano po punomoćnicima odvjetnicima iz ZOU Domagoj Dumančić, Željka Rajković i Slaven Martić, iz Zagreba, </w:t>
      </w:r>
      <w:r w:rsidRPr="00D045F3">
        <w:t>u iznosu od 6.404,47 kn</w:t>
      </w:r>
      <w:r>
        <w:t>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 xml:space="preserve">89. </w:t>
      </w:r>
      <w:r w:rsidRPr="00D045F3">
        <w:t>LORIMEX d.o.o., Labin, Rudarska 1, OIB: 61996596908</w:t>
      </w:r>
      <w:r>
        <w:t xml:space="preserve">, zastupano po punomoćniku Igoru Vretanaru, odvjetniku u Labinu, </w:t>
      </w:r>
      <w:r w:rsidRPr="00D045F3">
        <w:t>u iznosu od 760.988,65 kn</w:t>
      </w:r>
      <w:r>
        <w:t>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 xml:space="preserve">90. </w:t>
      </w:r>
      <w:r w:rsidRPr="00D045F3">
        <w:t>PATENT INTERNACIONAL d.o.o., Zagreb, Šenova br. 11, OIB: 54710214980, u iznosu od 109.566,45</w:t>
      </w:r>
      <w:r>
        <w:t xml:space="preserve"> kn.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 xml:space="preserve">91. </w:t>
      </w:r>
      <w:r w:rsidRPr="00D045F3">
        <w:t>GAVRILOVIĆ d.o.o., Petrinja, Gavrilovićev trg 1, OIB: 83570236060</w:t>
      </w:r>
      <w:r>
        <w:t xml:space="preserve">, </w:t>
      </w:r>
      <w:r w:rsidRPr="00D045F3">
        <w:t>u iznosu od 550.008,17 kn</w:t>
      </w:r>
      <w:r>
        <w:t>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 xml:space="preserve">92. </w:t>
      </w:r>
      <w:r w:rsidRPr="00D045F3">
        <w:t>PULJANKA – BRIONKA d.o.o., Pula, Tršćanska br. 35, OIB: 54957281859</w:t>
      </w:r>
      <w:r>
        <w:t xml:space="preserve">, zastupana po punomoćniku Igoru Beliću, odvjetniku u Puli </w:t>
      </w:r>
      <w:r w:rsidRPr="00D045F3">
        <w:t>u iznosu od 1.577.250,81 kn</w:t>
      </w:r>
      <w:r>
        <w:t>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 xml:space="preserve">93. </w:t>
      </w:r>
      <w:r w:rsidRPr="00D045F3">
        <w:t>VALICA, obrt za proizvodnju papira, vl. Ljiljana Brajković, Pazin, Katun Trviški 58/D, OIB: 91952522702,</w:t>
      </w:r>
      <w:r>
        <w:t xml:space="preserve"> zastupana po punomoćnicima odvjetnicima iz ZOU Dejan Jakac &amp; Marina Mraković, iz Buzeta,</w:t>
      </w:r>
      <w:r w:rsidRPr="00D045F3">
        <w:t xml:space="preserve"> u iznosu od 101.798,07 kn</w:t>
      </w:r>
      <w:r>
        <w:t>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 xml:space="preserve">94. </w:t>
      </w:r>
      <w:r w:rsidRPr="00D045F3">
        <w:t>Danijela Berton, vl. obrta „</w:t>
      </w:r>
      <w:r>
        <w:t>NUTAK“, Pazin, Katun Trviški 65</w:t>
      </w:r>
      <w:r w:rsidRPr="00D045F3">
        <w:t xml:space="preserve">, OIB: 78544508086, </w:t>
      </w:r>
      <w:r>
        <w:t xml:space="preserve">zastupana po punomoćnici Sanji Čohilj, odvjetnici u OD Čohilj &amp; Rovis j.t.d. iz Pule, </w:t>
      </w:r>
      <w:r w:rsidRPr="00D045F3">
        <w:t>u iznosu od 26.329,07</w:t>
      </w:r>
      <w:r>
        <w:t xml:space="preserve"> kn.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>95.</w:t>
      </w:r>
      <w:r w:rsidRPr="00A72F71">
        <w:t xml:space="preserve"> </w:t>
      </w:r>
      <w:r w:rsidRPr="00D045F3">
        <w:t xml:space="preserve">AN&amp;SA d.o.o., Galižana, Poduzetnička zona br. 22, OIB: 85991375283, </w:t>
      </w:r>
      <w:r>
        <w:t>zastupano po punomoćniku Igoru Vretanaru, odvjetniku u Labinu,</w:t>
      </w:r>
      <w:r w:rsidRPr="00D045F3">
        <w:t xml:space="preserve"> u iznosu od 360.908,48 kn</w:t>
      </w:r>
      <w:r>
        <w:t>.</w:t>
      </w:r>
    </w:p>
    <w:p w:rsidRDefault="0005776B" w:rsidP="0005776B" w:rsidR="0005776B" w:rsidRPr="00E86B17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4"/>
        <w:contextualSpacing/>
        <w:jc w:val="both"/>
      </w:pPr>
      <w:r>
        <w:tab/>
      </w:r>
      <w:r>
        <w:tab/>
        <w:t xml:space="preserve">96. </w:t>
      </w:r>
      <w:r w:rsidRPr="00D045F3">
        <w:t>CROATIA OSIGURANJE d.d. Zagreb, Zagreb, Vatroslava Jagića br. 33, OIB: 26187994862, u iznosu od 486.889,11 kn</w:t>
      </w:r>
      <w:r>
        <w:t>.</w:t>
      </w:r>
    </w:p>
    <w:p w:rsidRDefault="0005776B" w:rsidP="0005776B" w:rsidR="0005776B">
      <w:pPr>
        <w:ind w:firstLine="708"/>
        <w:jc w:val="both"/>
      </w:pPr>
      <w:r>
        <w:t xml:space="preserve">97. </w:t>
      </w:r>
      <w:r w:rsidRPr="00D045F3">
        <w:t>Duško Koruga, Zagreb, Ilica 129, OIB: 40565203589, u iznosu od 370.718,93 kn</w:t>
      </w:r>
      <w:r>
        <w:t>.</w:t>
      </w:r>
    </w:p>
    <w:p w:rsidRDefault="0005776B" w:rsidP="0005776B" w:rsidR="0005776B">
      <w:pPr>
        <w:ind w:firstLine="708"/>
        <w:jc w:val="both"/>
      </w:pPr>
      <w:r>
        <w:t xml:space="preserve">98. </w:t>
      </w:r>
      <w:r w:rsidRPr="00D045F3">
        <w:t>Ivana Legin, Adamovec, Črešnjevečka ul. br. 5, OIB: 36398766907, u iznosu od 156.354,82 kn</w:t>
      </w:r>
      <w:r>
        <w:t>.</w:t>
      </w:r>
    </w:p>
    <w:p w:rsidRDefault="0005776B" w:rsidP="0005776B" w:rsidR="0005776B">
      <w:pPr>
        <w:ind w:firstLine="708"/>
        <w:jc w:val="both"/>
      </w:pPr>
      <w:r>
        <w:t xml:space="preserve">99. </w:t>
      </w:r>
      <w:r w:rsidRPr="00D045F3">
        <w:t>CCS Consulting d.o.o., Zagreb, Vlaška br. 67, OIB: 77144436404, u iznosu od 8.529,57 kn</w:t>
      </w:r>
      <w:r>
        <w:t>.</w:t>
      </w:r>
    </w:p>
    <w:p w:rsidRDefault="0005776B" w:rsidP="0005776B" w:rsidR="0005776B">
      <w:pPr>
        <w:ind w:firstLine="708"/>
        <w:jc w:val="both"/>
      </w:pPr>
      <w:r>
        <w:t xml:space="preserve">100. </w:t>
      </w:r>
      <w:r w:rsidRPr="00D045F3">
        <w:t>CCS Ulaganja d.o.o., Zagreb, Vlaška 67, OIB: 25680878204, u iznosu od 4.818.265,50 kn</w:t>
      </w:r>
      <w:r>
        <w:t>.</w:t>
      </w:r>
    </w:p>
    <w:p w:rsidRDefault="0005776B" w:rsidP="0005776B" w:rsidR="0005776B">
      <w:pPr>
        <w:ind w:firstLine="708"/>
        <w:jc w:val="both"/>
      </w:pPr>
      <w:r>
        <w:t xml:space="preserve">101. </w:t>
      </w:r>
      <w:r w:rsidRPr="00D045F3">
        <w:t>Predrag Ðorđević, Zagreb, Vladimira Nazora 11, OIB: 88667158246, u iznosu od 77.663,41 kn</w:t>
      </w:r>
      <w:r>
        <w:t>.</w:t>
      </w:r>
    </w:p>
    <w:p w:rsidRDefault="0005776B" w:rsidP="0005776B" w:rsidR="0005776B">
      <w:pPr>
        <w:ind w:firstLine="708"/>
        <w:jc w:val="both"/>
      </w:pPr>
      <w:r>
        <w:t xml:space="preserve">102. </w:t>
      </w:r>
      <w:r w:rsidRPr="00D045F3">
        <w:t>OLIDUS TRGOVINA d.o.o. (kao pravni sljednik CCS d.o.o.,</w:t>
      </w:r>
      <w:r>
        <w:t xml:space="preserve"> </w:t>
      </w:r>
      <w:r w:rsidRPr="00D045F3">
        <w:t>OIB:</w:t>
      </w:r>
      <w:r>
        <w:t xml:space="preserve"> </w:t>
      </w:r>
      <w:r w:rsidRPr="00D045F3">
        <w:t>25179091506), Zagreb, Vlaška br. 67, OIB: 70537273451, u iznosu od 247.718,50 kn</w:t>
      </w:r>
      <w:r>
        <w:t>.</w:t>
      </w:r>
    </w:p>
    <w:p w:rsidRDefault="0005776B" w:rsidP="0005776B" w:rsidR="0005776B">
      <w:pPr>
        <w:ind w:firstLine="708"/>
        <w:jc w:val="both"/>
      </w:pPr>
      <w:r>
        <w:t xml:space="preserve">103. </w:t>
      </w:r>
      <w:r w:rsidRPr="00D045F3">
        <w:t>STANIĆ d.o.o., Kerestinečka cesta 57/A, Kerestinec, OIB: 50056415529, u iznosu od 4.320.097,36 kn</w:t>
      </w:r>
      <w:r>
        <w:t>.</w:t>
      </w:r>
    </w:p>
    <w:p w:rsidRDefault="0005776B" w:rsidP="0005776B" w:rsidR="0005776B">
      <w:pPr>
        <w:ind w:firstLine="708"/>
        <w:jc w:val="both"/>
      </w:pPr>
      <w:r>
        <w:t xml:space="preserve">104. </w:t>
      </w:r>
      <w:r w:rsidRPr="00D045F3">
        <w:t>Krešimir Baranović, Zagreb, Antuna Bauera 4, OIB: 66561261308, u iznosu od 164.002,24 kn</w:t>
      </w:r>
      <w:r>
        <w:t>.</w:t>
      </w:r>
    </w:p>
    <w:p w:rsidRDefault="0005776B" w:rsidP="0005776B" w:rsidR="0005776B">
      <w:pPr>
        <w:ind w:firstLine="708"/>
        <w:jc w:val="both"/>
      </w:pPr>
      <w:r>
        <w:t xml:space="preserve">105. </w:t>
      </w:r>
      <w:r w:rsidRPr="00D045F3">
        <w:t>ISTRA d.d., Narodni trg 10, Pula, OIB: 07538718933</w:t>
      </w:r>
      <w:r>
        <w:t xml:space="preserve">, </w:t>
      </w:r>
      <w:r w:rsidRPr="00D045F3">
        <w:t>u iznosu od 25.808.659,12 kn</w:t>
      </w:r>
      <w:r>
        <w:t>.</w:t>
      </w:r>
    </w:p>
    <w:p w:rsidRDefault="0005776B" w:rsidP="0005776B" w:rsidR="0005776B" w:rsidRPr="00E86B17">
      <w:pPr>
        <w:ind w:firstLine="708"/>
        <w:jc w:val="both"/>
      </w:pPr>
      <w:r>
        <w:t xml:space="preserve">106. </w:t>
      </w:r>
      <w:r w:rsidRPr="00D045F3">
        <w:t>ZORAN VENCL, Pula, Valmade 49, OIB: 88414081043, u iznosu od 156.354,82 kn</w:t>
      </w:r>
      <w:r>
        <w:t>.</w:t>
      </w:r>
    </w:p>
    <w:p w:rsidRDefault="0005776B" w:rsidP="0005776B" w:rsidR="0005776B" w:rsidRPr="00E86B17"/>
    <w:p w:rsidRDefault="0005776B" w:rsidP="0005776B" w:rsidR="0005776B" w:rsidRPr="00E86B17">
      <w:pPr>
        <w:ind w:firstLine="708"/>
        <w:jc w:val="both"/>
      </w:pPr>
      <w:r>
        <w:t>C) Osporene tražbine I</w:t>
      </w:r>
      <w:r w:rsidRPr="00E86B17">
        <w:t>. višeg isplatnog reda:</w:t>
      </w:r>
    </w:p>
    <w:p w:rsidRDefault="0005776B" w:rsidP="0005776B" w:rsidR="0005776B" w:rsidRPr="00E86B17">
      <w:pPr>
        <w:ind w:firstLine="708"/>
        <w:jc w:val="both"/>
      </w:pPr>
      <w:r w:rsidRPr="00E86B17">
        <w:tab/>
      </w:r>
    </w:p>
    <w:p w:rsidRDefault="0005776B" w:rsidP="0005776B" w:rsidR="0005776B" w:rsidRPr="00E86B17">
      <w:pPr>
        <w:ind w:firstLine="708"/>
        <w:jc w:val="both"/>
      </w:pPr>
      <w:r w:rsidRPr="00E86B17">
        <w:t xml:space="preserve">1. </w:t>
      </w:r>
      <w:r w:rsidRPr="00D045F3">
        <w:t>Branko Kaić, Zoranićeva 11, Pula, OIB: 36899900496,</w:t>
      </w:r>
      <w:r>
        <w:t xml:space="preserve"> zastupan po punomoćnici Štok Loredani, odvjetnici u Puli,</w:t>
      </w:r>
      <w:r w:rsidRPr="00D045F3">
        <w:t xml:space="preserve"> u iznosu od 10.323,86 kn</w:t>
      </w:r>
      <w:r>
        <w:t xml:space="preserve">, te u iznosu od </w:t>
      </w:r>
      <w:r w:rsidRPr="00D045F3">
        <w:t>5.177,94 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>Branko Kaić, Zoranićeva 11, Pula, OIB: 36899900496</w:t>
      </w:r>
      <w:r w:rsidRPr="00E86B17">
        <w:t>, na p</w:t>
      </w:r>
      <w:r>
        <w:t>arnicu radi utvrđivanja osporenih</w:t>
      </w:r>
      <w:r w:rsidRPr="00E86B17">
        <w:t xml:space="preserve"> tražbin</w:t>
      </w:r>
      <w:r>
        <w:t>a</w:t>
      </w:r>
      <w:r w:rsidRPr="00E86B17">
        <w:t xml:space="preserve"> </w:t>
      </w:r>
      <w:r>
        <w:t>prvog</w:t>
      </w:r>
      <w:r w:rsidRPr="00E86B17">
        <w:t xml:space="preserve"> višeg isplatnog reda u iznosu od </w:t>
      </w:r>
      <w:r w:rsidRPr="00D045F3">
        <w:t>10.323,86 kn</w:t>
      </w:r>
      <w:r>
        <w:t xml:space="preserve">, te u iznosu od </w:t>
      </w:r>
      <w:r w:rsidRPr="00D045F3">
        <w:t xml:space="preserve">5.177,94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 w:rsidRPr="00E86B17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D) Osporene tražbine II</w:t>
      </w:r>
      <w:r w:rsidRPr="00E86B17">
        <w:t>. višeg isplatnog reda:</w:t>
      </w:r>
    </w:p>
    <w:p w:rsidRDefault="0005776B" w:rsidP="0005776B" w:rsidR="0005776B">
      <w:pPr>
        <w:jc w:val="both"/>
      </w:pPr>
    </w:p>
    <w:p w:rsidRDefault="0005776B" w:rsidP="0005776B" w:rsidR="0005776B" w:rsidRPr="00E86B17">
      <w:pPr>
        <w:ind w:firstLine="708"/>
        <w:jc w:val="both"/>
      </w:pPr>
      <w:r w:rsidRPr="00E86B17">
        <w:t xml:space="preserve">1. </w:t>
      </w:r>
      <w:r w:rsidRPr="00D045F3">
        <w:t>Javni bilježnik Branko Jakić, Zelinska 3, Zagreb, OIB: 08564858401</w:t>
      </w:r>
      <w:r>
        <w:t>, u iznosu od</w:t>
      </w:r>
      <w:r w:rsidRPr="00E86B17">
        <w:t xml:space="preserve"> </w:t>
      </w:r>
      <w:r>
        <w:t xml:space="preserve">5.712,90 </w:t>
      </w:r>
      <w:r w:rsidRPr="00E86B17">
        <w:t>kn.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>Javni bilježnik Branko Jakić, Zelinska 3, Zagreb, OIB: 08564858401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>
        <w:t xml:space="preserve">5.712,90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 xml:space="preserve">2. </w:t>
      </w:r>
      <w:r w:rsidRPr="00D045F3">
        <w:t>KREDITNA BANKA ZAGREB d.d., Ulica grada Vukovara 74, Zagreb, OIB: 70663193635</w:t>
      </w:r>
      <w:r>
        <w:t>, zastupana po punomoćnici Marini Ljubanović, odvjetnici iz OD Grgić &amp; Partneri, iz Zagreba, u iznosu od</w:t>
      </w:r>
      <w:r w:rsidRPr="00E86B17">
        <w:t xml:space="preserve"> </w:t>
      </w:r>
      <w:r w:rsidRPr="00665462">
        <w:t>2.729.769,68 kn</w:t>
      </w:r>
      <w:r w:rsidRPr="00E86B17">
        <w:t>.</w:t>
      </w:r>
    </w:p>
    <w:p w:rsidRDefault="0005776B" w:rsidP="0005776B" w:rsidR="0005776B" w:rsidRPr="00396E86">
      <w:pPr>
        <w:jc w:val="both"/>
      </w:pPr>
      <w:r w:rsidRPr="00396E86">
        <w:tab/>
        <w:t>Upućuje se vjerovnik Istra d.d.</w:t>
      </w:r>
      <w:r>
        <w:t xml:space="preserve"> Pula,</w:t>
      </w:r>
      <w:r w:rsidRPr="00396E86">
        <w:t xml:space="preserve"> da u ime i za račun stečajnoga dužnika pokrene parnicu radi utvrđivanja osporene tražbine drugog višeg isplatnog reda u iznosu od 2.729.769,68 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3</w:t>
      </w:r>
      <w:r w:rsidRPr="00E86B17">
        <w:t xml:space="preserve">. </w:t>
      </w:r>
      <w:r w:rsidRPr="00D045F3">
        <w:t>DICENTRA d.o.o., Gornjodravska obala 90 c, Osijek, OIB: 79709472695</w:t>
      </w:r>
      <w:r>
        <w:t>, u iznosu od</w:t>
      </w:r>
      <w:r w:rsidRPr="00E86B17">
        <w:t xml:space="preserve"> </w:t>
      </w:r>
      <w:r w:rsidRPr="00D045F3">
        <w:t xml:space="preserve">225.086,07 </w:t>
      </w:r>
      <w:r w:rsidRPr="00E86B17">
        <w:t>kn.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>DICENTRA d.o.o., Gornjodravska obala 90 c, Osijek, OIB: 79709472695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 xml:space="preserve">225.086,07 </w:t>
      </w:r>
      <w:r>
        <w:t xml:space="preserve">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4</w:t>
      </w:r>
      <w:r w:rsidRPr="00E86B17">
        <w:t xml:space="preserve">. </w:t>
      </w:r>
      <w:r>
        <w:t>CAMELOT d.o.o., Frankopanska 22, Zagreb,</w:t>
      </w:r>
      <w:r w:rsidRPr="00D045F3">
        <w:t xml:space="preserve"> OIB: 29498303082</w:t>
      </w:r>
      <w:r>
        <w:t>, u iznosu od</w:t>
      </w:r>
      <w:r w:rsidRPr="00E86B17">
        <w:t xml:space="preserve"> </w:t>
      </w:r>
      <w:r w:rsidRPr="00D045F3">
        <w:t xml:space="preserve">2.799,00 </w:t>
      </w:r>
      <w:r w:rsidRPr="00E86B17">
        <w:t>kn.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>CAMELOT d.o.o.,</w:t>
      </w:r>
      <w:r>
        <w:t xml:space="preserve"> Frankopanska 22, Zagreb,</w:t>
      </w:r>
      <w:r w:rsidRPr="00D045F3">
        <w:t xml:space="preserve"> OIB: 29498303082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 xml:space="preserve">2.799,00 </w:t>
      </w:r>
      <w:r>
        <w:t xml:space="preserve">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5</w:t>
      </w:r>
      <w:r w:rsidRPr="00E86B17">
        <w:t xml:space="preserve">. </w:t>
      </w:r>
      <w:r w:rsidRPr="00D045F3">
        <w:t>Puratos Konding d.o.o., Radnička cesta 184, Zagreb, OIB: 74001452011</w:t>
      </w:r>
      <w:r>
        <w:t>, kojeg zastupa punomoćnik Hrvoje Vidan, odvjetnik u Zagrebu, u iznosu od</w:t>
      </w:r>
      <w:r w:rsidRPr="00E86B17">
        <w:t xml:space="preserve"> </w:t>
      </w:r>
      <w:r w:rsidRPr="00D045F3">
        <w:t>25.892,22 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>Puratos Konding d.o.o., Radnička cesta 184, Zagreb, OIB: 74001452011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 xml:space="preserve">25.892,22 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6</w:t>
      </w:r>
      <w:r w:rsidRPr="00E86B17">
        <w:t xml:space="preserve">. </w:t>
      </w:r>
      <w:r w:rsidRPr="00D045F3">
        <w:t xml:space="preserve">PRIVREDNA BANKA ZAGREB d.d., Zagreb, Radnička cesta 50, OIB: 02535697732, </w:t>
      </w:r>
      <w:r>
        <w:t>zastupana po punomoćniku Goranu Suiću, odvjetniku iz Odvjetničkog društva Suić &amp; Škunca d.o.o. iz Zagreba,</w:t>
      </w:r>
      <w:r w:rsidRPr="00D045F3">
        <w:t>u iznosu od 4.784.011,75 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>PRIVREDNA BANKA ZAGREB d.d., Zagreb, Radnička cesta 50, OIB: 02535697732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 xml:space="preserve">4.784.011,75 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7</w:t>
      </w:r>
      <w:r w:rsidRPr="00E86B17">
        <w:t xml:space="preserve">. </w:t>
      </w:r>
      <w:r w:rsidRPr="00D045F3">
        <w:t>SQUALUS d.o.o., Rohreggerova 64, Pula, OIB: 45803533510, u iznosu od 424.804,95 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>SQUALUS d.o.o., Rohregger</w:t>
      </w:r>
      <w:r>
        <w:t>ova 64, Pula, OIB: 45803533510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 xml:space="preserve">424.804,95 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8</w:t>
      </w:r>
      <w:r w:rsidRPr="00E86B17">
        <w:t xml:space="preserve">. </w:t>
      </w:r>
      <w:r w:rsidRPr="00D045F3">
        <w:t xml:space="preserve">ŠAFRAM d.o.o. , Oranice 118, Zagreb, OIB: 58257645837, u iznosu od </w:t>
      </w:r>
      <w:r>
        <w:t xml:space="preserve">75.215,43 </w:t>
      </w:r>
      <w:r w:rsidRPr="00D045F3">
        <w:t>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>
        <w:t>ŠAFRAM d.o.o.</w:t>
      </w:r>
      <w:r w:rsidRPr="00D045F3">
        <w:t>, Oranice 118, Zagreb, OIB: 58257645837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 xml:space="preserve">75.215,43 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9</w:t>
      </w:r>
      <w:r w:rsidRPr="00E86B17">
        <w:t xml:space="preserve">. </w:t>
      </w:r>
      <w:r w:rsidRPr="00D045F3">
        <w:t>PODRAVSKA BANKA d.d., Koprivnica, Opatička 3, OIB: 97326283154, u iznosu od 2.563.367,93 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>PODRAVSKA BANKA d.d., Koprivnica, Opatička 3, OIB: 97326283154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>2.563.367,93 kn</w:t>
      </w:r>
      <w:r w:rsidRPr="00E86B17">
        <w:t xml:space="preserve"> 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10</w:t>
      </w:r>
      <w:r w:rsidRPr="00E86B17">
        <w:t xml:space="preserve">. </w:t>
      </w:r>
      <w:r w:rsidRPr="00D045F3">
        <w:t>FRANCK d.d., Zagreb, Vodovodna 20, OIB: 07676693758, u iznosu od 630.773,20 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>FRANCK d.d., Zagreb, Vodovodna 20, OIB: 07676693758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 xml:space="preserve">630.773,20 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11</w:t>
      </w:r>
      <w:r w:rsidRPr="00E86B17">
        <w:t xml:space="preserve">. </w:t>
      </w:r>
      <w:r w:rsidRPr="00D045F3">
        <w:t>EMO-ADRIA d.o.o., Bašini 3, Solin, OIB: 03274326051, u iznosu od 20.637,28</w:t>
      </w:r>
      <w:r>
        <w:t xml:space="preserve"> </w:t>
      </w:r>
      <w:r w:rsidRPr="00D045F3">
        <w:t>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>EMO-ADRIA d.o.o., Bašini 3, Solin, OIB: 03274326051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 xml:space="preserve">20.637,28 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12</w:t>
      </w:r>
      <w:r w:rsidRPr="00E86B17">
        <w:t xml:space="preserve">. </w:t>
      </w:r>
      <w:r w:rsidRPr="00D045F3">
        <w:t>AGROKOKA – PULA d.o.o., Valmade 58, Pula, OIB: 43831122153, u iznosu od 346.843,83 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>AGROKOKA –</w:t>
      </w:r>
      <w:r>
        <w:t xml:space="preserve"> PULA d.o.o., Valmade 58, Pula,</w:t>
      </w:r>
      <w:r w:rsidRPr="00D045F3">
        <w:t xml:space="preserve"> OIB: 43831122153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 xml:space="preserve">346.843,83 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13</w:t>
      </w:r>
      <w:r w:rsidRPr="00E86B17">
        <w:t xml:space="preserve">. </w:t>
      </w:r>
      <w:r w:rsidRPr="00D045F3">
        <w:t>Ante Mrdeža, Pavla Hatza 3, Zagreb, OIB: 60466728442,</w:t>
      </w:r>
      <w:r>
        <w:t xml:space="preserve"> zastupan po punomoćnicama odvjetnicama iz ZOU Ana Blečić Jelenković i Anela Troskot, iz Rijeke</w:t>
      </w:r>
      <w:r w:rsidRPr="00D045F3">
        <w:t xml:space="preserve"> u iznosu od 165.075,48 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>Ante Mrdeža, Pavla Hatza 3, Zagreb, OIB: 60466728442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 xml:space="preserve">165.075,48 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14</w:t>
      </w:r>
      <w:r w:rsidRPr="00E86B17">
        <w:t xml:space="preserve">. </w:t>
      </w:r>
      <w:r w:rsidRPr="00D045F3">
        <w:t xml:space="preserve">Mladen Mrdeža, I.L. Ribara 7, Poreč, OIB: 86599153035, </w:t>
      </w:r>
      <w:r>
        <w:t>zastupan po punomoćnicama odvjetnicama iz ZOU Ana Blečić Jelenković i Anela Troskot, iz Rijeke</w:t>
      </w:r>
      <w:r w:rsidRPr="00D045F3">
        <w:t xml:space="preserve"> u iznosu od 165.220,07 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>Mladen Mrdeža, I.L. Ribara 7, Poreč, OIB: 86599153035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 xml:space="preserve">165.220,07 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15</w:t>
      </w:r>
      <w:r w:rsidRPr="00E86B17">
        <w:t xml:space="preserve">. </w:t>
      </w:r>
      <w:r w:rsidRPr="00D045F3">
        <w:t>UNIIMPEX d.o.o., Brnasi 11, Viškovo, OIB: 75529357979, u iznosu od 2.382.382,00 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>UNIIMPEX d.o.o., Brnasi 11, Viškovo, OIB: 75529357979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 xml:space="preserve">2.382.382,00 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16</w:t>
      </w:r>
      <w:r w:rsidRPr="00E86B17">
        <w:t xml:space="preserve">. </w:t>
      </w:r>
      <w:r w:rsidRPr="00D045F3">
        <w:t>TI.TON.GRUPA d.o.o., Massa Lombarda 22, Poreč, OIB: 25154842697, u iznosu od 287.171,09 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 xml:space="preserve">TI.TON.GRUPA d.o.o., Massa Lombarda 22, Poreč, OIB: 25154842697, </w:t>
      </w:r>
      <w:r w:rsidRPr="00E86B17">
        <w:t xml:space="preserve">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 xml:space="preserve">287.171,09 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17</w:t>
      </w:r>
      <w:r w:rsidRPr="00E86B17">
        <w:t xml:space="preserve">. </w:t>
      </w:r>
      <w:r w:rsidRPr="00D045F3">
        <w:t>VODOVOD PULA d.o.o. za javnu</w:t>
      </w:r>
      <w:r>
        <w:t xml:space="preserve"> vodoopskrbu, Radićeva 9, Pula,</w:t>
      </w:r>
      <w:r w:rsidRPr="00D045F3">
        <w:t xml:space="preserve"> OIB: 19798348108, u iznosu od 83.330,06 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 xml:space="preserve">VODOVOD PULA d.o.o. za javnu </w:t>
      </w:r>
      <w:r>
        <w:t xml:space="preserve">vodoopskrbu, Radićeva 9, Pula, </w:t>
      </w:r>
      <w:r w:rsidRPr="00D045F3">
        <w:t xml:space="preserve">OIB: 19798348108, </w:t>
      </w:r>
      <w:r w:rsidRPr="00E86B17">
        <w:t xml:space="preserve">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 xml:space="preserve">83.330,06 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18</w:t>
      </w:r>
      <w:r w:rsidRPr="00E86B17">
        <w:t xml:space="preserve">. </w:t>
      </w:r>
      <w:r w:rsidRPr="00D045F3">
        <w:t>ANDRE d.o.o., Giardini 14, Pula, OIB: 41262440321, u iznosu od 3.038.000,00 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>ANDRE d.o.o., Giardini 14, Pula, OIB: 41262440321</w:t>
      </w:r>
      <w:r>
        <w:t>,</w:t>
      </w:r>
      <w:r w:rsidRPr="00D045F3">
        <w:t xml:space="preserve"> </w:t>
      </w:r>
      <w:r w:rsidRPr="00E86B17">
        <w:t xml:space="preserve">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 xml:space="preserve">3.038.000,00 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19</w:t>
      </w:r>
      <w:r w:rsidRPr="00E86B17">
        <w:t xml:space="preserve">. </w:t>
      </w:r>
      <w:r w:rsidRPr="00D045F3">
        <w:t xml:space="preserve">MED EKO SERVIS d.o.o., Pomer 1, Pomer, Pula, OIB: 68103986020, </w:t>
      </w:r>
      <w:r>
        <w:t>zastupano po punomoćnici Vesni Selak, odvjetnici u Puli,</w:t>
      </w:r>
      <w:r w:rsidRPr="00D045F3">
        <w:t xml:space="preserve"> u iznosu od 170.350,86 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>MED EKO SERVIS d.o.o., Pomer 1, Pomer, Pula, OIB: 68103986020</w:t>
      </w:r>
      <w:r>
        <w:t>,</w:t>
      </w:r>
      <w:r w:rsidRPr="00D045F3">
        <w:t xml:space="preserve"> </w:t>
      </w:r>
      <w:r w:rsidRPr="00E86B17">
        <w:t xml:space="preserve">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 xml:space="preserve">170.350,86 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20</w:t>
      </w:r>
      <w:r w:rsidRPr="00E86B17">
        <w:t xml:space="preserve">. </w:t>
      </w:r>
      <w:r w:rsidRPr="00D045F3">
        <w:t>LORIMEX d.o.o., Labin, Rudarska 1, OIB: 61996596908,</w:t>
      </w:r>
      <w:r>
        <w:t xml:space="preserve"> zastupano po punomoćniku Igoru Vretanaru, odvjetniku u Labinu,</w:t>
      </w:r>
      <w:r w:rsidRPr="00D045F3">
        <w:t xml:space="preserve"> u iznosu od 1.320.142,46</w:t>
      </w:r>
      <w:r>
        <w:t xml:space="preserve"> </w:t>
      </w:r>
      <w:r w:rsidRPr="00D045F3">
        <w:t>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>LORIMEX d.o.o., Labin, Rudarska 1, OIB: 61996596908</w:t>
      </w:r>
      <w:r>
        <w:t>,</w:t>
      </w:r>
      <w:r w:rsidRPr="00D045F3">
        <w:t xml:space="preserve"> </w:t>
      </w:r>
      <w:r w:rsidRPr="00E86B17">
        <w:t xml:space="preserve">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>1.320.142,46</w:t>
      </w:r>
      <w:r>
        <w:t xml:space="preserve"> </w:t>
      </w:r>
      <w:r w:rsidRPr="00D045F3">
        <w:t xml:space="preserve">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21</w:t>
      </w:r>
      <w:r w:rsidRPr="00E86B17">
        <w:t xml:space="preserve">. </w:t>
      </w:r>
      <w:r w:rsidRPr="00D045F3">
        <w:t xml:space="preserve">IMEX BANKA </w:t>
      </w:r>
      <w:r>
        <w:t xml:space="preserve">d.d.Split, Split, Tolstojeva </w:t>
      </w:r>
      <w:r w:rsidRPr="00D045F3">
        <w:t>br.6, OIB: 99326633206, u iznosu od 144.072,45</w:t>
      </w:r>
      <w:r>
        <w:t xml:space="preserve"> 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 xml:space="preserve">IMEX BANKA </w:t>
      </w:r>
      <w:r>
        <w:t xml:space="preserve">d.d.Split, Split, Tolstojeva </w:t>
      </w:r>
      <w:r w:rsidRPr="00D045F3">
        <w:t xml:space="preserve">br.6, OIB: 99326633206, </w:t>
      </w:r>
      <w:r w:rsidRPr="00E86B17">
        <w:t xml:space="preserve">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>144.072,45</w:t>
      </w:r>
      <w:r>
        <w:t xml:space="preserve"> </w:t>
      </w:r>
      <w:r w:rsidRPr="00D045F3">
        <w:t xml:space="preserve">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22</w:t>
      </w:r>
      <w:r w:rsidRPr="00E86B17">
        <w:t xml:space="preserve">. </w:t>
      </w:r>
      <w:r w:rsidRPr="00D045F3">
        <w:t xml:space="preserve">GAVRILOVIĆ d.o.o., Petrinja, Gavrilovićev trg 1, OIB: 83570236060, u iznosu od 573.673,65 </w:t>
      </w:r>
      <w:r>
        <w:t>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 xml:space="preserve">GAVRILOVIĆ d.o.o., Petrinja, Gavrilovićev trg 1, OIB: 83570236060, </w:t>
      </w:r>
      <w:r w:rsidRPr="00E86B17">
        <w:t xml:space="preserve">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 xml:space="preserve">573.673,65 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23</w:t>
      </w:r>
      <w:r w:rsidRPr="00E86B17">
        <w:t xml:space="preserve">. </w:t>
      </w:r>
      <w:r w:rsidRPr="00D045F3">
        <w:t>Nina Ragač, Zagreb, Ljudevita Jonkea br. 16, OIB: 97821388519,</w:t>
      </w:r>
      <w:r>
        <w:t xml:space="preserve"> zastupana po punomoćniku Luki Šumberac, odvjetniku u Puli,</w:t>
      </w:r>
      <w:r w:rsidRPr="00D045F3">
        <w:t xml:space="preserve"> u iznosu od 9.720,48 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 xml:space="preserve">Nina Ragač, Zagreb, Ljudevita Jonkea br. 16, OIB: 97821388519, </w:t>
      </w:r>
      <w:r w:rsidRPr="00E86B17">
        <w:t xml:space="preserve">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 xml:space="preserve">9.720,48 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24</w:t>
      </w:r>
      <w:r w:rsidRPr="00E86B17">
        <w:t xml:space="preserve">. </w:t>
      </w:r>
      <w:r w:rsidRPr="00D045F3">
        <w:t xml:space="preserve">PULJANKA – BRIONKA d.o.o., Pula, Tršćanska br. 35, OIB: 54957281859, </w:t>
      </w:r>
      <w:r>
        <w:t xml:space="preserve">zastupana po punomoćniku Igoru Beliću, odvjetniku u Puli, </w:t>
      </w:r>
      <w:r w:rsidRPr="00D045F3">
        <w:t>u iznosu od 179.767.446,12 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 xml:space="preserve">PULJANKA – BRIONKA d.o.o., Pula, Tršćanska br. 35, OIB: 54957281859, </w:t>
      </w:r>
      <w:r w:rsidRPr="00E86B17">
        <w:t xml:space="preserve">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 xml:space="preserve">179.767.446,12 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25</w:t>
      </w:r>
      <w:r w:rsidRPr="00E86B17">
        <w:t xml:space="preserve">. </w:t>
      </w:r>
      <w:r w:rsidRPr="00D045F3">
        <w:t xml:space="preserve">BRIONKA d.d., Pula, Tršćanska br. 35, OIB: 45422293596, </w:t>
      </w:r>
      <w:r>
        <w:t>zastupana po punomoćniku Igoru Beliću, odvjetniku u Puli,</w:t>
      </w:r>
      <w:r w:rsidRPr="00D045F3">
        <w:t xml:space="preserve"> u iznosu od 182.600.343,00 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 xml:space="preserve">BRIONKA d.d., Pula, Tršćanska br. 35, OIB: 45422293596, </w:t>
      </w:r>
      <w:r w:rsidRPr="00E86B17">
        <w:t xml:space="preserve">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 xml:space="preserve">182.600.343,00 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26</w:t>
      </w:r>
      <w:r w:rsidRPr="00E86B17">
        <w:t xml:space="preserve">. </w:t>
      </w:r>
      <w:r w:rsidRPr="00D045F3">
        <w:t>UVALE NEKRETNINA d.o.o., Dobricheva 7, Pula, OIB: 04332189761, u iznosu od 92.038.976,54 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>UVALE NEKRETNINA d.o.o., Dobric</w:t>
      </w:r>
      <w:r>
        <w:t>heva 7, Pula, OIB: 04332189761</w:t>
      </w:r>
      <w:r w:rsidRPr="00D045F3">
        <w:t xml:space="preserve">, </w:t>
      </w:r>
      <w:r w:rsidRPr="00E86B17">
        <w:t xml:space="preserve">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 xml:space="preserve">92.038.976,54 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27</w:t>
      </w:r>
      <w:r w:rsidRPr="00E86B17">
        <w:t xml:space="preserve">. </w:t>
      </w:r>
      <w:r w:rsidRPr="00D045F3">
        <w:t>SIANA d.o.o., Pula, Dobricheva br. 7, OIB: 63194524842, u iznosu od 48.981.044,06 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>SIANA d.o.o., Pula, Dobricheva br.</w:t>
      </w:r>
      <w:r>
        <w:t xml:space="preserve"> 7, OIB: 63194524842</w:t>
      </w:r>
      <w:r w:rsidRPr="00D045F3">
        <w:t xml:space="preserve">, </w:t>
      </w:r>
      <w:r w:rsidRPr="00E86B17">
        <w:t xml:space="preserve">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 xml:space="preserve">48.981.044,06 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28</w:t>
      </w:r>
      <w:r w:rsidRPr="00E86B17">
        <w:t xml:space="preserve">. </w:t>
      </w:r>
      <w:r w:rsidRPr="00D045F3">
        <w:t>CERP Centar za restrukturiranje i prodaju, Zagreb, Ivana Lučića 6, OIB: 38083028711, u iznosu od 173.970.295,36</w:t>
      </w:r>
      <w:r>
        <w:t xml:space="preserve"> 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 xml:space="preserve">CERP Centar za restrukturiranje i prodaju, Zagreb, Ivana Lučića 6, OIB: 38083028711, </w:t>
      </w:r>
      <w:r w:rsidRPr="00E86B17">
        <w:t xml:space="preserve">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>173.970.295,36</w:t>
      </w:r>
      <w:r>
        <w:t xml:space="preserve"> </w:t>
      </w:r>
      <w:r w:rsidRPr="00D045F3">
        <w:t xml:space="preserve">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firstLine="708"/>
        <w:jc w:val="both"/>
      </w:pPr>
      <w:r>
        <w:t>29</w:t>
      </w:r>
      <w:r w:rsidRPr="00E86B17">
        <w:t xml:space="preserve">. </w:t>
      </w:r>
      <w:r w:rsidRPr="00D045F3">
        <w:t xml:space="preserve">ISTRA d.d., Narodni trg 10, Pula, OIB: 07538718933, u iznosu od 106.364.309,89 </w:t>
      </w:r>
      <w:r>
        <w:t>kn</w:t>
      </w:r>
      <w:r w:rsidRPr="00E86B17">
        <w:t>.</w:t>
      </w:r>
    </w:p>
    <w:p w:rsidRDefault="0005776B" w:rsidP="0005776B" w:rsidR="0005776B" w:rsidRPr="00E86B17">
      <w:pPr>
        <w:jc w:val="both"/>
      </w:pPr>
      <w:r w:rsidRPr="00E86B17">
        <w:tab/>
        <w:t xml:space="preserve">Upućuje se vjerovnik </w:t>
      </w:r>
      <w:r w:rsidRPr="00D045F3">
        <w:t xml:space="preserve">ISTRA d.d., Narodni trg 10, Pula, OIB: 07538718933, </w:t>
      </w:r>
      <w:r w:rsidRPr="00E86B17">
        <w:t xml:space="preserve">na parnicu radi utvrđivanja osporene tražbine </w:t>
      </w:r>
      <w:r>
        <w:t>drugog</w:t>
      </w:r>
      <w:r w:rsidRPr="00E86B17">
        <w:t xml:space="preserve"> višeg isplatnog reda u iznosu od </w:t>
      </w:r>
      <w:r w:rsidRPr="00D045F3">
        <w:t xml:space="preserve">106.364.309,89 kn </w:t>
      </w:r>
      <w:r w:rsidRPr="00E86B17">
        <w:t xml:space="preserve">te mu se za podnošenje tužbe određuje rok od 8 dana od pravomoćnosti rješenja o upućivanju na parnicu odnosno primitka drugostupanjske odluke, a ukoliko je u tijeku parnični postupak da predloži nastavak istog. </w:t>
      </w:r>
    </w:p>
    <w:p w:rsidRDefault="0005776B" w:rsidP="0005776B" w:rsidR="000577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05776B" w:rsidP="0005776B" w:rsidR="0005776B">
      <w:pPr>
        <w:ind w:firstLine="720"/>
        <w:jc w:val="both"/>
      </w:pPr>
    </w:p>
    <w:p w:rsidRDefault="0005776B" w:rsidP="0005776B" w:rsidR="0005776B" w:rsidRPr="00E86B17">
      <w:pPr>
        <w:ind w:left="360"/>
        <w:jc w:val="center"/>
      </w:pPr>
      <w:r w:rsidRPr="00E86B17">
        <w:t>Obrazloženje</w:t>
      </w:r>
    </w:p>
    <w:p w:rsidRDefault="0005776B" w:rsidP="0005776B" w:rsidR="0005776B" w:rsidRPr="00E86B17">
      <w:pPr>
        <w:ind w:left="360"/>
        <w:jc w:val="center"/>
      </w:pPr>
    </w:p>
    <w:p w:rsidRDefault="0005776B" w:rsidP="0005776B" w:rsidR="0005776B" w:rsidRPr="00E86B17">
      <w:pPr>
        <w:jc w:val="both"/>
      </w:pPr>
      <w:r w:rsidRPr="00E86B17">
        <w:tab/>
        <w:t xml:space="preserve">Na ispitnom ročištu održanom </w:t>
      </w:r>
      <w:r>
        <w:t>27. srpnja 2018</w:t>
      </w:r>
      <w:r w:rsidRPr="00E86B17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05776B" w:rsidP="0005776B" w:rsidR="0005776B" w:rsidRPr="00E86B17">
      <w:pPr>
        <w:jc w:val="both"/>
      </w:pPr>
      <w:r w:rsidRPr="00E86B17">
        <w:tab/>
        <w:t>Tražbine prvog i drugog višeg isplatnog reda označene u st. I. A) i B) izreke ovog rješenja smatraju se utvrđenim, budući ih je priznao stečajni upravitelj a nisu osporili vjerovnici (čl. 263. SZ-a). Tražbine vjerovnika koje su priznate u cijelosti nisu posebno obrazložene.</w:t>
      </w:r>
    </w:p>
    <w:p w:rsidRDefault="0005776B" w:rsidP="0005776B" w:rsidR="0005776B" w:rsidRPr="00E86B17">
      <w:pPr>
        <w:jc w:val="both"/>
      </w:pPr>
      <w:r w:rsidRPr="00E86B17">
        <w:tab/>
      </w:r>
    </w:p>
    <w:p w:rsidRDefault="0005776B" w:rsidP="0005776B" w:rsidR="0005776B" w:rsidRPr="009220CB">
      <w:pPr>
        <w:jc w:val="both"/>
      </w:pPr>
      <w:r w:rsidRPr="00E86B17">
        <w:tab/>
      </w:r>
      <w:r w:rsidRPr="009220CB">
        <w:t>U st. I. C) izreke ovog rješenja navedene je tražbina prvog višeg isplatnog reda osporena od strane stečajnog upravitelja, koje osporavanje na ročištu nije otklonjeno.</w:t>
      </w:r>
    </w:p>
    <w:p w:rsidRDefault="0005776B" w:rsidP="0005776B" w:rsidR="0005776B" w:rsidRPr="009220C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356"/>
        <w:contextualSpacing/>
        <w:jc w:val="both"/>
      </w:pPr>
      <w:r w:rsidRPr="005D51FB">
        <w:rPr>
          <w:color w:val="FF0000"/>
        </w:rPr>
        <w:tab/>
      </w:r>
      <w:r>
        <w:rPr>
          <w:color w:val="FF0000"/>
        </w:rPr>
        <w:tab/>
      </w:r>
      <w:r w:rsidRPr="009220CB">
        <w:t>Tražbinu vjerovnika Branko Kaić, Zoranićeva 11, Pula, OIB: 36899900496, u iznosu od 10.323,86 kn, te u iznosu od 5.177,94 kn  stečajni upravitelj je osporio u cijelosti jer je u tijeku parnica oko visine tražbine.</w:t>
      </w:r>
    </w:p>
    <w:p w:rsidRDefault="0005776B" w:rsidP="0005776B" w:rsidR="0005776B" w:rsidRPr="005D51FB">
      <w:pPr>
        <w:jc w:val="both"/>
        <w:rPr>
          <w:color w:val="FF0000"/>
        </w:rPr>
      </w:pPr>
      <w:r w:rsidRPr="005D51FB">
        <w:rPr>
          <w:color w:val="FF0000"/>
        </w:rPr>
        <w:tab/>
      </w:r>
    </w:p>
    <w:p w:rsidRDefault="0005776B" w:rsidP="0005776B" w:rsidR="0005776B">
      <w:pPr>
        <w:ind w:firstLine="708"/>
        <w:jc w:val="both"/>
      </w:pPr>
      <w:r w:rsidRPr="009220CB">
        <w:t xml:space="preserve">U st. I. D) izreke ovog rješenja navedene </w:t>
      </w:r>
      <w:r>
        <w:t>su</w:t>
      </w:r>
      <w:r w:rsidRPr="009220CB">
        <w:t xml:space="preserve"> tražbin</w:t>
      </w:r>
      <w:r>
        <w:t>e</w:t>
      </w:r>
      <w:r w:rsidRPr="009220CB">
        <w:t xml:space="preserve"> drugog višeg isplatnog reda osporen</w:t>
      </w:r>
      <w:r>
        <w:t>e</w:t>
      </w:r>
      <w:r w:rsidRPr="009220CB">
        <w:t xml:space="preserve"> od strane stečajnog upravitelja, koje osporavanje na ročištu nije otklonjeno.</w:t>
      </w:r>
    </w:p>
    <w:p w:rsidRDefault="0005776B" w:rsidP="0005776B" w:rsidR="0005776B" w:rsidRPr="005D51FB">
      <w:pPr>
        <w:jc w:val="both"/>
        <w:rPr>
          <w:color w:val="FF0000"/>
        </w:rPr>
      </w:pPr>
      <w:r w:rsidRPr="005D51FB">
        <w:rPr>
          <w:color w:val="FF0000"/>
        </w:rPr>
        <w:tab/>
      </w:r>
      <w:r w:rsidRPr="009220CB">
        <w:t xml:space="preserve">Tražbinu vjerovnika Javni bilježnik Branko Jakić, Zelinska 3, Zagreb, OIB: 08564858401, u iznosu od 5.712,90 kn stečajni upravitelj je osporio </w:t>
      </w:r>
      <w:r w:rsidRPr="00D045F3">
        <w:t>zbog toga što je stečajni vjerovnik prijavio u tom dijelu veći iznos od onog koji mu je priznat predstečajnom nagodbom</w:t>
      </w:r>
      <w:r w:rsidRPr="005D51FB">
        <w:rPr>
          <w:color w:val="FF0000"/>
        </w:rPr>
        <w:t>.</w:t>
      </w:r>
    </w:p>
    <w:p w:rsidRDefault="0005776B" w:rsidP="0005776B" w:rsidR="0005776B">
      <w:pPr>
        <w:jc w:val="both"/>
      </w:pPr>
      <w:r w:rsidRPr="005D51FB">
        <w:rPr>
          <w:color w:val="FF0000"/>
        </w:rPr>
        <w:tab/>
      </w:r>
      <w:r w:rsidRPr="009220CB">
        <w:t>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>
      <w:pPr>
        <w:jc w:val="both"/>
      </w:pPr>
      <w:r w:rsidRPr="009220CB">
        <w:t xml:space="preserve"> </w:t>
      </w:r>
    </w:p>
    <w:p w:rsidRDefault="0005776B" w:rsidP="0005776B" w:rsidR="0005776B" w:rsidRPr="00B53740">
      <w:pPr>
        <w:ind w:firstLine="708"/>
        <w:jc w:val="both"/>
      </w:pPr>
      <w:r w:rsidRPr="00B53740">
        <w:t xml:space="preserve">Tražbinu vjerovnika KREDITNA BANKA ZAGREB d.d., Ulica grada Vukovara 74, Zagreb, OIB: 70663193635, </w:t>
      </w:r>
      <w:r w:rsidRPr="00B53740">
        <w:rPr>
          <w:bCs/>
        </w:rPr>
        <w:t>s</w:t>
      </w:r>
      <w:r w:rsidRPr="00B53740">
        <w:t>tečajni upravitelj priznao je u cijelosti, međutim na ispitnom ročištu vjerovnik ISTRA d.d. je osporio u slučaju obračunu kamata u iznosu od 2.729.769,68 kn, jer da je vjerovnik obračunao kamate kao da njegova tražbina nije utvrđena po postupku predstečajne nagodbe.</w:t>
      </w:r>
    </w:p>
    <w:p w:rsidRDefault="0005776B" w:rsidP="0005776B" w:rsidR="0005776B" w:rsidRPr="00B53740">
      <w:pPr>
        <w:ind w:firstLine="708"/>
        <w:jc w:val="both"/>
      </w:pPr>
      <w:r w:rsidRPr="00B53740">
        <w:t xml:space="preserve">Stoga je vjerovnik </w:t>
      </w:r>
      <w:r w:rsidRPr="00D045F3">
        <w:t>ISTRA d.d., Narodni trg 10</w:t>
      </w:r>
      <w:r>
        <w:t>, Pula,</w:t>
      </w:r>
      <w:r w:rsidRPr="00B53740">
        <w:t xml:space="preserve"> na temelju odredbi čl. 266. st. 2. i čl. 267. st 1. SZ- upućen da u ime i za račun stečajnoga dužnika pokrene parnicu radi utvrđivanja osporene tražbine drugog višeg isplatnog reda u iznosu od 2.729.769,68 kn.</w:t>
      </w:r>
    </w:p>
    <w:p w:rsidRDefault="0005776B" w:rsidP="0005776B" w:rsidR="0005776B">
      <w:pPr>
        <w:ind w:firstLine="708"/>
        <w:jc w:val="both"/>
        <w:rPr>
          <w:color w:val="FF0000"/>
        </w:rPr>
      </w:pPr>
    </w:p>
    <w:p w:rsidRDefault="0005776B" w:rsidP="0005776B" w:rsidR="0005776B" w:rsidRPr="00F92A18">
      <w:pPr>
        <w:ind w:firstLine="708"/>
        <w:jc w:val="both"/>
      </w:pPr>
      <w:r w:rsidRPr="009220CB">
        <w:t xml:space="preserve">Tražbinu vjerovnika </w:t>
      </w:r>
      <w:r w:rsidRPr="00D045F3">
        <w:t>DICENTRA d.o.o., Gornjodravska obala 90 c, Osijek, OIB: 79709472695</w:t>
      </w:r>
      <w:r>
        <w:t>, u iznosu od</w:t>
      </w:r>
      <w:r w:rsidRPr="00E86B17">
        <w:t xml:space="preserve"> </w:t>
      </w:r>
      <w:r w:rsidRPr="00D045F3">
        <w:t xml:space="preserve">225.086,07 </w:t>
      </w:r>
      <w:r w:rsidRPr="009220CB">
        <w:t xml:space="preserve">kn stečajni upravitelj je osporio </w:t>
      </w:r>
      <w:r w:rsidRPr="00D045F3">
        <w:t>zbog toga što stečajni je vjerovnik prijavio u tom dijelu veći iznos od onog koji mu je priznat predstečajnom nagodbom</w:t>
      </w:r>
      <w:r w:rsidRPr="00F92A18">
        <w:t>.</w:t>
      </w:r>
    </w:p>
    <w:p w:rsidRDefault="0005776B" w:rsidP="0005776B" w:rsidR="0005776B">
      <w:pPr>
        <w:jc w:val="both"/>
      </w:pPr>
      <w:r w:rsidRPr="005D51FB">
        <w:rPr>
          <w:color w:val="FF0000"/>
        </w:rPr>
        <w:tab/>
      </w:r>
      <w:r w:rsidRPr="009220CB">
        <w:t>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 w:rsidRPr="00F92A18">
      <w:pPr>
        <w:ind w:firstLine="708"/>
        <w:jc w:val="both"/>
        <w:rPr>
          <w:color w:val="FF0000"/>
        </w:rPr>
      </w:pPr>
    </w:p>
    <w:p w:rsidRDefault="0005776B" w:rsidP="0005776B" w:rsidR="0005776B" w:rsidRPr="00F92A18">
      <w:pPr>
        <w:ind w:firstLine="708"/>
        <w:jc w:val="both"/>
      </w:pPr>
      <w:r w:rsidRPr="009220CB">
        <w:t xml:space="preserve">Tražbinu vjerovnika </w:t>
      </w:r>
      <w:r>
        <w:t>CAMELOT d.o.o., Frankopanska 22, Zagreb,</w:t>
      </w:r>
      <w:r w:rsidRPr="00D045F3">
        <w:t xml:space="preserve"> OIB: 29498303082</w:t>
      </w:r>
      <w:r>
        <w:t>, u iznosu od</w:t>
      </w:r>
      <w:r w:rsidRPr="00E86B17">
        <w:t xml:space="preserve"> </w:t>
      </w:r>
      <w:r w:rsidRPr="00D045F3">
        <w:t xml:space="preserve">2.799,00 </w:t>
      </w:r>
      <w:r w:rsidRPr="009220CB">
        <w:t xml:space="preserve">kn stečajni upravitelj je osporio </w:t>
      </w:r>
      <w:r w:rsidRPr="00D045F3">
        <w:t>zbog toga što je stečajni vjerovnik prijavio u tom dijelu veći iznos od onog koji mu je priznat predstečajnom nagodbom</w:t>
      </w:r>
      <w:r w:rsidRPr="00F92A18">
        <w:t>.</w:t>
      </w:r>
    </w:p>
    <w:p w:rsidRDefault="0005776B" w:rsidP="0005776B" w:rsidR="0005776B">
      <w:pPr>
        <w:jc w:val="both"/>
      </w:pPr>
      <w:r w:rsidRPr="005D51FB">
        <w:rPr>
          <w:color w:val="FF0000"/>
        </w:rPr>
        <w:tab/>
      </w:r>
      <w:r w:rsidRPr="009220CB">
        <w:t>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>
      <w:pPr>
        <w:jc w:val="both"/>
      </w:pPr>
    </w:p>
    <w:p w:rsidRDefault="0005776B" w:rsidP="0005776B" w:rsidR="0005776B" w:rsidRPr="00D045F3">
      <w:pPr>
        <w:ind w:firstLine="708"/>
        <w:jc w:val="both"/>
      </w:pPr>
      <w:r w:rsidRPr="009220CB">
        <w:t xml:space="preserve">Tražbinu vjerovnika </w:t>
      </w:r>
      <w:r w:rsidRPr="00D045F3">
        <w:t>Puratos Konding d.o.o., Radnička cesta 184, Zagreb, OIB: 74001452011</w:t>
      </w:r>
      <w:r>
        <w:t>, u iznosu od</w:t>
      </w:r>
      <w:r w:rsidRPr="00E86B17">
        <w:t xml:space="preserve"> </w:t>
      </w:r>
      <w:r w:rsidRPr="00D045F3">
        <w:t>25.892,22 kn</w:t>
      </w:r>
      <w:r w:rsidRPr="009220CB">
        <w:t xml:space="preserve"> stečajni upravitelj je osporio </w:t>
      </w:r>
      <w:r w:rsidRPr="00D045F3">
        <w:t>zbog toga što stečajni je vjerovnik prijavio u tom dijelu veći iznos od onog koji mu je priznat predstečajnom nagodbom.</w:t>
      </w:r>
    </w:p>
    <w:p w:rsidRDefault="0005776B" w:rsidP="0005776B" w:rsidR="0005776B">
      <w:pPr>
        <w:ind w:firstLine="708"/>
        <w:jc w:val="both"/>
      </w:pPr>
      <w:r w:rsidRPr="009220CB">
        <w:t>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>
      <w:pPr>
        <w:jc w:val="both"/>
      </w:pPr>
    </w:p>
    <w:p w:rsidRDefault="0005776B" w:rsidP="0005776B" w:rsidR="0005776B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225"/>
        <w:contextualSpacing/>
        <w:jc w:val="both"/>
      </w:pPr>
      <w:r>
        <w:tab/>
      </w:r>
      <w:r>
        <w:tab/>
      </w:r>
      <w:r w:rsidRPr="009220CB">
        <w:t xml:space="preserve">Tražbinu vjerovnika </w:t>
      </w:r>
      <w:r w:rsidRPr="00D045F3">
        <w:t>PRIVREDNA BANKA ZAGREB d.d., Zagreb, Radnička cesta 50, OIB: 02535697732, u iznosu od 4.784.011,75 kn</w:t>
      </w:r>
      <w:r>
        <w:t xml:space="preserve"> </w:t>
      </w:r>
      <w:r w:rsidRPr="009220CB">
        <w:t>stečajni upravitelj je osporio</w:t>
      </w:r>
      <w:r>
        <w:t xml:space="preserve"> u cijelosti</w:t>
      </w:r>
      <w:r w:rsidRPr="009220CB">
        <w:t xml:space="preserve"> </w:t>
      </w:r>
      <w:r w:rsidRPr="00D045F3">
        <w:t xml:space="preserve">budući da je stečajni vjerovnik tražbinu prijavio pozivajući se na Sporazum o osiguranju novčane tražbine sklopljen između njega i Termotehnike Inžinjering d.o.o. kao dužnika i Istre d.d. kao založnog dužnika, te na Ugovor o kreditu sklopljen s Termotehnikom Inžinjering d.o.o. kao korisnikom kredita. </w:t>
      </w:r>
    </w:p>
    <w:p w:rsidRDefault="0005776B" w:rsidP="0005776B" w:rsidR="0005776B">
      <w:pPr>
        <w:ind w:firstLine="708"/>
        <w:jc w:val="both"/>
      </w:pPr>
      <w:r w:rsidRPr="009220CB">
        <w:t>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>
      <w:pPr>
        <w:jc w:val="both"/>
      </w:pPr>
    </w:p>
    <w:p w:rsidRDefault="0005776B" w:rsidP="0005776B" w:rsidR="0005776B">
      <w:pPr>
        <w:ind w:firstLine="708"/>
        <w:jc w:val="both"/>
      </w:pPr>
      <w:r w:rsidRPr="009220CB">
        <w:t xml:space="preserve">Tražbinu vjerovnika </w:t>
      </w:r>
      <w:r w:rsidRPr="00D045F3">
        <w:t xml:space="preserve">SQUALUS d.o.o., Rohreggerova 64, Pula, OIB: 45803533510, u iznosu od 424.804,95 kn </w:t>
      </w:r>
      <w:r w:rsidRPr="009220CB">
        <w:t>stečajni upravitelj je osporio</w:t>
      </w:r>
      <w:r>
        <w:t xml:space="preserve"> u cijelosti </w:t>
      </w:r>
      <w:r w:rsidRPr="00D045F3">
        <w:t>zbog toga što društvo nije dokaza</w:t>
      </w:r>
      <w:r>
        <w:t>l</w:t>
      </w:r>
      <w:r w:rsidRPr="00D045F3">
        <w:t>o osnovanost ni visinu tražbine.</w:t>
      </w:r>
    </w:p>
    <w:p w:rsidRDefault="0005776B" w:rsidP="0005776B" w:rsidR="0005776B">
      <w:pPr>
        <w:ind w:firstLine="708"/>
        <w:jc w:val="both"/>
      </w:pPr>
      <w:r w:rsidRPr="009220CB">
        <w:t>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>
      <w:pPr>
        <w:ind w:firstLine="708"/>
        <w:jc w:val="both"/>
      </w:pPr>
    </w:p>
    <w:p w:rsidRDefault="0005776B" w:rsidP="0005776B" w:rsidR="0005776B">
      <w:pPr>
        <w:ind w:firstLine="708"/>
        <w:jc w:val="both"/>
      </w:pPr>
      <w:r w:rsidRPr="009220CB">
        <w:t xml:space="preserve">Tražbinu vjerovnika </w:t>
      </w:r>
      <w:r w:rsidRPr="00D045F3">
        <w:t xml:space="preserve">ŠAFRAM d.o.o. , Oranice 118, Zagreb, OIB: 58257645837, u iznosu od </w:t>
      </w:r>
      <w:r>
        <w:t>75.215,43</w:t>
      </w:r>
      <w:r w:rsidRPr="00D045F3">
        <w:t xml:space="preserve"> kn </w:t>
      </w:r>
      <w:r w:rsidRPr="009220CB">
        <w:t>stečajni upravitelj je osporio</w:t>
      </w:r>
      <w:r>
        <w:t xml:space="preserve"> </w:t>
      </w:r>
      <w:r w:rsidRPr="00D045F3">
        <w:t>zbog toga što je stečajni vjerovnik prijavio u tom dijelu veći iznos od onog koji mu je priznat predstečajnom nagodbom</w:t>
      </w:r>
      <w:r>
        <w:t>.</w:t>
      </w:r>
    </w:p>
    <w:p w:rsidRDefault="0005776B" w:rsidP="0005776B" w:rsidR="0005776B">
      <w:pPr>
        <w:ind w:firstLine="708"/>
        <w:jc w:val="both"/>
      </w:pPr>
      <w:r w:rsidRPr="009220CB">
        <w:t xml:space="preserve"> 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>
      <w:pPr>
        <w:ind w:firstLine="708"/>
        <w:jc w:val="both"/>
      </w:pPr>
    </w:p>
    <w:p w:rsidRDefault="0005776B" w:rsidP="0005776B" w:rsidR="0005776B">
      <w:pPr>
        <w:ind w:firstLine="708"/>
        <w:jc w:val="both"/>
      </w:pPr>
      <w:r w:rsidRPr="009220CB">
        <w:t xml:space="preserve">Tražbinu vjerovnika </w:t>
      </w:r>
      <w:r w:rsidRPr="00D045F3">
        <w:t>PODRAVSKA BANKA d.d., Koprivnica, Opatička 3, OIB: 973262</w:t>
      </w:r>
      <w:r>
        <w:t>83154, u iznosu od 2.563.367,93</w:t>
      </w:r>
      <w:r w:rsidRPr="00D045F3">
        <w:t xml:space="preserve"> kn </w:t>
      </w:r>
      <w:r w:rsidRPr="009220CB">
        <w:t>stečajni upravitelj je osporio</w:t>
      </w:r>
      <w:r>
        <w:t xml:space="preserve"> u cijelosti </w:t>
      </w:r>
      <w:r w:rsidRPr="00D045F3">
        <w:t>zbog toga što je sam stečajni vjerovnik tražbinu prijavio je kao uvjetnu</w:t>
      </w:r>
      <w:r>
        <w:t>.</w:t>
      </w:r>
    </w:p>
    <w:p w:rsidRDefault="0005776B" w:rsidP="0005776B" w:rsidR="0005776B">
      <w:pPr>
        <w:ind w:firstLine="708"/>
        <w:jc w:val="both"/>
      </w:pPr>
      <w:r w:rsidRPr="009220CB">
        <w:t xml:space="preserve"> 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>
      <w:pPr>
        <w:ind w:firstLine="708"/>
        <w:jc w:val="both"/>
        <w:rPr>
          <w:color w:val="FF0000"/>
        </w:rPr>
      </w:pPr>
    </w:p>
    <w:p w:rsidRDefault="0005776B" w:rsidP="0005776B" w:rsidR="0005776B">
      <w:pPr>
        <w:ind w:firstLine="708"/>
        <w:jc w:val="both"/>
      </w:pPr>
      <w:r w:rsidRPr="009220CB">
        <w:t xml:space="preserve">Tražbinu vjerovnika </w:t>
      </w:r>
      <w:r w:rsidRPr="00D045F3">
        <w:t xml:space="preserve">FRANCK d.d., Zagreb, Vodovodna 20, OIB: 07676693758, u iznosu od 630.773,20 kn </w:t>
      </w:r>
      <w:r w:rsidRPr="009220CB">
        <w:t>stečajni upravitelj je osporio</w:t>
      </w:r>
      <w:r>
        <w:t xml:space="preserve"> </w:t>
      </w:r>
      <w:r w:rsidRPr="00D045F3">
        <w:t>zbog toga što je stečajni vjerovnik prijavio u tom dijelu veći iznos od onog koji mu je priznat predstečajnom nagodbom</w:t>
      </w:r>
      <w:r>
        <w:t>.</w:t>
      </w:r>
    </w:p>
    <w:p w:rsidRDefault="0005776B" w:rsidP="0005776B" w:rsidR="0005776B">
      <w:pPr>
        <w:ind w:firstLine="708"/>
        <w:jc w:val="both"/>
      </w:pPr>
      <w:r w:rsidRPr="009220CB">
        <w:t xml:space="preserve"> 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>
      <w:pPr>
        <w:ind w:firstLine="708"/>
        <w:jc w:val="both"/>
        <w:rPr>
          <w:color w:val="FF0000"/>
        </w:rPr>
      </w:pPr>
    </w:p>
    <w:p w:rsidRDefault="0005776B" w:rsidP="0005776B" w:rsidR="0005776B">
      <w:pPr>
        <w:ind w:firstLine="708"/>
        <w:jc w:val="both"/>
      </w:pPr>
      <w:r w:rsidRPr="009220CB">
        <w:t xml:space="preserve">Tražbinu vjerovnika </w:t>
      </w:r>
      <w:r w:rsidRPr="00D045F3">
        <w:t xml:space="preserve">EMO-ADRIA d.o.o., Bašini 3, Solin, OIB: 03274326051, u iznosu od 20.637,28 kn </w:t>
      </w:r>
      <w:r w:rsidRPr="009220CB">
        <w:t>stečajni upravitelj je osporio</w:t>
      </w:r>
      <w:r>
        <w:t xml:space="preserve"> </w:t>
      </w:r>
      <w:r w:rsidRPr="00D045F3">
        <w:t xml:space="preserve">zbog toga </w:t>
      </w:r>
      <w:r>
        <w:t xml:space="preserve">što je </w:t>
      </w:r>
      <w:r w:rsidRPr="00D045F3">
        <w:t>stečajni vjerovnik prijavio u tom dijelu veći iznos od onog koji mu je priznat predstečajnom nagodbom</w:t>
      </w:r>
      <w:r>
        <w:t>.</w:t>
      </w:r>
    </w:p>
    <w:p w:rsidRDefault="0005776B" w:rsidP="0005776B" w:rsidR="0005776B">
      <w:pPr>
        <w:ind w:firstLine="708"/>
        <w:jc w:val="both"/>
      </w:pPr>
      <w:r w:rsidRPr="009220CB">
        <w:t xml:space="preserve"> 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>
      <w:pPr>
        <w:ind w:firstLine="708"/>
        <w:jc w:val="both"/>
        <w:rPr>
          <w:color w:val="FF0000"/>
        </w:rPr>
      </w:pPr>
    </w:p>
    <w:p w:rsidRDefault="0005776B" w:rsidP="0005776B" w:rsidR="0005776B">
      <w:pPr>
        <w:ind w:firstLine="708"/>
        <w:jc w:val="both"/>
      </w:pPr>
      <w:r w:rsidRPr="009220CB">
        <w:t xml:space="preserve">Tražbinu vjerovnika </w:t>
      </w:r>
      <w:r w:rsidRPr="00D045F3">
        <w:t xml:space="preserve">AGROKOKA – PULA d.o.o., Valmade 58, Pula, OIB: 43831122153, u iznosu od 346.843,83 kn </w:t>
      </w:r>
      <w:r w:rsidRPr="009220CB">
        <w:t>stečajni upravitelj je osporio</w:t>
      </w:r>
      <w:r>
        <w:t xml:space="preserve"> </w:t>
      </w:r>
      <w:r w:rsidRPr="00D045F3">
        <w:t xml:space="preserve">zbog toga </w:t>
      </w:r>
      <w:r>
        <w:t xml:space="preserve">što je </w:t>
      </w:r>
      <w:r w:rsidRPr="00D045F3">
        <w:t>stečajni vjerovnik prijavio u tom dijelu veći iznos od onog koji mu je priznat predstečajnom nagodbom</w:t>
      </w:r>
      <w:r>
        <w:t>.</w:t>
      </w:r>
    </w:p>
    <w:p w:rsidRDefault="0005776B" w:rsidP="0005776B" w:rsidR="0005776B">
      <w:pPr>
        <w:ind w:firstLine="708"/>
        <w:jc w:val="both"/>
      </w:pPr>
      <w:r w:rsidRPr="009220CB">
        <w:t xml:space="preserve"> 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>
      <w:pPr>
        <w:ind w:firstLine="708"/>
        <w:jc w:val="both"/>
        <w:rPr>
          <w:color w:val="FF0000"/>
        </w:rPr>
      </w:pPr>
    </w:p>
    <w:p w:rsidRDefault="0005776B" w:rsidP="0005776B" w:rsidR="0005776B">
      <w:pPr>
        <w:ind w:firstLine="708"/>
        <w:jc w:val="both"/>
      </w:pPr>
      <w:r w:rsidRPr="009220CB">
        <w:t xml:space="preserve">Tražbinu vjerovnika </w:t>
      </w:r>
      <w:r w:rsidRPr="00D045F3">
        <w:t>Ante Mrdeža, Pavla Hatza 3, Zagreb, OIB: 60466728442,</w:t>
      </w:r>
      <w:r>
        <w:t xml:space="preserve"> u iznosu od 165.075,48 k</w:t>
      </w:r>
      <w:r w:rsidRPr="00D045F3">
        <w:t xml:space="preserve">n </w:t>
      </w:r>
      <w:r w:rsidRPr="009220CB">
        <w:t>stečajni upravitelj je osporio</w:t>
      </w:r>
      <w:r>
        <w:t xml:space="preserve"> </w:t>
      </w:r>
      <w:r w:rsidRPr="00D045F3">
        <w:t xml:space="preserve">zbog toga </w:t>
      </w:r>
      <w:r>
        <w:t xml:space="preserve">što je </w:t>
      </w:r>
      <w:r w:rsidRPr="00D045F3">
        <w:t>stečajni vjerovnik prijavio u tom dijelu veći iznos od onog koji mu je priznat predstečajnom nagodbom</w:t>
      </w:r>
      <w:r>
        <w:t>.</w:t>
      </w:r>
    </w:p>
    <w:p w:rsidRDefault="0005776B" w:rsidP="0005776B" w:rsidR="0005776B">
      <w:pPr>
        <w:ind w:firstLine="708"/>
        <w:jc w:val="both"/>
      </w:pPr>
      <w:r w:rsidRPr="009220CB">
        <w:t xml:space="preserve"> 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>
      <w:pPr>
        <w:ind w:firstLine="708"/>
        <w:jc w:val="both"/>
        <w:rPr>
          <w:color w:val="FF0000"/>
        </w:rPr>
      </w:pPr>
    </w:p>
    <w:p w:rsidRDefault="0005776B" w:rsidP="0005776B" w:rsidR="0005776B">
      <w:pPr>
        <w:ind w:firstLine="708"/>
        <w:jc w:val="both"/>
      </w:pPr>
      <w:r w:rsidRPr="009220CB">
        <w:t xml:space="preserve">Tražbinu vjerovnika </w:t>
      </w:r>
      <w:r w:rsidRPr="00D045F3">
        <w:t>Mladen Mrdeža, I.L. Ribara 7, Poreč, OIB: 86599153035, u iznosu od 165.220,07 k</w:t>
      </w:r>
      <w:r>
        <w:t xml:space="preserve">n </w:t>
      </w:r>
      <w:r w:rsidRPr="009220CB">
        <w:t>stečajni upravitelj je osporio</w:t>
      </w:r>
      <w:r>
        <w:t xml:space="preserve"> </w:t>
      </w:r>
      <w:r w:rsidRPr="00D045F3">
        <w:t xml:space="preserve">zbog toga </w:t>
      </w:r>
      <w:r>
        <w:t xml:space="preserve">što je </w:t>
      </w:r>
      <w:r w:rsidRPr="00D045F3">
        <w:t>stečajni vjerovnik prijavio u tom dijelu veći iznos od onog koji mu je priznat predstečajnom nagodbom</w:t>
      </w:r>
      <w:r>
        <w:t>.</w:t>
      </w:r>
    </w:p>
    <w:p w:rsidRDefault="0005776B" w:rsidP="0005776B" w:rsidR="0005776B">
      <w:pPr>
        <w:ind w:firstLine="708"/>
        <w:jc w:val="both"/>
      </w:pPr>
      <w:r w:rsidRPr="009220CB">
        <w:t xml:space="preserve"> 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>
      <w:pPr>
        <w:ind w:firstLine="708"/>
        <w:jc w:val="both"/>
        <w:rPr>
          <w:color w:val="FF0000"/>
        </w:rPr>
      </w:pPr>
    </w:p>
    <w:p w:rsidRDefault="0005776B" w:rsidP="0005776B" w:rsidR="0005776B">
      <w:pPr>
        <w:ind w:firstLine="708"/>
        <w:jc w:val="both"/>
      </w:pPr>
      <w:r w:rsidRPr="009220CB">
        <w:t xml:space="preserve">Tražbinu </w:t>
      </w:r>
      <w:r>
        <w:t xml:space="preserve">vjerovnika </w:t>
      </w:r>
      <w:r w:rsidRPr="00D045F3">
        <w:t xml:space="preserve">UNIIMPEX d.o.o., Brnasi 11, Viškovo, OIB: 75529357979, u iznosu od </w:t>
      </w:r>
      <w:r>
        <w:t xml:space="preserve">2.382.382,00 kn </w:t>
      </w:r>
      <w:r w:rsidRPr="009220CB">
        <w:t>stečajni upravitelj je osporio</w:t>
      </w:r>
      <w:r>
        <w:t xml:space="preserve"> </w:t>
      </w:r>
      <w:r w:rsidRPr="00D045F3">
        <w:t xml:space="preserve">zbog toga </w:t>
      </w:r>
      <w:r>
        <w:t xml:space="preserve">što je </w:t>
      </w:r>
      <w:r w:rsidRPr="00D045F3">
        <w:t>stečajni vjerovnik prijavio u tom dijelu veći iznos od onog koji mu je priznat predstečajnom nagodbom</w:t>
      </w:r>
      <w:r>
        <w:t>.</w:t>
      </w:r>
    </w:p>
    <w:p w:rsidRDefault="0005776B" w:rsidP="0005776B" w:rsidR="0005776B">
      <w:pPr>
        <w:ind w:firstLine="708"/>
        <w:jc w:val="both"/>
      </w:pPr>
      <w:r w:rsidRPr="009220CB">
        <w:t xml:space="preserve"> 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 w:rsidRPr="005D51FB">
      <w:pPr>
        <w:ind w:firstLine="708"/>
        <w:jc w:val="both"/>
        <w:rPr>
          <w:color w:val="FF0000"/>
        </w:rPr>
      </w:pPr>
    </w:p>
    <w:p w:rsidRDefault="0005776B" w:rsidP="0005776B" w:rsidR="0005776B">
      <w:pPr>
        <w:ind w:firstLine="708"/>
        <w:jc w:val="both"/>
      </w:pPr>
      <w:r w:rsidRPr="009220CB">
        <w:t xml:space="preserve">Tražbinu </w:t>
      </w:r>
      <w:r>
        <w:t xml:space="preserve">vjerovnika </w:t>
      </w:r>
      <w:r w:rsidRPr="00D045F3">
        <w:t xml:space="preserve">TI.TON.GRUPA d.o.o., Massa Lombarda 22, Poreč, OIB: 25154842697, u iznosu od 287.171,09 </w:t>
      </w:r>
      <w:r>
        <w:t xml:space="preserve">kn </w:t>
      </w:r>
      <w:r w:rsidRPr="009220CB">
        <w:t xml:space="preserve">stečajni upravitelj je </w:t>
      </w:r>
      <w:r>
        <w:t xml:space="preserve">osporio </w:t>
      </w:r>
      <w:r w:rsidRPr="00D045F3">
        <w:t>u cijelosti budući nisu dokazali visinu ni osnovanost svoje tražbine, odnosno nije izvršen posao koji je fakturiran</w:t>
      </w:r>
      <w:r>
        <w:t>.</w:t>
      </w:r>
    </w:p>
    <w:p w:rsidRDefault="0005776B" w:rsidP="0005776B" w:rsidR="0005776B">
      <w:pPr>
        <w:ind w:firstLine="708"/>
        <w:jc w:val="both"/>
      </w:pPr>
      <w:r w:rsidRPr="009220CB">
        <w:t xml:space="preserve"> 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>
      <w:pPr>
        <w:ind w:firstLine="708"/>
        <w:jc w:val="both"/>
      </w:pPr>
    </w:p>
    <w:p w:rsidRDefault="0005776B" w:rsidP="0005776B" w:rsidR="0005776B">
      <w:pPr>
        <w:ind w:firstLine="708"/>
        <w:jc w:val="both"/>
      </w:pPr>
      <w:r w:rsidRPr="009220CB">
        <w:t xml:space="preserve">Tražbinu </w:t>
      </w:r>
      <w:r>
        <w:t xml:space="preserve">vjerovnika </w:t>
      </w:r>
      <w:r w:rsidRPr="00D045F3">
        <w:t>VODOVOD PULA d.o.o. za javnu</w:t>
      </w:r>
      <w:r>
        <w:t xml:space="preserve"> vodoopskrbu, Radićeva 9, Pula,</w:t>
      </w:r>
      <w:r w:rsidRPr="00D045F3">
        <w:t xml:space="preserve"> OIB: 19798348108, u iznosu od 83.330,06 </w:t>
      </w:r>
      <w:r>
        <w:t xml:space="preserve">kn </w:t>
      </w:r>
      <w:r w:rsidRPr="009220CB">
        <w:t xml:space="preserve">stečajni upravitelj je </w:t>
      </w:r>
      <w:r>
        <w:t xml:space="preserve">osporio </w:t>
      </w:r>
      <w:r w:rsidRPr="00D045F3">
        <w:t xml:space="preserve">zbog toga što </w:t>
      </w:r>
      <w:r>
        <w:t xml:space="preserve">je </w:t>
      </w:r>
      <w:r w:rsidRPr="00D045F3">
        <w:t>stečajni vjerovnik prijavio u tom dijelu veći iznos od onog koji mu je priznat predstečajnom nagodbom</w:t>
      </w:r>
      <w:r>
        <w:t>.</w:t>
      </w:r>
    </w:p>
    <w:p w:rsidRDefault="0005776B" w:rsidP="0005776B" w:rsidR="0005776B">
      <w:pPr>
        <w:ind w:firstLine="708"/>
        <w:jc w:val="both"/>
      </w:pPr>
      <w:r w:rsidRPr="009220CB">
        <w:t xml:space="preserve"> 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>
      <w:pPr>
        <w:ind w:firstLine="708"/>
        <w:jc w:val="both"/>
      </w:pPr>
    </w:p>
    <w:p w:rsidRDefault="0005776B" w:rsidP="0005776B" w:rsidR="0005776B">
      <w:pPr>
        <w:ind w:firstLine="708"/>
        <w:jc w:val="both"/>
      </w:pPr>
      <w:r w:rsidRPr="009220CB">
        <w:t xml:space="preserve">Tražbinu </w:t>
      </w:r>
      <w:r>
        <w:t xml:space="preserve">vjerovnika </w:t>
      </w:r>
      <w:r w:rsidRPr="00D045F3">
        <w:t>ANDRE d.o.o., Giardini 14, Pula, OIB: 41262440321, u iznosu od 3.038.000,00 kn</w:t>
      </w:r>
      <w:r>
        <w:t xml:space="preserve"> </w:t>
      </w:r>
      <w:r w:rsidRPr="009220CB">
        <w:t xml:space="preserve">stečajni upravitelj je </w:t>
      </w:r>
      <w:r>
        <w:t xml:space="preserve">osporio u cijelosti </w:t>
      </w:r>
      <w:r w:rsidRPr="00D045F3">
        <w:t>zbog toga što j</w:t>
      </w:r>
      <w:r>
        <w:t>e stečajni vjerovnik prijavio</w:t>
      </w:r>
      <w:r w:rsidRPr="00D045F3">
        <w:t xml:space="preserve"> tražbinu u svojstvu jamca</w:t>
      </w:r>
      <w:r>
        <w:t xml:space="preserve"> i sudužnika stečajnog dužnika.</w:t>
      </w:r>
      <w:r w:rsidRPr="00D045F3">
        <w:t xml:space="preserve"> </w:t>
      </w:r>
      <w:r>
        <w:t>Stečajni upravitelj s</w:t>
      </w:r>
      <w:r w:rsidRPr="00D045F3">
        <w:t>matra kako tražbina ne može biti priznata, već eventualno rezervirana. u smislu odredbi čl. 143 SZ</w:t>
      </w:r>
      <w:r>
        <w:t>.</w:t>
      </w:r>
    </w:p>
    <w:p w:rsidRDefault="0005776B" w:rsidP="0005776B" w:rsidR="0005776B">
      <w:pPr>
        <w:ind w:firstLine="708"/>
        <w:jc w:val="both"/>
      </w:pPr>
      <w:r w:rsidRPr="009220CB">
        <w:t xml:space="preserve"> 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>
      <w:pPr>
        <w:ind w:firstLine="708"/>
        <w:jc w:val="both"/>
      </w:pP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356"/>
        <w:contextualSpacing/>
        <w:jc w:val="both"/>
      </w:pPr>
      <w:r>
        <w:tab/>
      </w:r>
      <w:r>
        <w:tab/>
      </w:r>
      <w:r w:rsidRPr="009220CB">
        <w:t xml:space="preserve">Tražbinu </w:t>
      </w:r>
      <w:r>
        <w:t xml:space="preserve">vjerovnika </w:t>
      </w:r>
      <w:r w:rsidRPr="00D045F3">
        <w:t>MED EKO SERVIS d.o.o., Pomer 1, Pomer, Pula, OIB: 68103986020, u iznosu od 170.350,86 kn</w:t>
      </w:r>
      <w:r w:rsidRPr="009220CB">
        <w:t xml:space="preserve"> stečajni upravitelj je </w:t>
      </w:r>
      <w:r>
        <w:t xml:space="preserve">osporio </w:t>
      </w:r>
      <w:r w:rsidRPr="00D045F3">
        <w:t>jer u poslovnoj dokumentaciji stečajnog dužnika</w:t>
      </w:r>
      <w:r>
        <w:t xml:space="preserve"> nema dokaza o osnovanosti iste.</w:t>
      </w:r>
    </w:p>
    <w:p w:rsidRDefault="0005776B" w:rsidP="0005776B" w:rsidR="0005776B">
      <w:pPr>
        <w:ind w:firstLine="708"/>
        <w:jc w:val="both"/>
      </w:pPr>
      <w:r w:rsidRPr="009220CB">
        <w:t xml:space="preserve"> 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>
      <w:pPr>
        <w:ind w:firstLine="708"/>
        <w:jc w:val="both"/>
      </w:pP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356"/>
        <w:contextualSpacing/>
        <w:jc w:val="both"/>
      </w:pPr>
      <w:r>
        <w:tab/>
      </w:r>
      <w:r>
        <w:tab/>
      </w:r>
      <w:r w:rsidRPr="009220CB">
        <w:t xml:space="preserve">Tražbinu </w:t>
      </w:r>
      <w:r>
        <w:t xml:space="preserve">vjerovnika </w:t>
      </w:r>
      <w:r w:rsidRPr="00D045F3">
        <w:t>LORIMEX d.o.o., Labin, Rudarska 1, OIB: 61996596908,</w:t>
      </w:r>
      <w:r>
        <w:t xml:space="preserve"> </w:t>
      </w:r>
      <w:r w:rsidRPr="00D045F3">
        <w:t>u iznosu od 1.320.142,46</w:t>
      </w:r>
      <w:r>
        <w:t xml:space="preserve"> </w:t>
      </w:r>
      <w:r w:rsidRPr="00D045F3">
        <w:t>kn</w:t>
      </w:r>
      <w:r w:rsidRPr="009220CB">
        <w:t xml:space="preserve"> stečajni upravitelj je </w:t>
      </w:r>
      <w:r>
        <w:t xml:space="preserve">osporio </w:t>
      </w:r>
      <w:r w:rsidRPr="00D045F3">
        <w:t xml:space="preserve">zbog toga što </w:t>
      </w:r>
      <w:r>
        <w:t xml:space="preserve">je </w:t>
      </w:r>
      <w:r w:rsidRPr="00D045F3">
        <w:t>stečajni vjerovnik prijavio u tom dijelu veći iznos od onog koji mu je priznat predstečajnom nagodbom</w:t>
      </w:r>
      <w:r>
        <w:t>.</w:t>
      </w:r>
    </w:p>
    <w:p w:rsidRDefault="0005776B" w:rsidP="0005776B" w:rsidR="0005776B">
      <w:pPr>
        <w:ind w:firstLine="708"/>
        <w:jc w:val="both"/>
      </w:pPr>
      <w:r w:rsidRPr="009220CB">
        <w:t xml:space="preserve"> 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 w:rsidRPr="005D51FB">
      <w:pPr>
        <w:ind w:firstLine="708"/>
        <w:jc w:val="both"/>
        <w:rPr>
          <w:color w:val="FF0000"/>
        </w:rPr>
      </w:pP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356"/>
        <w:contextualSpacing/>
        <w:jc w:val="both"/>
      </w:pPr>
      <w:r>
        <w:tab/>
      </w:r>
      <w:r>
        <w:tab/>
      </w:r>
      <w:r w:rsidRPr="009220CB">
        <w:t xml:space="preserve">Tražbinu </w:t>
      </w:r>
      <w:r>
        <w:t xml:space="preserve">vjerovnika </w:t>
      </w:r>
      <w:r w:rsidRPr="00D045F3">
        <w:t xml:space="preserve">IMEX BANKA </w:t>
      </w:r>
      <w:r>
        <w:t xml:space="preserve">d.d.Split, Split, Tolstojeva </w:t>
      </w:r>
      <w:r w:rsidRPr="00D045F3">
        <w:t>br.6, OIB: 99326633206, u iznosu od 144.072,45</w:t>
      </w:r>
      <w:r>
        <w:t xml:space="preserve"> </w:t>
      </w:r>
      <w:r w:rsidRPr="00D045F3">
        <w:t>kn</w:t>
      </w:r>
      <w:r w:rsidRPr="009220CB">
        <w:t xml:space="preserve"> stečajni upravitelj je </w:t>
      </w:r>
      <w:r>
        <w:t xml:space="preserve">osporio </w:t>
      </w:r>
      <w:r w:rsidRPr="00D045F3">
        <w:t>u cijelosti zbog što tražbina uopće nije prijavljena ni u postupku predstečajne nagodbe a potječe prije tog razdoblja</w:t>
      </w:r>
      <w:r>
        <w:t>.</w:t>
      </w:r>
    </w:p>
    <w:p w:rsidRDefault="0005776B" w:rsidP="0005776B" w:rsidR="0005776B">
      <w:pPr>
        <w:ind w:firstLine="708"/>
        <w:jc w:val="both"/>
      </w:pPr>
      <w:r w:rsidRPr="009220CB">
        <w:t xml:space="preserve"> 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>
      <w:pPr>
        <w:ind w:firstLine="708"/>
        <w:jc w:val="both"/>
        <w:rPr>
          <w:color w:val="FF0000"/>
        </w:rPr>
      </w:pP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356"/>
        <w:contextualSpacing/>
        <w:jc w:val="both"/>
      </w:pPr>
      <w:r>
        <w:tab/>
      </w:r>
      <w:r>
        <w:tab/>
      </w:r>
      <w:r w:rsidRPr="009220CB">
        <w:t xml:space="preserve">Tražbinu </w:t>
      </w:r>
      <w:r>
        <w:t xml:space="preserve">vjerovnika </w:t>
      </w:r>
      <w:r w:rsidRPr="00D045F3">
        <w:t>GAVRILOVIĆ d.o.o., Petrinja, Gavrilovićev trg 1, OIB: 83570236060, u iznosu od 573.673,65 kn</w:t>
      </w:r>
      <w:r w:rsidRPr="009220CB">
        <w:t xml:space="preserve"> stečajni upravitelj je </w:t>
      </w:r>
      <w:r>
        <w:t xml:space="preserve">osporio </w:t>
      </w:r>
      <w:r w:rsidRPr="00D045F3">
        <w:t xml:space="preserve">zbog toga što </w:t>
      </w:r>
      <w:r>
        <w:t xml:space="preserve">je </w:t>
      </w:r>
      <w:r w:rsidRPr="00D045F3">
        <w:t>stečajni vjerovnik prijavio u tom dijelu veći iznos od onog koji mu je priznat predstečajnom nagodbom</w:t>
      </w:r>
      <w:r>
        <w:t>.</w:t>
      </w:r>
    </w:p>
    <w:p w:rsidRDefault="0005776B" w:rsidP="0005776B" w:rsidR="0005776B">
      <w:pPr>
        <w:ind w:firstLine="708"/>
        <w:jc w:val="both"/>
      </w:pPr>
      <w:r w:rsidRPr="009220CB">
        <w:t xml:space="preserve"> 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>
      <w:pPr>
        <w:ind w:firstLine="708"/>
        <w:jc w:val="both"/>
        <w:rPr>
          <w:color w:val="FF0000"/>
        </w:rPr>
      </w:pP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356"/>
        <w:contextualSpacing/>
        <w:jc w:val="both"/>
      </w:pPr>
      <w:r>
        <w:tab/>
      </w:r>
      <w:r>
        <w:tab/>
      </w:r>
      <w:r w:rsidRPr="009220CB">
        <w:t xml:space="preserve">Tražbinu </w:t>
      </w:r>
      <w:r>
        <w:t xml:space="preserve">vjerovnika </w:t>
      </w:r>
      <w:r w:rsidRPr="00D045F3">
        <w:t xml:space="preserve">Nina Ragač, Zagreb, Ljudevita </w:t>
      </w:r>
      <w:r>
        <w:t>Jonkea br. 16, OIB: 97821388519,</w:t>
      </w:r>
      <w:r w:rsidRPr="00D045F3">
        <w:t xml:space="preserve"> u iznosu od 9.720,48 kn</w:t>
      </w:r>
      <w:r w:rsidRPr="009220CB">
        <w:t xml:space="preserve"> stečajni upravitelj je </w:t>
      </w:r>
      <w:r>
        <w:t xml:space="preserve">osporio u cijelosti </w:t>
      </w:r>
      <w:r w:rsidRPr="00D045F3">
        <w:t>jer je tražbina prijavljena temeljem parničnih troškova nastalih u parnici koja je još uvijek u tijeku.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356"/>
        <w:contextualSpacing/>
        <w:jc w:val="both"/>
      </w:pPr>
      <w:r>
        <w:tab/>
      </w:r>
      <w:r>
        <w:tab/>
      </w:r>
      <w:r w:rsidRPr="009220CB">
        <w:t xml:space="preserve"> 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356"/>
        <w:contextualSpacing/>
        <w:jc w:val="both"/>
      </w:pPr>
    </w:p>
    <w:p w:rsidRDefault="0005776B" w:rsidP="0005776B" w:rsidR="0005776B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356"/>
        <w:contextualSpacing/>
        <w:jc w:val="both"/>
      </w:pPr>
      <w:r>
        <w:tab/>
      </w:r>
      <w:r>
        <w:tab/>
      </w:r>
      <w:r w:rsidRPr="009220CB">
        <w:t xml:space="preserve">Tražbinu </w:t>
      </w:r>
      <w:r>
        <w:t xml:space="preserve">vjerovnika </w:t>
      </w:r>
      <w:r w:rsidRPr="00D045F3">
        <w:t xml:space="preserve">PULJANKA – BRIONKA d.o.o., Pula, Tršćanska br. 35, OIB: 54957281859, u iznosu od 179.767.446,12 </w:t>
      </w:r>
      <w:r>
        <w:t xml:space="preserve">kn </w:t>
      </w:r>
      <w:r w:rsidRPr="009220CB">
        <w:t xml:space="preserve">stečajni upravitelj je </w:t>
      </w:r>
      <w:r>
        <w:t xml:space="preserve">osporio </w:t>
      </w:r>
      <w:r w:rsidRPr="00D045F3">
        <w:t>zbog toga što je stečajni vjerovnik prijavio tražbinu u svojstvu jamca i sudužnika stečajnog dužnika. Tražbinu nije bilo moguće priznati već će biti rez</w:t>
      </w:r>
      <w:r>
        <w:t>ervir</w:t>
      </w:r>
      <w:r w:rsidRPr="00D045F3">
        <w:t>ana u smislu odredbi čl. 143 SZ-a.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356"/>
        <w:contextualSpacing/>
        <w:jc w:val="both"/>
      </w:pPr>
      <w:r>
        <w:tab/>
      </w:r>
      <w:r>
        <w:tab/>
      </w:r>
      <w:r w:rsidRPr="009220CB">
        <w:t xml:space="preserve"> 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356"/>
        <w:contextualSpacing/>
        <w:jc w:val="both"/>
      </w:pP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356"/>
        <w:contextualSpacing/>
        <w:jc w:val="both"/>
      </w:pPr>
      <w:r>
        <w:tab/>
      </w:r>
      <w:r>
        <w:tab/>
      </w:r>
      <w:r w:rsidRPr="009220CB">
        <w:t xml:space="preserve">Tražbinu </w:t>
      </w:r>
      <w:r>
        <w:t xml:space="preserve">vjerovnika </w:t>
      </w:r>
      <w:r w:rsidRPr="00D045F3">
        <w:t xml:space="preserve">BRIONKA d.d., Pula, Tršćanska br. 35, OIB: 45422293596, u iznosu od 182.600.343,00 </w:t>
      </w:r>
      <w:r>
        <w:t xml:space="preserve">kn </w:t>
      </w:r>
      <w:r w:rsidRPr="009220CB">
        <w:t xml:space="preserve">stečajni upravitelj je </w:t>
      </w:r>
      <w:r>
        <w:t xml:space="preserve">osporio u cijelosti </w:t>
      </w:r>
      <w:r w:rsidRPr="00D045F3">
        <w:t>zbog toga što je stečajni vjerovnik prijavio tražbinu u svojstvu jamca i sudužnika stečajnog dužnika. Tražbinu nije bilo moguće priznati već će biti rez</w:t>
      </w:r>
      <w:r>
        <w:t>e</w:t>
      </w:r>
      <w:r w:rsidRPr="00D045F3">
        <w:t>rvi</w:t>
      </w:r>
      <w:r>
        <w:t>r</w:t>
      </w:r>
      <w:r w:rsidRPr="00D045F3">
        <w:t>ana u smislu odredbi čl. 143 SZ-a.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356"/>
        <w:contextualSpacing/>
        <w:jc w:val="both"/>
      </w:pPr>
      <w:r>
        <w:tab/>
      </w:r>
      <w:r>
        <w:tab/>
      </w:r>
      <w:r w:rsidRPr="009220CB">
        <w:t xml:space="preserve"> 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>
      <w:pPr>
        <w:ind w:firstLine="708"/>
        <w:jc w:val="both"/>
        <w:rPr>
          <w:color w:val="FF0000"/>
        </w:rPr>
      </w:pPr>
    </w:p>
    <w:p w:rsidRDefault="0005776B" w:rsidP="0005776B" w:rsidR="0005776B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356"/>
        <w:contextualSpacing/>
        <w:jc w:val="both"/>
      </w:pPr>
      <w:r>
        <w:tab/>
      </w:r>
      <w:r>
        <w:tab/>
      </w:r>
      <w:r w:rsidRPr="009220CB">
        <w:t xml:space="preserve">Tražbinu </w:t>
      </w:r>
      <w:r>
        <w:t xml:space="preserve">vjerovnika </w:t>
      </w:r>
      <w:r w:rsidRPr="00D045F3">
        <w:t>UVALE NEKRETNINA d.o.o., Dobricheva 7, Pula, OIB: 04332189761, u iznosu od 92.038.976,54 kn</w:t>
      </w:r>
      <w:r w:rsidRPr="009220CB">
        <w:t xml:space="preserve"> stečajni upravitelj je </w:t>
      </w:r>
      <w:r>
        <w:t xml:space="preserve">osporio u cijelosti </w:t>
      </w:r>
      <w:r w:rsidRPr="00D045F3">
        <w:t xml:space="preserve">zbog toga što je stečajni vjerovnik prijavio tražbinu u svojstvu jamca </w:t>
      </w:r>
      <w:r>
        <w:t xml:space="preserve">i sudužnika stečajnog dužnika. </w:t>
      </w:r>
      <w:r w:rsidRPr="00D045F3">
        <w:t>Tražbinu nije bilo moguće priznati već će biti rez</w:t>
      </w:r>
      <w:r>
        <w:t>ervir</w:t>
      </w:r>
      <w:r w:rsidRPr="00D045F3">
        <w:t>ana u smislu odredbi čl. 143 SZ-a.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356"/>
        <w:contextualSpacing/>
        <w:jc w:val="both"/>
      </w:pPr>
      <w:r>
        <w:tab/>
      </w:r>
      <w:r>
        <w:tab/>
      </w:r>
      <w:r w:rsidRPr="009220CB">
        <w:t xml:space="preserve"> 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356"/>
        <w:contextualSpacing/>
        <w:jc w:val="both"/>
      </w:pPr>
    </w:p>
    <w:p w:rsidRDefault="0005776B" w:rsidP="0005776B" w:rsidR="0005776B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356"/>
        <w:contextualSpacing/>
        <w:jc w:val="both"/>
      </w:pPr>
      <w:r>
        <w:tab/>
      </w:r>
      <w:r>
        <w:tab/>
      </w:r>
      <w:r w:rsidRPr="009220CB">
        <w:t xml:space="preserve">Tražbinu </w:t>
      </w:r>
      <w:r>
        <w:t xml:space="preserve">vjerovnika </w:t>
      </w:r>
      <w:r w:rsidRPr="00D045F3">
        <w:t>SIANA d.o.o., Pula, Dobricheva br. 7, OIB: 63194524842, u iznosu od 48.981.044,06 kn</w:t>
      </w:r>
      <w:r w:rsidRPr="009220CB">
        <w:t xml:space="preserve"> stečajni upravitelj je </w:t>
      </w:r>
      <w:r>
        <w:t xml:space="preserve">osporio </w:t>
      </w:r>
      <w:r w:rsidRPr="00D045F3">
        <w:t>u cijelosti zbog toga što je stečajni vjerovnik prijavio tražbinu u svojstvu jamca i sudužnika stečajnog dužnika. Tražbinu nije bilo moguće priznati već će biti rezrvivana u smislu odredbi čl. 143 SZ-a.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356"/>
        <w:contextualSpacing/>
        <w:jc w:val="both"/>
      </w:pPr>
      <w:r>
        <w:tab/>
      </w:r>
      <w:r>
        <w:tab/>
      </w:r>
      <w:r w:rsidRPr="009220CB">
        <w:t xml:space="preserve"> 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356"/>
        <w:contextualSpacing/>
        <w:jc w:val="both"/>
      </w:pPr>
    </w:p>
    <w:p w:rsidRDefault="0005776B" w:rsidP="0005776B" w:rsidR="0005776B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159"/>
        <w:contextualSpacing/>
        <w:jc w:val="both"/>
      </w:pPr>
      <w:r>
        <w:tab/>
      </w:r>
      <w:r>
        <w:tab/>
      </w:r>
      <w:r w:rsidRPr="009220CB">
        <w:t xml:space="preserve">Tražbinu </w:t>
      </w:r>
      <w:r>
        <w:t xml:space="preserve">vjerovnika </w:t>
      </w:r>
      <w:r w:rsidRPr="00D045F3">
        <w:t>CERP Centar za restrukturiranje i prodaju, Zagreb, Ivana Lučića 6, OIB: 38083028711, u iznosu od 173.970.295,36</w:t>
      </w:r>
      <w:r>
        <w:t xml:space="preserve"> kn</w:t>
      </w:r>
      <w:r w:rsidRPr="009220CB">
        <w:t xml:space="preserve"> stečajni upravitelj je </w:t>
      </w:r>
      <w:r>
        <w:t xml:space="preserve">osporio </w:t>
      </w:r>
      <w:r w:rsidRPr="00D045F3">
        <w:t>u cijelosti što se radi o ugovoru u korist trećeg pa prijavitelj tražbinu niti legitimiran prijaviti ovu tražbinu.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356"/>
        <w:contextualSpacing/>
        <w:jc w:val="both"/>
      </w:pPr>
      <w:r>
        <w:tab/>
      </w:r>
      <w:r>
        <w:tab/>
      </w:r>
      <w:r w:rsidRPr="009220CB">
        <w:t xml:space="preserve"> 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356"/>
        <w:contextualSpacing/>
        <w:jc w:val="both"/>
      </w:pPr>
    </w:p>
    <w:p w:rsidRDefault="0005776B" w:rsidP="0005776B" w:rsidR="0005776B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356"/>
        <w:contextualSpacing/>
        <w:jc w:val="both"/>
      </w:pPr>
      <w:r>
        <w:tab/>
      </w:r>
      <w:r>
        <w:tab/>
      </w:r>
      <w:r w:rsidRPr="009220CB">
        <w:t xml:space="preserve">Tražbinu </w:t>
      </w:r>
      <w:r>
        <w:t xml:space="preserve">vjerovnika </w:t>
      </w:r>
      <w:r w:rsidRPr="00D045F3">
        <w:t xml:space="preserve">ISTRA d.d., Narodni trg 10, Pula, OIB: 07538718933, u iznosu od 106.364.309,89 </w:t>
      </w:r>
      <w:r>
        <w:t>kn</w:t>
      </w:r>
      <w:r w:rsidRPr="009220CB">
        <w:t xml:space="preserve"> stečajni upravitelj je </w:t>
      </w:r>
      <w:r>
        <w:t xml:space="preserve">osporio </w:t>
      </w:r>
      <w:r w:rsidRPr="00D045F3">
        <w:t>zbog toga što je prijavljen s osnova sudužništva i jamstva, koji iznos kao takav nije mogao biti priznat već eventualno rezer</w:t>
      </w:r>
      <w:r>
        <w:t>v</w:t>
      </w:r>
      <w:r w:rsidRPr="00D045F3">
        <w:t>i</w:t>
      </w:r>
      <w:r>
        <w:t>r</w:t>
      </w:r>
      <w:r w:rsidRPr="00D045F3">
        <w:t>an u smislu odredbi čl. 143 SZ-a.</w:t>
      </w:r>
    </w:p>
    <w:p w:rsidRDefault="0005776B" w:rsidP="0005776B" w:rsidR="0005776B">
      <w:pPr>
        <w:widowControl w:val="false"/>
        <w:tabs>
          <w:tab w:pos="90" w:val="left"/>
        </w:tabs>
        <w:autoSpaceDE w:val="false"/>
        <w:autoSpaceDN w:val="false"/>
        <w:adjustRightInd w:val="false"/>
        <w:spacing w:before="356"/>
        <w:contextualSpacing/>
        <w:jc w:val="both"/>
      </w:pPr>
      <w:r>
        <w:tab/>
      </w:r>
      <w:r>
        <w:tab/>
      </w:r>
      <w:r w:rsidRPr="009220CB">
        <w:t xml:space="preserve"> Na ročištu osporavanja nisu otklonjena pa su vjerovnici osporenih tražbina upućeni u parnicu jer za osporenu tražbinu ne postoji ovršna isprava, te je odluka donesena na temelju odredbe čl. 266. st. 1. i čl. 267. st 1. SZ-a.</w:t>
      </w:r>
    </w:p>
    <w:p w:rsidRDefault="0005776B" w:rsidP="0005776B" w:rsidR="0005776B" w:rsidRPr="00626047">
      <w:pPr>
        <w:ind w:firstLine="708"/>
        <w:jc w:val="both"/>
      </w:pPr>
    </w:p>
    <w:p w:rsidRDefault="0005776B" w:rsidP="0005776B" w:rsidR="0005776B" w:rsidRPr="00E86B17">
      <w:pPr>
        <w:ind w:firstLine="708"/>
        <w:jc w:val="center"/>
      </w:pPr>
      <w:r w:rsidRPr="00E86B17">
        <w:t>U Pazinu</w:t>
      </w:r>
      <w:r>
        <w:t>,</w:t>
      </w:r>
      <w:r w:rsidRPr="00E86B17">
        <w:t xml:space="preserve"> </w:t>
      </w:r>
      <w:r>
        <w:t>1. kolovoza 2018</w:t>
      </w:r>
      <w:r w:rsidRPr="00E86B17">
        <w:t>.</w:t>
      </w:r>
    </w:p>
    <w:p w:rsidRDefault="0005776B" w:rsidP="0005776B" w:rsidR="0005776B" w:rsidRPr="00E86B17">
      <w:pPr>
        <w:ind w:firstLine="708"/>
        <w:jc w:val="center"/>
      </w:pPr>
    </w:p>
    <w:p w:rsidRDefault="0005776B" w:rsidP="0005776B" w:rsidR="0005776B" w:rsidRPr="00E86B17">
      <w:pPr>
        <w:ind w:firstLine="708"/>
        <w:jc w:val="center"/>
      </w:pPr>
    </w:p>
    <w:p w:rsidRDefault="0005776B" w:rsidP="0005776B" w:rsidR="0005776B" w:rsidRPr="00E86B17">
      <w:pPr>
        <w:ind w:firstLine="708" w:left="5664"/>
        <w:jc w:val="center"/>
      </w:pPr>
      <w:r w:rsidRPr="00E86B17">
        <w:t>Stečajni sudac</w:t>
      </w:r>
    </w:p>
    <w:p w:rsidRDefault="0005776B" w:rsidP="0005776B" w:rsidR="0005776B">
      <w:pPr>
        <w:ind w:firstLine="708" w:left="4956"/>
        <w:jc w:val="center"/>
      </w:pPr>
      <w:r w:rsidRPr="00E86B17">
        <w:t xml:space="preserve">           Damir Rabar</w:t>
      </w:r>
      <w:r>
        <w:t>, v.r.</w:t>
      </w:r>
    </w:p>
    <w:p w:rsidRDefault="0005776B" w:rsidP="0005776B" w:rsidR="0005776B">
      <w:pPr>
        <w:ind w:firstLine="708" w:left="4956"/>
        <w:jc w:val="center"/>
      </w:pPr>
    </w:p>
    <w:p w:rsidRDefault="0005776B" w:rsidP="0005776B" w:rsidR="0005776B">
      <w:pPr>
        <w:ind w:firstLine="708" w:left="4956"/>
        <w:jc w:val="center"/>
      </w:pPr>
    </w:p>
    <w:p w:rsidRDefault="0005776B" w:rsidP="0005776B" w:rsidR="0005776B" w:rsidRPr="00E86B17">
      <w:pPr>
        <w:ind w:firstLine="708" w:left="4956"/>
        <w:jc w:val="center"/>
      </w:pPr>
    </w:p>
    <w:p w:rsidRDefault="0005776B" w:rsidP="0005776B" w:rsidR="0005776B" w:rsidRPr="00E86B17">
      <w:pPr>
        <w:jc w:val="both"/>
      </w:pPr>
      <w:r w:rsidRPr="00E86B17">
        <w:t>UPUTA O PRAVNOM LIJEKU:</w:t>
      </w:r>
    </w:p>
    <w:p w:rsidRDefault="0005776B" w:rsidP="0005776B" w:rsidR="0005776B">
      <w:pPr>
        <w:ind w:firstLine="708"/>
        <w:jc w:val="both"/>
      </w:pPr>
      <w:r w:rsidRPr="00A527B9"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</w:t>
      </w:r>
      <w:r>
        <w:t>.</w:t>
      </w:r>
    </w:p>
    <w:p w:rsidRDefault="0005776B" w:rsidP="0005776B" w:rsidR="0005776B">
      <w:pPr>
        <w:ind w:left="7080"/>
        <w:jc w:val="both"/>
      </w:pPr>
    </w:p>
    <w:p w:rsidRDefault="0005776B" w:rsidP="0005776B" w:rsidR="0005776B" w:rsidRPr="00E86B17">
      <w:pPr>
        <w:ind w:left="7080"/>
        <w:jc w:val="both"/>
      </w:pPr>
    </w:p>
    <w:p w:rsidRDefault="0005776B" w:rsidP="0005776B" w:rsidR="0005776B" w:rsidRPr="00E86B17">
      <w:r>
        <w:t>DNA:</w:t>
      </w:r>
    </w:p>
    <w:p w:rsidRDefault="0005776B" w:rsidP="0005776B" w:rsidR="0005776B" w:rsidRPr="00E86B17">
      <w:pPr>
        <w:jc w:val="both"/>
      </w:pPr>
      <w:r>
        <w:t xml:space="preserve">- </w:t>
      </w:r>
      <w:r w:rsidRPr="00E86B17">
        <w:t>e-oglasna ploča suda 8 dana (čl. 265. st. 2. SZ-a)</w:t>
      </w:r>
      <w:r>
        <w:t>,</w:t>
      </w:r>
    </w:p>
    <w:p w:rsidRDefault="0005776B" w:rsidP="0005776B" w:rsidR="0005776B">
      <w:r>
        <w:softHyphen/>
        <w:t xml:space="preserve">- </w:t>
      </w:r>
      <w:r w:rsidRPr="00D045F3">
        <w:t xml:space="preserve">Branko Kaić, Zoranićeva 11, Pula, </w:t>
      </w:r>
      <w:r>
        <w:t xml:space="preserve">po pun. Štok Loredana, Pula, </w:t>
      </w:r>
      <w:r w:rsidRPr="00B02343">
        <w:t>Kranjčevićeva 16</w:t>
      </w:r>
      <w:r>
        <w:t>,</w:t>
      </w:r>
    </w:p>
    <w:p w:rsidRDefault="0005776B" w:rsidP="0005776B" w:rsidR="0005776B" w:rsidRPr="00E86B17">
      <w:r>
        <w:t xml:space="preserve">- </w:t>
      </w:r>
      <w:r w:rsidRPr="00D045F3">
        <w:t>Javni bilježnik Branko Jakić, Zelinska 3, Zagreb</w:t>
      </w:r>
    </w:p>
    <w:p w:rsidRDefault="0005776B" w:rsidP="0005776B" w:rsidR="0005776B">
      <w:r>
        <w:t xml:space="preserve">- </w:t>
      </w:r>
      <w:r w:rsidRPr="00D045F3">
        <w:t>ISTRA d.d., Narodni trg 10, Pula</w:t>
      </w:r>
    </w:p>
    <w:p w:rsidRDefault="0005776B" w:rsidP="0005776B" w:rsidR="0005776B">
      <w:r>
        <w:t xml:space="preserve">- </w:t>
      </w:r>
      <w:r w:rsidRPr="00D045F3">
        <w:t>DICENTRA d.o.o., Gornjodravska obala 90 c, Osijek</w:t>
      </w:r>
    </w:p>
    <w:p w:rsidRDefault="0005776B" w:rsidP="0005776B" w:rsidR="0005776B">
      <w:r>
        <w:t>- CAMELOT d.o.o., Frankopanska 22, Zagreb</w:t>
      </w:r>
    </w:p>
    <w:p w:rsidRDefault="0005776B" w:rsidP="0005776B" w:rsidR="0005776B">
      <w:r>
        <w:t xml:space="preserve">- </w:t>
      </w:r>
      <w:r w:rsidRPr="00D045F3">
        <w:t xml:space="preserve">Puratos Konding d.o.o., Radnička cesta 184, Zagreb, </w:t>
      </w:r>
      <w:r>
        <w:t xml:space="preserve">po pun. Hrvoje Vidan, Zagreb, </w:t>
      </w:r>
      <w:r w:rsidRPr="00B02343">
        <w:t>Preradovićeva 10/III</w:t>
      </w:r>
      <w:r>
        <w:t>,</w:t>
      </w:r>
    </w:p>
    <w:p w:rsidRDefault="0005776B" w:rsidP="0005776B" w:rsidR="0005776B">
      <w:r>
        <w:t xml:space="preserve">- </w:t>
      </w:r>
      <w:r w:rsidRPr="00D045F3">
        <w:t xml:space="preserve">PRIVREDNA BANKA ZAGREB d.d., Zagreb, </w:t>
      </w:r>
      <w:r>
        <w:t>po pun. OD Suić &amp; Škunca d.o.o. Zagreb, Domagojeva 14,</w:t>
      </w:r>
    </w:p>
    <w:p w:rsidRDefault="0005776B" w:rsidP="0005776B" w:rsidR="0005776B">
      <w:r>
        <w:t xml:space="preserve">- </w:t>
      </w:r>
      <w:r w:rsidRPr="00D045F3">
        <w:t>SQUALUS d.o.o., Rohreggerova 64, Pula</w:t>
      </w:r>
    </w:p>
    <w:p w:rsidRDefault="0005776B" w:rsidP="0005776B" w:rsidR="0005776B">
      <w:r>
        <w:t xml:space="preserve">- </w:t>
      </w:r>
      <w:r w:rsidRPr="00D045F3">
        <w:t>ŠAFRAM d.o.o. , Oranice 118, Zagreb</w:t>
      </w:r>
    </w:p>
    <w:p w:rsidRDefault="0005776B" w:rsidP="0005776B" w:rsidR="0005776B">
      <w:r>
        <w:t xml:space="preserve">- </w:t>
      </w:r>
      <w:r w:rsidRPr="00D045F3">
        <w:t>PODRAVSKA BANKA d.d., Koprivnica, Opatička 3</w:t>
      </w:r>
    </w:p>
    <w:p w:rsidRDefault="0005776B" w:rsidP="0005776B" w:rsidR="0005776B">
      <w:r>
        <w:t xml:space="preserve">- </w:t>
      </w:r>
      <w:r w:rsidRPr="00D045F3">
        <w:t>FRANCK d.d., Zagreb, Vodovodna 20</w:t>
      </w:r>
    </w:p>
    <w:p w:rsidRDefault="0005776B" w:rsidP="0005776B" w:rsidR="0005776B">
      <w:r>
        <w:t xml:space="preserve">- </w:t>
      </w:r>
      <w:r w:rsidRPr="00D045F3">
        <w:t>EMO-ADRIA d.o.o., Bašini 3, Solin</w:t>
      </w:r>
    </w:p>
    <w:p w:rsidRDefault="0005776B" w:rsidP="0005776B" w:rsidR="0005776B">
      <w:r>
        <w:t xml:space="preserve">- </w:t>
      </w:r>
      <w:r w:rsidRPr="00D045F3">
        <w:t>AGROKOKA – PULA d.o.o., Valmade 58, Pula</w:t>
      </w:r>
    </w:p>
    <w:p w:rsidRDefault="0005776B" w:rsidP="0005776B" w:rsidR="0005776B">
      <w:r>
        <w:t xml:space="preserve">- </w:t>
      </w:r>
      <w:r w:rsidRPr="00D045F3">
        <w:t xml:space="preserve">Ante Mrdeža, Pavla Hatza 3, Zagreb, </w:t>
      </w:r>
      <w:r>
        <w:t xml:space="preserve">i </w:t>
      </w:r>
      <w:r w:rsidRPr="00D045F3">
        <w:t>Mladen Mrdeža, I.L. Ribara 7, Poreč</w:t>
      </w:r>
      <w:r>
        <w:t xml:space="preserve"> po pun. ZOU Ana Blečić Jelenković i Anela Troskot, Rijeka, </w:t>
      </w:r>
      <w:r w:rsidRPr="00B02343">
        <w:t>Frana Supila 11</w:t>
      </w:r>
      <w:r>
        <w:t>,</w:t>
      </w:r>
    </w:p>
    <w:p w:rsidRDefault="0005776B" w:rsidP="0005776B" w:rsidR="0005776B">
      <w:r>
        <w:t xml:space="preserve">- </w:t>
      </w:r>
      <w:r w:rsidRPr="00D045F3">
        <w:t>UNIIMPEX d.o.o., Brnasi 11, Viškovo</w:t>
      </w:r>
    </w:p>
    <w:p w:rsidRDefault="0005776B" w:rsidP="0005776B" w:rsidR="0005776B">
      <w:r>
        <w:t xml:space="preserve">- </w:t>
      </w:r>
      <w:r w:rsidRPr="00D045F3">
        <w:t>TI.TON.GRUPA d.o.o., Massa Lombarda 22, Poreč</w:t>
      </w:r>
    </w:p>
    <w:p w:rsidRDefault="0005776B" w:rsidP="0005776B" w:rsidR="0005776B">
      <w:r>
        <w:t xml:space="preserve">- </w:t>
      </w:r>
      <w:r w:rsidRPr="00D045F3">
        <w:t>VODOVOD PULA d.o.o.</w:t>
      </w:r>
      <w:r>
        <w:t xml:space="preserve"> Radićeva 9, Pula</w:t>
      </w:r>
    </w:p>
    <w:p w:rsidRDefault="0005776B" w:rsidP="0005776B" w:rsidR="0005776B">
      <w:r>
        <w:t xml:space="preserve">- </w:t>
      </w:r>
      <w:r w:rsidRPr="00D045F3">
        <w:t>ANDRE d.o.o., Giardini 14, Pula</w:t>
      </w:r>
    </w:p>
    <w:p w:rsidRDefault="0005776B" w:rsidP="0005776B" w:rsidR="0005776B">
      <w:r>
        <w:t xml:space="preserve">- </w:t>
      </w:r>
      <w:r w:rsidRPr="00D045F3">
        <w:t xml:space="preserve">MED EKO SERVIS d.o.o., Pomer 1, Pomer, Pula, </w:t>
      </w:r>
      <w:r>
        <w:t xml:space="preserve">po pun. Vesna Selak, Pula, </w:t>
      </w:r>
      <w:r w:rsidRPr="00B02343">
        <w:t>Flanatička 11/III</w:t>
      </w:r>
      <w:r>
        <w:t>,</w:t>
      </w:r>
    </w:p>
    <w:p w:rsidRDefault="0005776B" w:rsidP="0005776B" w:rsidR="0005776B">
      <w:r>
        <w:t>-</w:t>
      </w:r>
      <w:r w:rsidRPr="00B55FC0">
        <w:t xml:space="preserve"> </w:t>
      </w:r>
      <w:r w:rsidRPr="00D045F3">
        <w:t xml:space="preserve">LORIMEX d.o.o., Labin, Rudarska 1, </w:t>
      </w:r>
      <w:r>
        <w:t xml:space="preserve">po pun. Igor Vretanar, Labin, </w:t>
      </w:r>
      <w:r w:rsidRPr="00B02343">
        <w:t>Svete Katarine 6</w:t>
      </w:r>
      <w:r>
        <w:t>,</w:t>
      </w:r>
    </w:p>
    <w:p w:rsidRDefault="0005776B" w:rsidP="0005776B" w:rsidR="0005776B">
      <w:r>
        <w:t>-</w:t>
      </w:r>
      <w:r w:rsidRPr="00B55FC0">
        <w:t xml:space="preserve"> </w:t>
      </w:r>
      <w:r w:rsidRPr="00D045F3">
        <w:t xml:space="preserve">IMEX BANKA </w:t>
      </w:r>
      <w:r>
        <w:t xml:space="preserve">d.d.Split, Split, Tolstojeva </w:t>
      </w:r>
      <w:r w:rsidRPr="00D045F3">
        <w:t>br.6</w:t>
      </w:r>
    </w:p>
    <w:p w:rsidRDefault="0005776B" w:rsidP="0005776B" w:rsidR="0005776B">
      <w:r>
        <w:t xml:space="preserve">- </w:t>
      </w:r>
      <w:r w:rsidRPr="00D045F3">
        <w:t>GAVRILOVIĆ d.o.o., Petrinja, Gavrilovićev trg 1</w:t>
      </w:r>
    </w:p>
    <w:p w:rsidRDefault="0005776B" w:rsidP="0005776B" w:rsidR="0005776B">
      <w:r>
        <w:t xml:space="preserve">- </w:t>
      </w:r>
      <w:r w:rsidRPr="00D045F3">
        <w:t>Nina Ragač, Zagreb, Lj</w:t>
      </w:r>
      <w:r>
        <w:t>.</w:t>
      </w:r>
      <w:r w:rsidRPr="00D045F3">
        <w:t xml:space="preserve"> Jonkea br. 16, </w:t>
      </w:r>
      <w:r>
        <w:t xml:space="preserve">po pun. Luka Šumberac, Pula, </w:t>
      </w:r>
      <w:r w:rsidRPr="00B02343">
        <w:t>Flanatička 16</w:t>
      </w:r>
      <w:r>
        <w:t>,</w:t>
      </w:r>
    </w:p>
    <w:p w:rsidRDefault="0005776B" w:rsidP="0005776B" w:rsidR="0005776B">
      <w:r>
        <w:t xml:space="preserve">- </w:t>
      </w:r>
      <w:r w:rsidRPr="00D045F3">
        <w:t xml:space="preserve">PULJANKA – BRIONKA d.o.o., Pula, Tršćanska br. 35, </w:t>
      </w:r>
      <w:r>
        <w:t xml:space="preserve">i </w:t>
      </w:r>
      <w:r w:rsidRPr="00D045F3">
        <w:t>BRIONKA d.d., Pula, Tršćanska br. 35</w:t>
      </w:r>
      <w:r>
        <w:t xml:space="preserve">, po pun. Igor Belić, Pula, </w:t>
      </w:r>
      <w:r w:rsidRPr="00B02343">
        <w:t>Zagrebačka 43</w:t>
      </w:r>
      <w:r>
        <w:t>,</w:t>
      </w:r>
    </w:p>
    <w:p w:rsidRDefault="0005776B" w:rsidP="0005776B" w:rsidR="0005776B">
      <w:r>
        <w:t xml:space="preserve">- </w:t>
      </w:r>
      <w:r w:rsidRPr="00D045F3">
        <w:t>UVALE NEKRETNINA d.o.o., Dobricheva 7</w:t>
      </w:r>
    </w:p>
    <w:p w:rsidRDefault="0005776B" w:rsidP="0005776B" w:rsidR="0005776B">
      <w:r>
        <w:t xml:space="preserve">- </w:t>
      </w:r>
      <w:r w:rsidRPr="00D045F3">
        <w:t>SIANA d.o.o., Pula, Dobricheva br. 7</w:t>
      </w:r>
    </w:p>
    <w:p w:rsidRDefault="0005776B" w:rsidP="0005776B" w:rsidR="0005776B" w:rsidRPr="00E86B17">
      <w:r>
        <w:t xml:space="preserve">- </w:t>
      </w:r>
      <w:r w:rsidRPr="00D045F3">
        <w:t>CERP Centar za restrukturiranje i prodaju, Zagreb, Ivana Lučića 6</w:t>
      </w:r>
      <w:r>
        <w:t>.</w:t>
      </w:r>
    </w:p>
    <w:p w:rsidRDefault="00B55FC0" w:rsidP="0005776B" w:rsidR="00B55FC0" w:rsidRPr="0005776B"/>
    <w:sectPr w:rsidSect="00B7471A" w:rsidR="00B55FC0" w:rsidRPr="0005776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A18" w:rsidP="00F546B4" w:rsidR="00F92A18">
      <w:r>
        <w:separator/>
      </w:r>
    </w:p>
  </w:endnote>
  <w:endnote w:id="0" w:type="continuationSeparator">
    <w:p w:rsidRDefault="00F92A18" w:rsidP="00F546B4" w:rsidR="00F92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A18" w:rsidP="00F546B4" w:rsidR="00F92A18">
      <w:r>
        <w:separator/>
      </w:r>
    </w:p>
  </w:footnote>
  <w:footnote w:id="0" w:type="continuationSeparator">
    <w:p w:rsidRDefault="00F92A18" w:rsidP="00F546B4" w:rsidR="00F92A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A18" w:rsidP="00B7471A" w:rsidR="00F92A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2A18" w:rsidR="00F92A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A18" w:rsidP="00B7471A" w:rsidR="00F92A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51DA">
      <w:rPr>
        <w:rStyle w:val="Brojstranice"/>
        <w:noProof/>
      </w:rPr>
      <w:t>21</w:t>
    </w:r>
    <w:r>
      <w:rPr>
        <w:rStyle w:val="Brojstranice"/>
      </w:rPr>
      <w:fldChar w:fldCharType="end"/>
    </w:r>
  </w:p>
  <w:p w:rsidRDefault="00F92A18" w:rsidP="00B7471A" w:rsidR="00F92A18">
    <w:pPr>
      <w:pStyle w:val="Zaglavlje"/>
    </w:pPr>
    <w:r>
      <w:tab/>
    </w:r>
    <w:r>
      <w:tab/>
    </w:r>
    <w:r w:rsidRPr="00E86B17">
      <w:t>1 St-</w:t>
    </w:r>
    <w:r>
      <w:t>455</w:t>
    </w:r>
    <w:r w:rsidRPr="00E86B17">
      <w:t>/</w:t>
    </w:r>
    <w:r>
      <w:t>20</w:t>
    </w:r>
    <w:r w:rsidRPr="00E86B17">
      <w:t>1</w:t>
    </w:r>
    <w:r>
      <w:t>8</w:t>
    </w:r>
    <w:r w:rsidRPr="00E86B17">
      <w:t>-</w:t>
    </w:r>
    <w:r>
      <w:t>61</w:t>
    </w:r>
  </w:p>
  <w:p w:rsidRDefault="00F92A18" w:rsidP="00B7471A" w:rsidR="00F92A18">
    <w:pPr>
      <w:pStyle w:val="Zaglavlje"/>
    </w:pPr>
  </w:p>
  <w:p w:rsidRDefault="00F92A18" w:rsidP="00B7471A" w:rsidR="00F92A18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A18" w:rsidP="006C3CA4" w:rsidR="00F92A18">
    <w:pPr>
      <w:pStyle w:val="Zaglavlje"/>
      <w:jc w:val="right"/>
    </w:pPr>
    <w:r>
      <w:tab/>
    </w:r>
    <w:r>
      <w:tab/>
    </w:r>
    <w:r w:rsidRPr="00E86B17">
      <w:t>1 St-</w:t>
    </w:r>
    <w:r>
      <w:t>455</w:t>
    </w:r>
    <w:r w:rsidRPr="00E86B17">
      <w:t>/</w:t>
    </w:r>
    <w:r>
      <w:t>20</w:t>
    </w:r>
    <w:r w:rsidRPr="00E86B17">
      <w:t>1</w:t>
    </w:r>
    <w:r>
      <w:t>8</w:t>
    </w:r>
    <w:r w:rsidRPr="00E86B17">
      <w:t>-</w:t>
    </w:r>
    <w:r>
      <w:t>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35C0C"/>
    <w:rsid w:val="00040D27"/>
    <w:rsid w:val="0005776B"/>
    <w:rsid w:val="00073D79"/>
    <w:rsid w:val="0007625B"/>
    <w:rsid w:val="000A4BB7"/>
    <w:rsid w:val="000D10F8"/>
    <w:rsid w:val="000D3BA6"/>
    <w:rsid w:val="000E3D66"/>
    <w:rsid w:val="00111C0D"/>
    <w:rsid w:val="00134F63"/>
    <w:rsid w:val="00156FFB"/>
    <w:rsid w:val="00173548"/>
    <w:rsid w:val="00183306"/>
    <w:rsid w:val="001A1123"/>
    <w:rsid w:val="001A2CB0"/>
    <w:rsid w:val="0020443A"/>
    <w:rsid w:val="002071C9"/>
    <w:rsid w:val="00246214"/>
    <w:rsid w:val="00256CA5"/>
    <w:rsid w:val="00264A9F"/>
    <w:rsid w:val="00273265"/>
    <w:rsid w:val="00285A1C"/>
    <w:rsid w:val="00296CD6"/>
    <w:rsid w:val="002C3D7A"/>
    <w:rsid w:val="00310350"/>
    <w:rsid w:val="00324213"/>
    <w:rsid w:val="003613FF"/>
    <w:rsid w:val="00363EEE"/>
    <w:rsid w:val="00381586"/>
    <w:rsid w:val="00396B13"/>
    <w:rsid w:val="003C0A0A"/>
    <w:rsid w:val="003D419E"/>
    <w:rsid w:val="003F1D38"/>
    <w:rsid w:val="003F5BCC"/>
    <w:rsid w:val="003F7A63"/>
    <w:rsid w:val="00445B29"/>
    <w:rsid w:val="004522F1"/>
    <w:rsid w:val="00485BFC"/>
    <w:rsid w:val="004F0B82"/>
    <w:rsid w:val="00501B9C"/>
    <w:rsid w:val="005066D2"/>
    <w:rsid w:val="00547456"/>
    <w:rsid w:val="00554328"/>
    <w:rsid w:val="005851DA"/>
    <w:rsid w:val="005A1E28"/>
    <w:rsid w:val="005D14AE"/>
    <w:rsid w:val="005D51FB"/>
    <w:rsid w:val="005D65B7"/>
    <w:rsid w:val="005E6174"/>
    <w:rsid w:val="005F4BCD"/>
    <w:rsid w:val="00603386"/>
    <w:rsid w:val="00611A3C"/>
    <w:rsid w:val="00614304"/>
    <w:rsid w:val="00626047"/>
    <w:rsid w:val="00630075"/>
    <w:rsid w:val="00631789"/>
    <w:rsid w:val="0064102D"/>
    <w:rsid w:val="006415DB"/>
    <w:rsid w:val="0066742A"/>
    <w:rsid w:val="006C3CA4"/>
    <w:rsid w:val="006D274A"/>
    <w:rsid w:val="006F3547"/>
    <w:rsid w:val="00700D85"/>
    <w:rsid w:val="007075BA"/>
    <w:rsid w:val="00712213"/>
    <w:rsid w:val="0073144C"/>
    <w:rsid w:val="00747FA2"/>
    <w:rsid w:val="007622BD"/>
    <w:rsid w:val="00771EC1"/>
    <w:rsid w:val="0078523D"/>
    <w:rsid w:val="0079611E"/>
    <w:rsid w:val="008052C6"/>
    <w:rsid w:val="00810499"/>
    <w:rsid w:val="00810B70"/>
    <w:rsid w:val="00812D34"/>
    <w:rsid w:val="00844C7C"/>
    <w:rsid w:val="00884E25"/>
    <w:rsid w:val="008D7934"/>
    <w:rsid w:val="008E4512"/>
    <w:rsid w:val="008F4870"/>
    <w:rsid w:val="008F5FDD"/>
    <w:rsid w:val="00910850"/>
    <w:rsid w:val="0091282E"/>
    <w:rsid w:val="009220CB"/>
    <w:rsid w:val="009270BE"/>
    <w:rsid w:val="00927C07"/>
    <w:rsid w:val="00942F8B"/>
    <w:rsid w:val="0094722D"/>
    <w:rsid w:val="00975633"/>
    <w:rsid w:val="00985388"/>
    <w:rsid w:val="009A1D74"/>
    <w:rsid w:val="00A05DB7"/>
    <w:rsid w:val="00A20B44"/>
    <w:rsid w:val="00A32D48"/>
    <w:rsid w:val="00A42DC4"/>
    <w:rsid w:val="00A56CA5"/>
    <w:rsid w:val="00A72F71"/>
    <w:rsid w:val="00AA2440"/>
    <w:rsid w:val="00AC238F"/>
    <w:rsid w:val="00AC5CC1"/>
    <w:rsid w:val="00AD219A"/>
    <w:rsid w:val="00AE4298"/>
    <w:rsid w:val="00B24914"/>
    <w:rsid w:val="00B34C9E"/>
    <w:rsid w:val="00B40BF2"/>
    <w:rsid w:val="00B55FC0"/>
    <w:rsid w:val="00B7471A"/>
    <w:rsid w:val="00B97137"/>
    <w:rsid w:val="00BC4CE5"/>
    <w:rsid w:val="00BD7233"/>
    <w:rsid w:val="00C3539A"/>
    <w:rsid w:val="00C51FE1"/>
    <w:rsid w:val="00C72755"/>
    <w:rsid w:val="00C77D96"/>
    <w:rsid w:val="00CD1887"/>
    <w:rsid w:val="00CF7408"/>
    <w:rsid w:val="00D16276"/>
    <w:rsid w:val="00D43FE1"/>
    <w:rsid w:val="00D46EA0"/>
    <w:rsid w:val="00D83900"/>
    <w:rsid w:val="00D93963"/>
    <w:rsid w:val="00DA3640"/>
    <w:rsid w:val="00DB7F37"/>
    <w:rsid w:val="00DD7258"/>
    <w:rsid w:val="00DE5B2B"/>
    <w:rsid w:val="00DF1005"/>
    <w:rsid w:val="00E17FF3"/>
    <w:rsid w:val="00E27439"/>
    <w:rsid w:val="00E40F8F"/>
    <w:rsid w:val="00E51BB1"/>
    <w:rsid w:val="00E56383"/>
    <w:rsid w:val="00E86B17"/>
    <w:rsid w:val="00EB409B"/>
    <w:rsid w:val="00EC48C0"/>
    <w:rsid w:val="00EC58F9"/>
    <w:rsid w:val="00ED1D6D"/>
    <w:rsid w:val="00F2316C"/>
    <w:rsid w:val="00F23403"/>
    <w:rsid w:val="00F40BD0"/>
    <w:rsid w:val="00F546B4"/>
    <w:rsid w:val="00F60C27"/>
    <w:rsid w:val="00F85467"/>
    <w:rsid w:val="00F92A18"/>
    <w:rsid w:val="00FA3066"/>
    <w:rsid w:val="00FC23D3"/>
    <w:rsid w:val="00FD7F70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1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1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1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1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1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1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1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1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1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25.4.2018. spis na uvidu
kod ODO PULA na broj K-DO-239/2018</izvorni_sadrzaj>
    <derivirana_varijabla naziv="DomainObject.Predmet.Opis_1">od dana 25.4.2018. spis na uvidu
kod ODO PULA na broj K-DO-239/2018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St-455/2017</izvorni_sadrzaj>
    <derivirana_varijabla naziv="DomainObject.Predmet.OznakaBroj_1">St-455/2017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04.06.2018. U PISARNICU SE ŠALJE
SAMO ZADNJI SVEŽANJ SPISA
DANA 18.07.2018. U SPIS PREDANO IZVJEŠĆE STEČAJNOG UPRAV.
I 3 PLAVA REGISTRATORA SA OBRASCIMA
PRIJAVA TRAŽBINA(138)-OSTALI REGISTRATORI KOD STEČAJNOG UPRAVITELJASUKLADNO DOG. SA STEČ.SUC</izvorni_sadrzaj>
    <derivirana_varijabla naziv="DomainObject.Predmet.PrimjedbaSuca_1">OD 04.06.2018. U PISARNICU SE ŠALJE
SAMO ZADNJI SVEŽANJ SPISA
DANA 18.07.2018. U SPIS PREDANO IZVJEŠĆE STEČAJNOG UPRAV.
I 3 PLAVA REGISTRATORA SA OBRASCIMA
PRIJAVA TRAŽBINA(138)-OSTALI REGISTRATORI KOD STEČAJNOG UPRAVITELJASUKLADNO DOG. SA STEČ.SUC</derivirana_varijabla>
  </DomainObject.Predmet.PrimjedbaSuca>
  <DomainObject.Predmet.ProtustrankaFormated>
    <izvorni_sadrzaj>  PULJANKA d.d. u stečaju, PULA</izvorni_sadrzaj>
    <derivirana_varijabla naziv="DomainObject.Predmet.ProtustrankaFormated_1">  PULJANKA d.d. u stečaju, PULA</derivirana_varijabla>
  </DomainObject.Predmet.ProtustrankaFormated>
  <DomainObject.Predmet.ProtustrankaFormatedOIB>
    <izvorni_sadrzaj>  PULJANKA d.d. u stečaju, PULA, OIB 63315096047</izvorni_sadrzaj>
    <derivirana_varijabla naziv="DomainObject.Predmet.ProtustrankaFormatedOIB_1">  PULJANKA d.d. u stečaju, PULA, OIB 63315096047</derivirana_varijabla>
  </DomainObject.Predmet.ProtustrankaFormatedOIB>
  <DomainObject.Predmet.ProtustrankaFormatedWithAdress>
    <izvorni_sadrzaj> PULJANKA d.d. u stečaju, PULA, Anticova 5, 52100 Pula</izvorni_sadrzaj>
    <derivirana_varijabla naziv="DomainObject.Predmet.ProtustrankaFormatedWithAdress_1"> PULJANKA d.d. u stečaju, PULA, Anticova 5, 52100 Pula</derivirana_varijabla>
  </DomainObject.Predmet.ProtustrankaFormatedWithAdress>
  <DomainObject.Predmet.ProtustrankaFormatedWithAdressOIB>
    <izvorni_sadrzaj> PULJANKA d.d. u stečaju, PULA, OIB 63315096047, Anticova 5, 52100 Pula</izvorni_sadrzaj>
    <derivirana_varijabla naziv="DomainObject.Predmet.ProtustrankaFormatedWithAdressOIB_1"> PULJANKA d.d. u stečaju, PULA, OIB 63315096047, Anticova 5, 52100 Pula</derivirana_varijabla>
  </DomainObject.Predmet.ProtustrankaFormatedWithAdressOIB>
  <DomainObject.Predmet.ProtustrankaWithAdress>
    <izvorni_sadrzaj>PULJANKA d.d. u stečaju, PULA Anticova 5, 52100 Pula</izvorni_sadrzaj>
    <derivirana_varijabla naziv="DomainObject.Predmet.ProtustrankaWithAdress_1">PULJANKA d.d. u stečaju, PULA Anticova 5, 52100 Pula</derivirana_varijabla>
  </DomainObject.Predmet.ProtustrankaWithAdress>
  <DomainObject.Predmet.ProtustrankaWithAdressOIB>
    <izvorni_sadrzaj>PULJANKA d.d. u stečaju, PULA, OIB 63315096047, Anticova 5, 52100 Pula</izvorni_sadrzaj>
    <derivirana_varijabla naziv="DomainObject.Predmet.ProtustrankaWithAdressOIB_1">PULJANKA d.d. u stečaju, PULA, OIB 63315096047, Anticova 5, 52100 Pula</derivirana_varijabla>
  </DomainObject.Predmet.ProtustrankaWithAdressOIB>
  <DomainObject.Predmet.ProtustrankaNazivFormated>
    <izvorni_sadrzaj>PULJANKA d.d. u stečaju, PULA</izvorni_sadrzaj>
    <derivirana_varijabla naziv="DomainObject.Predmet.ProtustrankaNazivFormated_1">PULJANKA d.d. u stečaju, PULA</derivirana_varijabla>
  </DomainObject.Predmet.ProtustrankaNazivFormated>
  <DomainObject.Predmet.ProtustrankaNazivFormatedOIB>
    <izvorni_sadrzaj>PULJANKA d.d. u stečaju, PULA, OIB 63315096047</izvorni_sadrzaj>
    <derivirana_varijabla naziv="DomainObject.Predmet.ProtustrankaNazivFormatedOIB_1">PULJANKA d.d. u stečaju, PULA, OIB 63315096047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lipnja 2018.</izvorni_sadrzaj>
    <derivirana_varijabla naziv="DomainObject.Predmet.SpisIzvanSuda.DatumIzlazaSpisa_1">26.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VSRH ZG</izvorni_sadrzaj>
    <derivirana_varijabla naziv="DomainObject.Predmet.SpisIzvanSuda.LokacijaSpisa_1">VSRH ZG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KREDITNA BANKA ZAGREB d.d. ZAGREB zastupanog po punomoćniku Odvjetničko društvo GRGIĆ &amp; PARTNERI d.o.o.</izvorni_sadrzaj>
    <derivirana_varijabla naziv="DomainObject.Predmet.StrankaFormated_1">  KREDITNA BANKA ZAGREB d.d. ZAGREB zastupanog po punomoćniku Odvjetničko društvo GRGIĆ &amp; PARTNERI d.o.o.</derivirana_varijabla>
  </DomainObject.Predmet.StrankaFormated>
  <DomainObject.Predmet.StrankaFormatedOIB>
    <izvorni_sadrzaj>  KREDITNA BANKA ZAGREB d.d. ZAGREB, OIB 70663193635 zastupanog po punomoćniku Odvjetničko društvo GRGIĆ &amp; PARTNERI d.o.o.</izvorni_sadrzaj>
    <derivirana_varijabla naziv="DomainObject.Predmet.StrankaFormatedOIB_1">  KREDITNA BANKA ZAGREB d.d. ZAGREB, OIB 70663193635 zastupanog po punomoćniku Odvjetničko društvo GRGIĆ &amp; PARTNERI d.o.o.</derivirana_varijabla>
  </DomainObject.Predmet.StrankaFormatedOIB>
  <DomainObject.Predmet.StrankaFormatedWithAdress>
    <izvorni_sadrzaj> KREDITNA BANKA ZAGREB d.d. ZAGREB, Ulica grada Vukovara 74, 10000 Zagreb zastupanog po punomoćniku Odvjetničko društvo GRGIĆ &amp; PARTNERI d.o.o.</izvorni_sadrzaj>
    <derivirana_varijabla naziv="DomainObject.Predmet.StrankaFormatedWithAdress_1"> KREDITNA BANKA ZAGREB d.d. ZAGREB, Ulica grada Vukovara 74, 10000 Zagreb zastupanog po punomoćniku Odvjetničko društvo GRGIĆ &amp; PARTNERI d.o.o.</derivirana_varijabla>
  </DomainObject.Predmet.StrankaFormatedWithAdress>
  <DomainObject.Predmet.StrankaFormatedWithAdressOIB>
    <izvorni_sadrzaj> KREDITNA BANKA ZAGREB d.d. ZAGREB, OIB 70663193635, Ulica grada Vukovara 74, 10000 Zagreb zastupanog po punomoćniku Odvjetničko društvo GRGIĆ &amp; PARTNERI d.o.o.</izvorni_sadrzaj>
    <derivirana_varijabla naziv="DomainObject.Predmet.StrankaFormatedWithAdressOIB_1"> KREDITNA BANKA ZAGREB d.d. ZAGREB, OIB 70663193635, Ulica grada Vukovara 74, 10000 Zagreb zastupanog po punomoćniku Odvjetničko društvo GRGIĆ &amp; PARTNERI d.o.o.</derivirana_varijabla>
  </DomainObject.Predmet.StrankaFormatedWithAdressOIB>
  <DomainObject.Predmet.StrankaWithAdress>
    <izvorni_sadrzaj>KREDITNA BANKA ZAGREB d.d. ZAGREB Ulica grada Vukovara 74,10000 Zagreb</izvorni_sadrzaj>
    <derivirana_varijabla naziv="DomainObject.Predmet.StrankaWithAdress_1">KREDITNA BANKA ZAGREB d.d. ZAGREB Ulica grada Vukovara 74,10000 Zagreb</derivirana_varijabla>
  </DomainObject.Predmet.StrankaWithAdress>
  <DomainObject.Predmet.StrankaWithAdressOIB>
    <izvorni_sadrzaj>KREDITNA BANKA ZAGREB d.d. ZAGREB, OIB 70663193635, Ulica grada Vukovara 74,10000 Zagreb</izvorni_sadrzaj>
    <derivirana_varijabla naziv="DomainObject.Predmet.StrankaWithAdressOIB_1">KREDITNA BANKA ZAGREB d.d. ZAGREB, OIB 70663193635, Ulica grada Vukovara 74,10000 Zagreb</derivirana_varijabla>
  </DomainObject.Predmet.StrankaWithAdressOIB>
  <DomainObject.Predmet.StrankaNazivFormated>
    <izvorni_sadrzaj>KREDITNA BANKA ZAGREB d.d. ZAGREB</izvorni_sadrzaj>
    <derivirana_varijabla naziv="DomainObject.Predmet.StrankaNazivFormated_1">KREDITNA BANKA ZAGREB d.d. ZAGREB</derivirana_varijabla>
  </DomainObject.Predmet.StrankaNazivFormated>
  <DomainObject.Predmet.StrankaNazivFormatedOIB>
    <izvorni_sadrzaj>KREDITNA BANKA ZAGREB d.d. ZAGREB, OIB 70663193635</izvorni_sadrzaj>
    <derivirana_varijabla naziv="DomainObject.Predmet.StrankaNazivFormatedOIB_1">KREDITNA BANKA ZAGREB d.d. ZAGREB, OIB 70663193635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16509356.85</izvorni_sadrzaj>
    <derivirana_varijabla naziv="DomainObject.Predmet.TrenutnaVrijednost_1">16509356.85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KREDITNA BANKA ZAGREB d.d. ZAGREB zastupanog po punomoćniku Odvjetničko društvo GRGIĆ &amp; PARTNERI d.o.o.</item>
    </izvorni_sadrzaj>
    <derivirana_varijabla naziv="DomainObject.Predmet.StrankaListFormated_1">
      <item>KREDITNA BANKA ZAGREB d.d. ZAGREB zastupanog po punomoćniku Odvjetničko društvo GRGIĆ &amp; PARTNERI d.o.o.</item>
    </derivirana_varijabla>
  </DomainObject.Predmet.StrankaListFormated>
  <DomainObject.Predmet.StrankaListFormatedOIB>
    <izvorni_sadrzaj>
      <item>KREDITNA BANKA ZAGREB d.d. ZAGREB, OIB 70663193635 zastupanog po punomoćniku Odvjetničko društvo GRGIĆ &amp; PARTNERI d.o.o.</item>
    </izvorni_sadrzaj>
    <derivirana_varijabla naziv="DomainObject.Predmet.StrankaListFormatedOIB_1">
      <item>KREDITNA BANKA ZAGREB d.d. ZAGREB, OIB 70663193635 zastupanog po punomoćniku Odvjetničko društvo GRGIĆ &amp; PARTNERI d.o.o.</item>
    </derivirana_varijabla>
  </DomainObject.Predmet.StrankaListFormatedOIB>
  <DomainObject.Predmet.StrankaListFormatedWithAdress>
    <izvorni_sadrzaj>
      <item>KREDITNA BANKA ZAGREB d.d. ZAGREB, Ulica grada Vukovara 74, 10000 Zagreb zastupanog po punomoćniku Odvjetničko društvo GRGIĆ &amp; PARTNERI d.o.o.</item>
    </izvorni_sadrzaj>
    <derivirana_varijabla naziv="DomainObject.Predmet.StrankaListFormatedWithAdress_1">
      <item>KREDITNA BANKA ZAGREB d.d. ZAGREB, Ulica grada Vukovara 74, 10000 Zagreb zastupanog po punomoćniku Odvjetničko društvo GRGIĆ &amp; PARTNERI d.o.o.</item>
    </derivirana_varijabla>
  </DomainObject.Predmet.StrankaListFormatedWithAdress>
  <DomainObject.Predmet.StrankaListFormatedWithAdressOIB>
    <izvorni_sadrzaj>
      <item>KREDITNA BANKA ZAGREB d.d. ZAGREB, OIB 70663193635, Ulica grada Vukovara 74, 10000 Zagreb zastupanog po punomoćniku Odvjetničko društvo GRGIĆ &amp; PARTNERI d.o.o.</item>
    </izvorni_sadrzaj>
    <derivirana_varijabla naziv="DomainObject.Predmet.StrankaListFormatedWithAdressOIB_1">
      <item>KREDITNA BANKA ZAGREB d.d. ZAGREB, OIB 70663193635, Ulica grada Vukovara 74, 10000 Zagreb zastupanog po punomoćniku Odvjetničko društvo GRGIĆ &amp; PARTNERI d.o.o.</item>
    </derivirana_varijabla>
  </DomainObject.Predmet.StrankaListFormatedWithAdressOIB>
  <DomainObject.Predmet.StrankaListNazivFormated>
    <izvorni_sadrzaj>
      <item>KREDITNA BANKA ZAGREB d.d. ZAGREB</item>
    </izvorni_sadrzaj>
    <derivirana_varijabla naziv="DomainObject.Predmet.StrankaListNazivFormated_1">
      <item>KREDITNA BANKA ZAGREB d.d. ZAGREB</item>
    </derivirana_varijabla>
  </DomainObject.Predmet.StrankaListNazivFormated>
  <DomainObject.Predmet.StrankaListNazivFormatedOIB>
    <izvorni_sadrzaj>
      <item>KREDITNA BANKA ZAGREB d.d. ZAGREB, OIB 70663193635</item>
    </izvorni_sadrzaj>
    <derivirana_varijabla naziv="DomainObject.Predmet.StrankaListNazivFormatedOIB_1">
      <item>KREDITNA BANKA ZAGREB d.d. ZAGREB, OIB 70663193635</item>
    </derivirana_varijabla>
  </DomainObject.Predmet.StrankaListNazivFormatedOIB>
  <DomainObject.Predmet.ProtuStrankaListFormated>
    <izvorni_sadrzaj>
      <item>PULJANKA d.d. u stečaju, PULA</item>
    </izvorni_sadrzaj>
    <derivirana_varijabla naziv="DomainObject.Predmet.ProtuStrankaListFormated_1">
      <item>PULJANKA d.d. u stečaju, PULA</item>
    </derivirana_varijabla>
  </DomainObject.Predmet.ProtuStrankaListFormated>
  <DomainObject.Predmet.ProtuStrankaListFormatedOIB>
    <izvorni_sadrzaj>
      <item>PULJANKA d.d. u stečaju, PULA, OIB 63315096047</item>
    </izvorni_sadrzaj>
    <derivirana_varijabla naziv="DomainObject.Predmet.ProtuStrankaListFormatedOIB_1">
      <item>PULJANKA d.d. u stečaju, PULA, OIB 63315096047</item>
    </derivirana_varijabla>
  </DomainObject.Predmet.ProtuStrankaListFormatedOIB>
  <DomainObject.Predmet.ProtuStrankaListFormatedWithAdress>
    <izvorni_sadrzaj>
      <item>PULJANKA d.d. u stečaju, PULA, Anticova 5, 52100 Pula</item>
    </izvorni_sadrzaj>
    <derivirana_varijabla naziv="DomainObject.Predmet.ProtuStrankaListFormatedWithAdress_1">
      <item>PULJANKA d.d. u stečaju, PULA, Anticova 5, 52100 Pula</item>
    </derivirana_varijabla>
  </DomainObject.Predmet.ProtuStrankaListFormatedWithAdress>
  <DomainObject.Predmet.ProtuStrankaListFormatedWithAdressOIB>
    <izvorni_sadrzaj>
      <item>PULJANKA d.d. u stečaju, PULA, OIB 63315096047, Anticova 5, 52100 Pula</item>
    </izvorni_sadrzaj>
    <derivirana_varijabla naziv="DomainObject.Predmet.ProtuStrankaListFormatedWithAdressOIB_1">
      <item>PULJANKA d.d. u stečaju, PULA, OIB 63315096047, Anticova 5, 52100 Pula</item>
    </derivirana_varijabla>
  </DomainObject.Predmet.ProtuStrankaListFormatedWithAdressOIB>
  <DomainObject.Predmet.ProtuStrankaListNazivFormated>
    <izvorni_sadrzaj>
      <item>PULJANKA d.d. u stečaju, PULA</item>
    </izvorni_sadrzaj>
    <derivirana_varijabla naziv="DomainObject.Predmet.ProtuStrankaListNazivFormated_1">
      <item>PULJANKA d.d. u stečaju, PULA</item>
    </derivirana_varijabla>
  </DomainObject.Predmet.ProtuStrankaListNazivFormated>
  <DomainObject.Predmet.ProtuStrankaListNazivFormatedOIB>
    <izvorni_sadrzaj>
      <item>PULJANKA d.d. u stečaju, PULA, OIB 63315096047</item>
    </izvorni_sadrzaj>
    <derivirana_varijabla naziv="DomainObject.Predmet.ProtuStrankaListNazivFormatedOIB_1">
      <item>PULJANKA d.d. u stečaju, PULA, OIB 63315096047</item>
    </derivirana_varijabla>
  </DomainObject.Predmet.ProtuStrankaListNazivFormatedOIB>
  <DomainObject.Predmet.OstaliListFormated>
    <izvorni_sadrzaj>
      <item>Odvjetničko društvo GRGIĆ &amp; PARTNERI d.o.o. punomoćnik sudionika u postupku KREDITNA BANKA ZAGREB d.d. ZAGREB</item>
      <item>Duško Koruga</item>
      <item>KREŠIMIR ŠUŠNJAR</item>
    </izvorni_sadrzaj>
    <derivirana_varijabla naziv="DomainObject.Predmet.OstaliListFormated_1">
      <item>Odvjetničko društvo GRGIĆ &amp; PARTNERI d.o.o. punomoćnik sudionika u postupku KREDITNA BANKA ZAGREB d.d. ZAGREB</item>
      <item>Duško Koruga</item>
      <item>KREŠIMIR ŠUŠNJAR</item>
    </derivirana_varijabla>
  </DomainObject.Predmet.OstaliListFormated>
  <DomainObject.Predmet.OstaliListFormatedOIB>
    <izvorni_sadrzaj>
      <item>Odvjetničko društvo GRGIĆ &amp; PARTNERI d.o.o. punomoćnik sudionika u postupku KREDITNA BANKA ZAGREB d.d. ZAGREB</item>
      <item>Duško Koruga, OIB 40565203589</item>
      <item>KREŠIMIR ŠUŠNJAR</item>
    </izvorni_sadrzaj>
    <derivirana_varijabla naziv="DomainObject.Predmet.OstaliListFormatedOIB_1">
      <item>Odvjetničko društvo GRGIĆ &amp; PARTNERI d.o.o. punomoćnik sudionika u postupku KREDITNA BANKA ZAGREB d.d. ZAGREB</item>
      <item>Duško Koruga, OIB 40565203589</item>
      <item>KREŠIMIR ŠUŠNJAR</item>
    </derivirana_varijabla>
  </DomainObject.Predmet.OstaliListFormatedOIB>
  <DomainObject.Predmet.OstaliListFormatedWithAdress>
    <izvorni_sadrzaj>
      <item>Odvjetničko društvo GRGIĆ &amp; PARTNERI d.o.o., Ulica grada Vukovara 282, 10000 Zagreb punomoćnik sudionika u postupku KREDITNA BANKA ZAGREB d.d. ZAGREB</item>
      <item>Duško Koruga, Ilica 129, 10000 Zagreb</item>
      <item>KREŠIMIR ŠUŠNJAR, KNEZA BRANIMIRA 39, 10000 Zagreb</item>
    </izvorni_sadrzaj>
    <derivirana_varijabla naziv="DomainObject.Predmet.OstaliListFormatedWithAdress_1">
      <item>Odvjetničko društvo GRGIĆ &amp; PARTNERI d.o.o., Ulica grada Vukovara 282, 10000 Zagreb punomoćnik sudionika u postupku KREDITNA BANKA ZAGREB d.d. ZAGREB</item>
      <item>Duško Koruga, Ilica 129, 10000 Zagreb</item>
      <item>KREŠIMIR ŠUŠNJAR, KNEZA BRANIMIRA 39, 10000 Zagreb</item>
    </derivirana_varijabla>
  </DomainObject.Predmet.OstaliListFormatedWithAdress>
  <DomainObject.Predmet.OstaliListFormatedWithAdressOIB>
    <izvorni_sadrzaj>
      <item>Odvjetničko društvo GRGIĆ &amp; PARTNERI d.o.o., Ulica grada Vukovara 282, 10000 Zagreb punomoćnik sudionika u postupku KREDITNA BANKA ZAGREB d.d. ZAGREB</item>
      <item>Duško Koruga, OIB 40565203589, Ilica 129, 10000 Zagreb</item>
      <item>KREŠIMIR ŠUŠNJAR, KNEZA BRANIMIRA 39, 10000 Zagreb</item>
    </izvorni_sadrzaj>
    <derivirana_varijabla naziv="DomainObject.Predmet.OstaliListFormatedWithAdressOIB_1">
      <item>Odvjetničko društvo GRGIĆ &amp; PARTNERI d.o.o., Ulica grada Vukovara 282, 10000 Zagreb punomoćnik sudionika u postupku KREDITNA BANKA ZAGREB d.d. ZAGREB</item>
      <item>Duško Koruga, OIB 40565203589, Ilica 129, 10000 Zagreb</item>
      <item>KREŠIMIR ŠUŠNJAR, KNEZA BRANIMIRA 39, 10000 Zagreb</item>
    </derivirana_varijabla>
  </DomainObject.Predmet.OstaliListFormatedWithAdressOIB>
  <DomainObject.Predmet.OstaliListNazivFormated>
    <izvorni_sadrzaj>
      <item>Odvjetničko društvo GRGIĆ &amp; PARTNERI d.o.o.</item>
      <item>Duško Koruga</item>
      <item>KREŠIMIR ŠUŠNJAR</item>
    </izvorni_sadrzaj>
    <derivirana_varijabla naziv="DomainObject.Predmet.OstaliListNazivFormated_1">
      <item>Odvjetničko društvo GRGIĆ &amp; PARTNERI d.o.o.</item>
      <item>Duško Koruga</item>
      <item>KREŠIMIR ŠUŠNJAR</item>
    </derivirana_varijabla>
  </DomainObject.Predmet.OstaliListNazivFormated>
  <DomainObject.Predmet.OstaliListNazivFormatedOIB>
    <izvorni_sadrzaj>
      <item>Odvjetničko društvo GRGIĆ &amp; PARTNERI d.o.o.</item>
      <item>Duško Koruga, OIB 40565203589</item>
      <item>KREŠIMIR ŠUŠNJAR</item>
    </izvorni_sadrzaj>
    <derivirana_varijabla naziv="DomainObject.Predmet.OstaliListNazivFormatedOIB_1">
      <item>Odvjetničko društvo GRGIĆ &amp; PARTNERI d.o.o.</item>
      <item>Duško Koruga, OIB 40565203589</item>
      <item>KREŠIMIR ŠUŠNJAR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KREDITNA BANKA ZAGREB d.d. ZAGREB</izvorni_sadrzaj>
    <derivirana_varijabla naziv="DomainObject.Predmet.StrankaIDrugi_1">KREDITNA BANKA ZAGREB d.d. ZAGREB</derivirana_varijabla>
  </DomainObject.Predmet.StrankaIDrugi>
  <DomainObject.Predmet.ProtustrankaIDrugi>
    <izvorni_sadrzaj>PULJANKA d.d. u stečaju, PULA</izvorni_sadrzaj>
    <derivirana_varijabla naziv="DomainObject.Predmet.ProtustrankaIDrugi_1">PULJANKA d.d. u stečaju, PULA</derivirana_varijabla>
  </DomainObject.Predmet.ProtustrankaIDrugi>
  <DomainObject.Predmet.StrankaIDrugiAdressOIB>
    <izvorni_sadrzaj>KREDITNA BANKA ZAGREB d.d. ZAGREB, OIB 70663193635, Ulica grada Vukovara 74, 10000 Zagreb</izvorni_sadrzaj>
    <derivirana_varijabla naziv="DomainObject.Predmet.StrankaIDrugiAdressOIB_1">KREDITNA BANKA ZAGREB d.d. ZAGREB, OIB 70663193635, Ulica grada Vukovara 74, 10000 Zagreb</derivirana_varijabla>
  </DomainObject.Predmet.StrankaIDrugiAdressOIB>
  <DomainObject.Predmet.ProtustrankaIDrugiAdressOIB>
    <izvorni_sadrzaj>PULJANKA d.d. u stečaju, PULA, OIB 63315096047, Anticova 5, 52100 Pula</izvorni_sadrzaj>
    <derivirana_varijabla naziv="DomainObject.Predmet.ProtustrankaIDrugiAdressOIB_1">PULJANKA d.d. u stečaju, PULA, OIB 63315096047, Anticova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KREDITNA BANKA ZAGREB d.d. ZAGREB</item>
      <item>PULJANKA d.d. u stečaju, PULA</item>
      <item>Odvjetničko društvo GRGIĆ &amp; PARTNERI d.o.o.</item>
      <item>Duško Koruga</item>
      <item>KREŠIMIR ŠUŠNJAR</item>
    </izvorni_sadrzaj>
    <derivirana_varijabla naziv="DomainObject.Predmet.SudioniciListNaziv_1">
      <item>KREDITNA BANKA ZAGREB d.d. ZAGREB</item>
      <item>PULJANKA d.d. u stečaju, PULA</item>
      <item>Odvjetničko društvo GRGIĆ &amp; PARTNERI d.o.o.</item>
      <item>Duško Koruga</item>
      <item>KREŠIMIR ŠUŠNJAR</item>
    </derivirana_varijabla>
  </DomainObject.Predmet.SudioniciListNaziv>
  <DomainObject.Predmet.SudioniciListAdressOIB>
    <izvorni_sadrzaj>
      <item>KREDITNA BANKA ZAGREB d.d. ZAGREB, OIB 70663193635, Ulica grada Vukovara 74,10000 Zagreb</item>
      <item>PULJANKA d.d. u stečaju, PULA, OIB 63315096047, Anticova 5,52100 Pula</item>
      <item>Odvjetničko društvo GRGIĆ &amp; PARTNERI d.o.o., Ulica grada Vukovara 282,10000 Zagreb</item>
      <item>Duško Koruga, OIB 40565203589, Ilica 129,10000 Zagreb</item>
      <item>KREŠIMIR ŠUŠNJAR, KNEZA BRANIMIRA 39,10000 Zagreb</item>
    </izvorni_sadrzaj>
    <derivirana_varijabla naziv="DomainObject.Predmet.SudioniciListAdressOIB_1">
      <item>KREDITNA BANKA ZAGREB d.d. ZAGREB, OIB 70663193635, Ulica grada Vukovara 74,10000 Zagreb</item>
      <item>PULJANKA d.d. u stečaju, PULA, OIB 63315096047, Anticova 5,52100 Pula</item>
      <item>Odvjetničko društvo GRGIĆ &amp; PARTNERI d.o.o., Ulica grada Vukovara 282,10000 Zagreb</item>
      <item>Duško Koruga, OIB 40565203589, Ilica 129,10000 Zagreb</item>
      <item>KREŠIMIR ŠUŠNJAR, KNEZA BRANIMIRA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70663193635</item>
      <item>, OIB 63315096047</item>
      <item>, OIB null</item>
      <item>, OIB 40565203589</item>
      <item>, OIB null</item>
    </izvorni_sadrzaj>
    <derivirana_varijabla naziv="DomainObject.Predmet.SudioniciListNazivOIB_1">
      <item>, OIB 70663193635</item>
      <item>, OIB 63315096047</item>
      <item>, OIB null</item>
      <item>, OIB 40565203589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21</properties:Pages>
  <properties:Words>9097</properties:Words>
  <properties:Characters>48951</properties:Characters>
  <properties:Lines>960</properties:Lines>
  <properties:Paragraphs>333</properties:Paragraphs>
  <properties:TotalTime>225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2018-07-31T11:12:00Z</dcterms:created>
  <dc:creator>Jasmina Matika</dc:creator>
  <cp:lastModifiedBy>Lorena Paris Aničić</cp:lastModifiedBy>
  <cp:lastPrinted>2018-02-19T10:48:00Z</cp:lastPrinted>
  <dcterms:modified xmlns:xsi="http://www.w3.org/2001/XMLSchema-instance" xsi:type="dcterms:W3CDTF">2018-08-01T11:57:00Z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21</vt:i4>
  </prop:property>
</prop:Properties>
</file>