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b0f8" w14:paraId="3cdb0f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3 St-1315/2016-2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ERICOM JAGIĆ društvo s ograničenom odgovornošću za trgovinu, proizvodnju i usluge, Slatina, Trg Sv. Josipa 1/I, OIB: 60421999123, MBS: 010085155, dana 6. veljače 2017. godine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ERICOM JAGIĆ društvo s ograničenom odgovornošću za trgovinu, proizvodnju i usluge, Slatina, Trg Sv. Josipa 1/I, OIB: 60421999123, MBS: 010085155.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24. veljače 2017.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Jasmina Jagić       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Jasmini Jagić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27. lipnja 2016. godine u Očevidniku redoslijeda osnova za plaćanje dužnik ima evidentirane neizvršene osnove za plaćanje u neprekinutom razdoblju od 120 dana u ukupnom iznosu od 32.723,44 kn. Također je u prijedlogu navedeno da dužnik ima jednu zaposlenu osobu,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i OTP banke Hrvatska d.d.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St-1315/2016-2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6. veljače 2017. godine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DD6B49" w:rsidP="00DD6B49" w:rsidR="00DD6B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DD6B49" w:rsidP="00DD6B49" w:rsidR="00DD6B49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DD6B49" w:rsidP="00DD6B49" w:rsidR="00DD6B49">
      <w:pPr>
        <w:pStyle w:val="Bezproreda"/>
      </w:pPr>
      <w:r>
        <w:t>2. Sc. ročište</w:t>
      </w:r>
    </w:p>
    <w:p w:rsidRDefault="00DD6B49" w:rsidP="00DD6B49" w:rsidR="00DD6B49">
      <w:pPr>
        <w:pStyle w:val="Bezproreda"/>
      </w:pPr>
      <w:proofErr w:type="spellStart"/>
      <w:r>
        <w:t>Bj</w:t>
      </w:r>
      <w:proofErr w:type="spellEnd"/>
      <w:r>
        <w:t>. 6.2.2017.</w:t>
      </w:r>
    </w:p>
    <w:p w:rsidRDefault="00CB0EA4" w:rsidP="00DD6B49" w:rsidR="00CB0EA4">
      <w:pPr>
        <w:pStyle w:val="SudSjedite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B49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St-1315/2016-2</izvorni_sadrzaj>
    <derivirana_varijabla naziv="DomainObject.Oznaka_1">St-1315/2016-2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St-1315/2016</izvorni_sadrzaj>
    <derivirana_varijabla naziv="DomainObject.Predmet.OznakaBroj_1">St-1315/2016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ERICOM JAGIĆ društvo s ograničenom odgovornošću za trgovinu, proizvodnju i usluge</izvorni_sadrzaj>
    <derivirana_varijabla naziv="DomainObject.Predmet.ProtustrankaFormated_1">  ERICOM JAGIĆ društvo s ograničenom odgovornošću za trgovinu, proizvodnju i usluge</derivirana_varijabla>
  </DomainObject.Predmet.ProtustrankaFormated>
  <DomainObject.Predmet.ProtustrankaFormatedOIB>
    <izvorni_sadrzaj>  ERICOM JAGIĆ društvo s ograničenom odgovornošću za trgovinu, proizvodnju i usluge, OIB 60421999123</izvorni_sadrzaj>
    <derivirana_varijabla naziv="DomainObject.Predmet.ProtustrankaFormatedOIB_1">  ERICOM JAGIĆ društvo s ograničenom odgovornošću za trgovinu, proizvodnju i usluge, OIB 60421999123</derivirana_varijabla>
  </DomainObject.Predmet.ProtustrankaFormatedOIB>
  <DomainObject.Predmet.ProtustrankaFormatedWithAdress>
    <izvorni_sadrzaj> ERICOM JAGIĆ društvo s ograničenom odgovornošću za trgovinu, proizvodnju i usluge, Trg Sv. Josipa 1/1, 33520 Slatina</izvorni_sadrzaj>
    <derivirana_varijabla naziv="DomainObject.Predmet.ProtustrankaFormatedWithAdress_1"> ERICOM JAGIĆ društvo s ograničenom odgovornošću za trgovinu, proizvodnju i usluge, Trg Sv. Josipa 1/1, 33520 Slatina</derivirana_varijabla>
  </DomainObject.Predmet.ProtustrankaFormatedWithAdress>
  <DomainObject.Predmet.ProtustrankaFormatedWithAdressOIB>
    <izvorni_sadrzaj> ERICOM JAGIĆ društvo s ograničenom odgovornošću za trgovinu, proizvodnju i usluge, OIB 60421999123, Trg Sv. Josipa 1/1, 33520 Slatina</izvorni_sadrzaj>
    <derivirana_varijabla naziv="DomainObject.Predmet.ProtustrankaFormatedWithAdressOIB_1"> ERICOM JAGIĆ društvo s ograničenom odgovornošću za trgovinu, proizvodnju i usluge, OIB 60421999123, Trg Sv. Josipa 1/1, 33520 Slatina</derivirana_varijabla>
  </DomainObject.Predmet.ProtustrankaFormatedWithAdressOIB>
  <DomainObject.Predmet.ProtustrankaWithAdress>
    <izvorni_sadrzaj>ERICOM JAGIĆ društvo s ograničenom odgovornošću za trgovinu, proizvodnju i usluge Trg Sv. Josipa 1/1, 33520 Slatina</izvorni_sadrzaj>
    <derivirana_varijabla naziv="DomainObject.Predmet.ProtustrankaWithAdress_1">ERICOM JAGIĆ društvo s ograničenom odgovornošću za trgovinu, proizvodnju i usluge Trg Sv. Josipa 1/1, 33520 Slatina</derivirana_varijabla>
  </DomainObject.Predmet.ProtustrankaWithAdress>
  <DomainObject.Predmet.ProtustrankaWithAdressOIB>
    <izvorni_sadrzaj>ERICOM JAGIĆ društvo s ograničenom odgovornošću za trgovinu, proizvodnju i usluge, OIB 60421999123, Trg Sv. Josipa 1/1, 33520 Slatina</izvorni_sadrzaj>
    <derivirana_varijabla naziv="DomainObject.Predmet.ProtustrankaWithAdressOIB_1">ERICOM JAGIĆ društvo s ograničenom odgovornošću za trgovinu, proizvodnju i usluge, OIB 60421999123, Trg Sv. Josipa 1/1, 33520 Slatina</derivirana_varijabla>
  </DomainObject.Predmet.ProtustrankaWithAdressOIB>
  <DomainObject.Predmet.ProtustrankaNazivFormated>
    <izvorni_sadrzaj>ERICOM JAGIĆ društvo s ograničenom odgovornošću za trgovinu, proizvodnju i usluge</izvorni_sadrzaj>
    <derivirana_varijabla naziv="DomainObject.Predmet.ProtustrankaNazivFormated_1">ERICOM JAGIĆ društvo s ograničenom odgovornošću za trgovinu, proizvodnju i usluge</derivirana_varijabla>
  </DomainObject.Predmet.ProtustrankaNazivFormated>
  <DomainObject.Predmet.ProtustrankaNazivFormatedOIB>
    <izvorni_sadrzaj>ERICOM JAGIĆ društvo s ograničenom odgovornošću za trgovinu, proizvodnju i usluge, OIB 60421999123</izvorni_sadrzaj>
    <derivirana_varijabla naziv="DomainObject.Predmet.ProtustrankaNazivFormatedOIB_1">ERICOM JAGIĆ društvo s ograničenom odgovornošću za trgovinu, proizvodnju i usluge, OIB 60421999123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ERICOM JAGIĆ društvo s ograničenom odgovornošću za trgovinu, proizvodnju i usluge</item>
    </izvorni_sadrzaj>
    <derivirana_varijabla naziv="DomainObject.Predmet.ProtuStrankaListFormated_1">
      <item>ERICOM JAGIĆ društvo s ograničenom odgovornošću za trgovinu, proizvodnju i usluge</item>
    </derivirana_varijabla>
  </DomainObject.Predmet.ProtuStrankaListFormated>
  <DomainObject.Predmet.ProtuStrankaListFormatedOIB>
    <izvorni_sadrzaj>
      <item>ERICOM JAGIĆ društvo s ograničenom odgovornošću za trgovinu, proizvodnju i usluge, OIB 60421999123</item>
    </izvorni_sadrzaj>
    <derivirana_varijabla naziv="DomainObject.Predmet.ProtuStrankaListFormatedOIB_1">
      <item>ERICOM JAGIĆ društvo s ograničenom odgovornošću za trgovinu, proizvodnju i usluge, OIB 60421999123</item>
    </derivirana_varijabla>
  </DomainObject.Predmet.ProtuStrankaListFormatedOIB>
  <DomainObject.Predmet.ProtuStrankaListFormatedWithAdress>
    <izvorni_sadrzaj>
      <item>ERICOM JAGIĆ društvo s ograničenom odgovornošću za trgovinu, proizvodnju i usluge, Trg Sv. Josipa 1/1, 33520 Slatina</item>
    </izvorni_sadrzaj>
    <derivirana_varijabla naziv="DomainObject.Predmet.ProtuStrankaListFormatedWithAdress_1">
      <item>ERICOM JAGIĆ društvo s ograničenom odgovornošću za trgovinu, proizvodnju i usluge, Trg Sv. Josipa 1/1, 33520 Slatina</item>
    </derivirana_varijabla>
  </DomainObject.Predmet.ProtuStrankaListFormatedWithAdress>
  <DomainObject.Predmet.ProtuStrankaListFormatedWithAdressOIB>
    <izvorni_sadrzaj>
      <item>ERICOM JAGIĆ društvo s ograničenom odgovornošću za trgovinu, proizvodnju i usluge, OIB 60421999123, Trg Sv. Josipa 1/1, 33520 Slatina</item>
    </izvorni_sadrzaj>
    <derivirana_varijabla naziv="DomainObject.Predmet.ProtuStrankaListFormatedWithAdressOIB_1">
      <item>ERICOM JAGIĆ društvo s ograničenom odgovornošću za trgovinu, proizvodnju i usluge, OIB 60421999123, Trg Sv. Josipa 1/1, 33520 Slatina</item>
    </derivirana_varijabla>
  </DomainObject.Predmet.ProtuStrankaListFormatedWithAdressOIB>
  <DomainObject.Predmet.ProtuStrankaListNazivFormated>
    <izvorni_sadrzaj>
      <item>ERICOM JAGIĆ društvo s ograničenom odgovornošću za trgovinu, proizvodnju i usluge</item>
    </izvorni_sadrzaj>
    <derivirana_varijabla naziv="DomainObject.Predmet.ProtuStrankaListNazivFormated_1">
      <item>ERICOM JAGIĆ društvo s ograničenom odgovornošću za trgovinu, proizvodnju i usluge</item>
    </derivirana_varijabla>
  </DomainObject.Predmet.ProtuStrankaListNazivFormated>
  <DomainObject.Predmet.ProtuStrankaListNazivFormatedOIB>
    <izvorni_sadrzaj>
      <item>ERICOM JAGIĆ društvo s ograničenom odgovornošću za trgovinu, proizvodnju i usluge, OIB 60421999123</item>
    </izvorni_sadrzaj>
    <derivirana_varijabla naziv="DomainObject.Predmet.ProtuStrankaListNazivFormatedOIB_1">
      <item>ERICOM JAGIĆ društvo s ograničenom odgovornošću za trgovinu, proizvodnju i usluge, OIB 60421999123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St-1315/2016-2</izvorni_sadrzaj>
    <derivirana_varijabla naziv="DomainObject.PoslovniBrojDokumenta_1">St-1315/2016-2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ERICOM JAGIĆ društvo s ograničenom odgovornošću za trgovinu, proizvodnju i usluge</izvorni_sadrzaj>
    <derivirana_varijabla naziv="DomainObject.Predmet.ProtustrankaIDrugi_1">ERICOM JAGIĆ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ERICOM JAGIĆ društvo s ograničenom odgovornošću za trgovinu, proizvodnju i usluge, OIB 60421999123, Trg Sv. Josipa 1/1, 33520 Slatina</izvorni_sadrzaj>
    <derivirana_varijabla naziv="DomainObject.Predmet.ProtustrankaIDrugiAdressOIB_1">ERICOM JAGIĆ društvo s ograničenom odgovornošću za trgovinu, proizvodnju i usluge, OIB 60421999123, Trg Sv. Josipa 1/1,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ERICOM JAGIĆ društvo s ograničenom odgovornošću za trgovinu, proizvodnju i usluge</item>
    </izvorni_sadrzaj>
    <derivirana_varijabla naziv="DomainObject.Predmet.SudioniciListNaziv_1">
      <item>FINA, RC ZAGREB, Podružnica Bjelovar</item>
      <item>ERICOM JAGIĆ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ERICOM JAGIĆ društvo s ograničenom odgovornošću za trgovinu, proizvodnju i usluge, OIB 60421999123, Trg Sv. Josipa 1/1,33520 Slatina</item>
    </izvorni_sadrzaj>
    <derivirana_varijabla naziv="DomainObject.Predmet.SudioniciListAdressOIB_1">
      <item>FINA, RC ZAGREB, Podružnica Bjelovar, OIB 85821130368, F. Supila 4,43000 Bjelovar</item>
      <item>ERICOM JAGIĆ društvo s ograničenom odgovornošću za trgovinu, proizvodnju i usluge, OIB 60421999123, Trg Sv. Josipa 1/1,33520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E64CF-770F-4E98-B967-BD94388C4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2774</properties:Characters>
  <properties:Lines>86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2017-02-06T11:09:00Z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