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615d5" w14:paraId="a2615d5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8420D" w:rsidR="006D4610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6D4610" w:rsidP="00F8420D" w:rsidR="006D4610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4610" w:rsidP="00F8420D" w:rsidR="006D4610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6D4610" w:rsidP="00F8420D" w:rsidR="006D4610" w:rsidRPr="009077C2">
            <w:pPr>
              <w:jc w:val="center"/>
            </w:pPr>
            <w:r>
              <w:t xml:space="preserve">Trgovački sud u Osijeku </w:t>
            </w:r>
          </w:p>
          <w:p w:rsidRDefault="006D4610" w:rsidP="00F8420D" w:rsidR="006D4610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F8420D" w:rsidR="006D461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6D4610" w:rsidP="005F13BA" w:rsidR="006D4610" w:rsidRPr="00974EE9">
            <w:pPr>
              <w:pStyle w:val="VSVerzija"/>
              <w:jc w:val="right"/>
            </w:pPr>
            <w:r>
              <w:t>Poslovni broj: 14 St-1896/18-</w:t>
            </w:r>
            <w:r w:rsidR="005F13BA">
              <w:t>6</w:t>
            </w:r>
          </w:p>
        </w:tc>
      </w:tr>
    </w:tbl>
    <w:p w:rsidRDefault="006D4610" w:rsidP="006D4610" w:rsidR="006D4610" w:rsidRPr="006F7B5B">
      <w:pPr>
        <w:rPr>
          <w:sz w:val="22"/>
          <w:szCs w:val="22"/>
        </w:rPr>
      </w:pPr>
    </w:p>
    <w:p w:rsidRDefault="006D4610" w:rsidP="006D4610" w:rsidR="006D4610">
      <w:pPr>
        <w:jc w:val="center"/>
      </w:pPr>
      <w:r>
        <w:t>R E P U B L I K A  H R V A T S K A</w:t>
      </w:r>
    </w:p>
    <w:p w:rsidRDefault="006D4610" w:rsidP="006D4610" w:rsidR="006D4610">
      <w:pPr>
        <w:jc w:val="center"/>
      </w:pPr>
    </w:p>
    <w:p w:rsidRDefault="006D4610" w:rsidP="006D4610" w:rsidR="006D4610">
      <w:pPr>
        <w:jc w:val="center"/>
      </w:pPr>
      <w:r>
        <w:t>R J E Š E N J E</w:t>
      </w:r>
    </w:p>
    <w:p w:rsidRDefault="00493056" w:rsidP="00732854" w:rsidR="00493056">
      <w:pPr>
        <w:jc w:val="center"/>
      </w:pPr>
    </w:p>
    <w:p w:rsidRDefault="00493056" w:rsidP="005F13BA" w:rsidR="005F13BA">
      <w:pPr>
        <w:jc w:val="both"/>
      </w:pPr>
      <w:r>
        <w:tab/>
      </w:r>
      <w:r w:rsidR="005F13BA" w:rsidRPr="00CD1074">
        <w:t xml:space="preserve">Trgovački sud u Osijeku, po sucu mr. sc. Tihomiru Kovačeviću, kao stečajnom sucu, povodom prijedloga FINANCIJSKE AGENCIJE ZAGREB, Regionalni centar </w:t>
      </w:r>
      <w:r w:rsidR="005F13BA">
        <w:t>Zagreb, Trg Svibanjskih žrtava 1995. 1</w:t>
      </w:r>
      <w:r w:rsidR="005F13BA" w:rsidRPr="00CD1074">
        <w:t xml:space="preserve">, OIB 85821130368 za otvaranje stečajnog postupka nad dužnikom </w:t>
      </w:r>
      <w:r w:rsidR="005F13BA">
        <w:t>AUTO ALTERNATOR j.d.o.o. za usluge, Zagreb, Brazilska ulica 6</w:t>
      </w:r>
      <w:r w:rsidR="005F13BA" w:rsidRPr="002236A1">
        <w:t>, MBS 08</w:t>
      </w:r>
      <w:r w:rsidR="005F13BA">
        <w:t>1062671</w:t>
      </w:r>
      <w:r w:rsidR="005F13BA" w:rsidRPr="002236A1">
        <w:t xml:space="preserve">, OIB </w:t>
      </w:r>
      <w:r w:rsidR="005F13BA">
        <w:t xml:space="preserve">17228306376, </w:t>
      </w:r>
      <w:r w:rsidR="005F13BA" w:rsidRPr="0041082E">
        <w:t xml:space="preserve">dana </w:t>
      </w:r>
      <w:r w:rsidR="005F13BA">
        <w:t>11</w:t>
      </w:r>
      <w:r w:rsidR="005F13BA" w:rsidRPr="00CC1B85">
        <w:t xml:space="preserve">. </w:t>
      </w:r>
      <w:r w:rsidR="005F13BA">
        <w:t>siječnja</w:t>
      </w:r>
      <w:r w:rsidR="005F13BA" w:rsidRPr="00CC1B85">
        <w:t xml:space="preserve"> 201</w:t>
      </w:r>
      <w:r w:rsidR="005F13BA">
        <w:t>9</w:t>
      </w:r>
      <w:r w:rsidR="005F13BA" w:rsidRPr="0041082E">
        <w:t>.</w:t>
      </w:r>
    </w:p>
    <w:p w:rsidRDefault="00BD3BB1" w:rsidP="00306AC6" w:rsidR="00BD3BB1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E07C61" w:rsidP="00B976DE" w:rsidR="00E07C61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>Nalaže se osobi o</w:t>
      </w:r>
      <w:r w:rsidR="004A54DD">
        <w:t>vlaštenoj za zastupanje</w:t>
      </w:r>
      <w:r w:rsidR="00C16491">
        <w:t xml:space="preserve"> </w:t>
      </w:r>
      <w:r w:rsidR="005F13BA">
        <w:t>Katica Kalamir, Zaprešić, Jure Petrekovića 8</w:t>
      </w:r>
      <w:r w:rsidR="001774B7">
        <w:t xml:space="preserve">, OIB </w:t>
      </w:r>
      <w:r w:rsidR="000170F6">
        <w:t>69409930359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0E2B52">
        <w:t>1</w:t>
      </w:r>
      <w:r w:rsidR="001774B7">
        <w:t>8</w:t>
      </w:r>
      <w:r w:rsidR="000170F6">
        <w:t>96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6079F">
        <w:t>4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1509ED">
        <w:t>1</w:t>
      </w:r>
      <w:r w:rsidR="001774B7">
        <w:t>8</w:t>
      </w:r>
      <w:r w:rsidR="000170F6">
        <w:t>96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0170F6" w:rsidRPr="000170F6">
        <w:t>Katica Kalamir, Zaprešić, Jure Petrekovića 8, OIB 69409930359</w:t>
      </w:r>
      <w:r w:rsidR="000170F6">
        <w:t xml:space="preserve">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1B3DFB">
        <w:t>5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509ED">
        <w:t>1</w:t>
      </w:r>
      <w:r w:rsidR="003E3AB4">
        <w:t>8</w:t>
      </w:r>
      <w:r w:rsidR="000170F6">
        <w:t>96</w:t>
      </w:r>
      <w:r w:rsidR="006559AB">
        <w:t>-1</w:t>
      </w:r>
      <w:r w:rsidR="004D67F2">
        <w:t>8</w:t>
      </w:r>
      <w:r>
        <w:t>.</w:t>
      </w:r>
    </w:p>
    <w:p w:rsidRDefault="00B976DE" w:rsidP="00B976DE" w:rsidR="001B3DFB">
      <w:pPr>
        <w:ind w:hanging="284" w:left="1276"/>
        <w:jc w:val="both"/>
      </w:pPr>
      <w:r>
        <w:t xml:space="preserve">2. Iznos od </w:t>
      </w:r>
      <w:r w:rsidR="001B3DFB">
        <w:t>4</w:t>
      </w:r>
      <w:r>
        <w:t>.</w:t>
      </w:r>
      <w:r w:rsidR="002E3EF8">
        <w:t>5</w:t>
      </w:r>
      <w:r>
        <w:t>00,00 kn na račun broj HR31 2390 0011 3000 0020 0 s pozivom na  broj HR05 272-</w:t>
      </w:r>
      <w:r w:rsidR="001509ED">
        <w:t>1</w:t>
      </w:r>
      <w:r w:rsidR="003E3AB4">
        <w:t>8</w:t>
      </w:r>
      <w:r w:rsidR="00F079AA">
        <w:t>96</w:t>
      </w:r>
      <w:r w:rsidR="006559AB">
        <w:t>-1</w:t>
      </w:r>
      <w:r w:rsidR="004D67F2">
        <w:t>8</w:t>
      </w:r>
      <w:r w:rsidR="00CF3822">
        <w:t>, te o tome obavijesti sud.</w:t>
      </w:r>
    </w:p>
    <w:p w:rsidRDefault="00B976DE" w:rsidP="001B3DFB" w:rsidR="00CF3822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F079AA" w:rsidRPr="00F079AA">
        <w:t>Katica Kalamir, Zaprešić, Jure Petrekovića 8, OIB 69409930359</w:t>
      </w:r>
      <w:r w:rsidR="00F079AA">
        <w:t xml:space="preserve"> </w:t>
      </w:r>
      <w:r>
        <w:t>te se istoj zabranjuje da tu tražbinu naplati ili inače raspolaže njome.</w:t>
      </w:r>
    </w:p>
    <w:p w:rsidRDefault="00BD3BB1" w:rsidP="001B3DFB" w:rsidR="00BD3BB1">
      <w:pPr>
        <w:ind w:hanging="284" w:left="993"/>
        <w:jc w:val="both"/>
      </w:pPr>
    </w:p>
    <w:p w:rsidRDefault="00CF3822" w:rsidP="00B976DE" w:rsidR="00CF3822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F079AA" w:rsidRPr="00F079AA">
        <w:t>AUTO ALTERNATOR j.d.o.o. za usluge, Zagreb, Brazilska ulica 6, MBS 081062671, OIB 17228306376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E07C61" w:rsidP="005C1C83" w:rsidR="00E07C61">
      <w:pPr>
        <w:ind w:hanging="720" w:left="720"/>
        <w:jc w:val="both"/>
      </w:pPr>
    </w:p>
    <w:p w:rsidRDefault="00B976DE" w:rsidP="00C8024A" w:rsidR="00B976DE">
      <w:pPr>
        <w:jc w:val="center"/>
      </w:pPr>
      <w:r w:rsidRPr="00C670F6">
        <w:t>Obrazloženje</w:t>
      </w:r>
    </w:p>
    <w:p w:rsidRDefault="00ED7644" w:rsidP="00B976DE" w:rsidR="00ED7644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0C00EE">
        <w:rPr>
          <w:bCs/>
        </w:rPr>
        <w:t>FINA</w:t>
      </w:r>
      <w:r>
        <w:rPr>
          <w:bCs/>
        </w:rPr>
        <w:t xml:space="preserve"> je dana </w:t>
      </w:r>
      <w:r w:rsidR="00F079AA">
        <w:rPr>
          <w:bCs/>
        </w:rPr>
        <w:t>26</w:t>
      </w:r>
      <w:r w:rsidR="008A1F1F" w:rsidRPr="008A1F1F">
        <w:rPr>
          <w:bCs/>
        </w:rPr>
        <w:t>.</w:t>
      </w:r>
      <w:r w:rsidR="00550EFA">
        <w:rPr>
          <w:bCs/>
        </w:rPr>
        <w:t>0</w:t>
      </w:r>
      <w:r w:rsidR="00F079AA">
        <w:rPr>
          <w:bCs/>
        </w:rPr>
        <w:t>6</w:t>
      </w:r>
      <w:r w:rsidR="008A1F1F" w:rsidRPr="008A1F1F">
        <w:rPr>
          <w:bCs/>
        </w:rPr>
        <w:t>.201</w:t>
      </w:r>
      <w:r w:rsidR="00550EFA">
        <w:rPr>
          <w:bCs/>
        </w:rPr>
        <w:t>8</w:t>
      </w:r>
      <w:r w:rsidR="008A1F1F" w:rsidRPr="008A1F1F">
        <w:rPr>
          <w:bCs/>
        </w:rPr>
        <w:t xml:space="preserve">. </w:t>
      </w:r>
      <w:r w:rsidR="008A1F1F">
        <w:rPr>
          <w:bCs/>
        </w:rPr>
        <w:t>podnijela</w:t>
      </w:r>
      <w:r w:rsidR="008A1F1F" w:rsidRPr="008A1F1F">
        <w:rPr>
          <w:bCs/>
        </w:rPr>
        <w:t xml:space="preserve"> </w:t>
      </w:r>
      <w:r w:rsidR="000C00EE">
        <w:rPr>
          <w:bCs/>
        </w:rPr>
        <w:t>Trgovačk</w:t>
      </w:r>
      <w:r w:rsidR="008A1F1F" w:rsidRPr="008A1F1F">
        <w:rPr>
          <w:bCs/>
        </w:rPr>
        <w:t>om sudu</w:t>
      </w:r>
      <w:r w:rsidR="000C00EE">
        <w:rPr>
          <w:bCs/>
        </w:rPr>
        <w:t xml:space="preserve"> u Zagrebu</w:t>
      </w:r>
      <w:r w:rsidR="008A1F1F" w:rsidRPr="008A1F1F">
        <w:rPr>
          <w:bCs/>
        </w:rPr>
        <w:t xml:space="preserve"> prijedlog </w:t>
      </w:r>
      <w:r w:rsidR="00B976DE">
        <w:rPr>
          <w:bCs/>
        </w:rPr>
        <w:t xml:space="preserve">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079AA" w:rsidRPr="00F079AA">
        <w:t>AUTO ALTERNATOR j.d.o.o. za usluge, Zagreb, Brazilska ulica 6, MBS 081062671, OIB 17228306376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793C00">
        <w:t>10</w:t>
      </w:r>
      <w:r w:rsidR="00B976DE">
        <w:t xml:space="preserve">. </w:t>
      </w:r>
      <w:r w:rsidR="00793C00">
        <w:t xml:space="preserve">stav </w:t>
      </w:r>
      <w:r w:rsidR="00200CDC">
        <w:t xml:space="preserve">1. </w:t>
      </w:r>
      <w:r w:rsidR="00B976DE">
        <w:t>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5429E1">
        <w:t>1</w:t>
      </w:r>
      <w:r w:rsidR="003E3AB4">
        <w:t>8</w:t>
      </w:r>
      <w:r w:rsidR="00F079AA">
        <w:t>96</w:t>
      </w:r>
      <w:r w:rsidR="00D15A99">
        <w:t>/1</w:t>
      </w:r>
      <w:r w:rsidR="000D6FE6">
        <w:t>8</w:t>
      </w:r>
      <w:r w:rsidR="00D15A99">
        <w:t>-</w:t>
      </w:r>
      <w:r w:rsidR="00793C00">
        <w:t>3</w:t>
      </w:r>
      <w:r w:rsidR="00D15A99">
        <w:t xml:space="preserve"> od </w:t>
      </w:r>
      <w:r w:rsidR="00F079AA">
        <w:t>11</w:t>
      </w:r>
      <w:r w:rsidR="00D15A99">
        <w:t>.</w:t>
      </w:r>
      <w:r w:rsidR="00E20616">
        <w:t>0</w:t>
      </w:r>
      <w:r w:rsidR="005429E1">
        <w:t>1</w:t>
      </w:r>
      <w:r w:rsidR="00D15A99">
        <w:t>.201</w:t>
      </w:r>
      <w:r w:rsidR="00E20616">
        <w:t>9</w:t>
      </w:r>
      <w:r w:rsidR="00D15A99">
        <w:t>. pokrenut je prethodni postupak</w:t>
      </w:r>
      <w:r w:rsidR="00C62CCD">
        <w:t>.</w:t>
      </w:r>
    </w:p>
    <w:p w:rsidRDefault="0000607A" w:rsidP="00B976DE" w:rsidR="0000607A">
      <w:pPr>
        <w:pStyle w:val="Tijeloteksta"/>
      </w:pPr>
    </w:p>
    <w:p w:rsidRDefault="0000607A" w:rsidP="00B976DE" w:rsidR="0000607A">
      <w:pPr>
        <w:pStyle w:val="Tijeloteksta"/>
      </w:pPr>
      <w:r>
        <w:tab/>
        <w:t xml:space="preserve">Iznos dodatnog predujma od </w:t>
      </w:r>
      <w:r w:rsidR="00793C00">
        <w:t>4</w:t>
      </w:r>
      <w:r>
        <w:t xml:space="preserve">.500,00 kn za namirenje troškova stečajnog postupka sud je odredio temeljem iznosa minimalne nagrade privremenom stečajnom upravitelju </w:t>
      </w:r>
      <w:r w:rsidR="00793C00">
        <w:t xml:space="preserve">i putnih troškova istog </w:t>
      </w:r>
      <w:r>
        <w:t>sukladno čl. 94. SZ, te čl. 4. Uredbe o kriterijima i načinu obračuna i plaćanja nagrade stečajnim upraviteljima</w:t>
      </w:r>
      <w:r w:rsidR="00E3600F">
        <w:t xml:space="preserve"> – NN 105/15, </w:t>
      </w:r>
      <w:r w:rsidR="0037445A">
        <w:t>budući je privremeni stečajni upravitelj s područja Trgovačkog suda u Osijeku s adresom prebivališta u</w:t>
      </w:r>
      <w:r w:rsidR="00996D03">
        <w:t xml:space="preserve"> </w:t>
      </w:r>
      <w:r w:rsidR="00B317D9">
        <w:t>Slavonskom Brodu</w:t>
      </w:r>
      <w:r w:rsidR="0037445A">
        <w:t xml:space="preserve">, a dužnik ima sjedište u </w:t>
      </w:r>
      <w:r w:rsidR="00BD3BB1">
        <w:t xml:space="preserve">Zagrebu, </w:t>
      </w:r>
      <w:r w:rsidR="00E3600F">
        <w:t>sve u roku od 8 dana, temeljem odredbi članka 113. i 114. SZ, uz upozorenje da ukoliko predujmove ne uplati u propisanom roku isti će biti naplaćeni primjenom pravila o prisilnoj naplati novčane kazne u parničnom postupku.</w:t>
      </w:r>
    </w:p>
    <w:p w:rsidRDefault="00B976DE" w:rsidP="00B976DE" w:rsidR="00B976DE">
      <w:pPr>
        <w:jc w:val="both"/>
      </w:pPr>
    </w:p>
    <w:p w:rsidRDefault="0043771A" w:rsidP="00EA3FC8" w:rsidR="00E07C61">
      <w:pPr>
        <w:ind w:firstLine="720"/>
        <w:jc w:val="both"/>
      </w:pPr>
      <w:r>
        <w:t>Ako osoba ovlaštena za zastupanje dužnika u ostavljenom roku ne postupi po pozivu suda i ne uplati određene predujmove iz točke I. izreke ovoga rješenja, kao ni dostavi dokaz o izvršenim uplatama, sukladno članku 113. SZ postupiti će se kao u točkama II. i III. izreke ovoga rješenja.</w:t>
      </w:r>
      <w:r w:rsidR="00EA3FC8" w:rsidRPr="00EA3FC8">
        <w:t xml:space="preserve"> </w:t>
      </w:r>
    </w:p>
    <w:p w:rsidRDefault="00E07C61" w:rsidP="00EA3FC8" w:rsidR="00E07C61">
      <w:pPr>
        <w:ind w:firstLine="720"/>
        <w:jc w:val="both"/>
      </w:pPr>
    </w:p>
    <w:p w:rsidRDefault="00EA3FC8" w:rsidP="00EA3FC8" w:rsidR="00EA3FC8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725472" w:rsidP="00725472" w:rsidR="00725472">
      <w:pPr>
        <w:jc w:val="both"/>
      </w:pPr>
    </w:p>
    <w:p w:rsidRDefault="00B976DE" w:rsidP="000A0078" w:rsidR="00E07C61">
      <w:pPr>
        <w:jc w:val="center"/>
      </w:pPr>
      <w:r>
        <w:t>U Osijeku</w:t>
      </w:r>
      <w:r w:rsidR="004D2342">
        <w:t xml:space="preserve"> </w:t>
      </w:r>
      <w:r w:rsidR="00F94049">
        <w:t>11</w:t>
      </w:r>
      <w:r w:rsidR="00493056" w:rsidRPr="00493056">
        <w:t>. siječnja 2019</w:t>
      </w:r>
      <w:r>
        <w:t xml:space="preserve">. </w:t>
      </w:r>
    </w:p>
    <w:p w:rsidRDefault="006D4610" w:rsidP="006D4610" w:rsidR="006D4610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232"/>
        <w:gridCol w:w="2264"/>
        <w:gridCol w:w="3360"/>
      </w:tblGrid>
      <w:tr w:rsidTr="00F8420D" w:rsidR="006D4610">
        <w:tc>
          <w:tcPr>
            <w:tcW w:type="dxa" w:w="3369"/>
          </w:tcPr>
          <w:p w:rsidRDefault="006D4610" w:rsidP="00F8420D" w:rsidR="006D4610">
            <w:pPr>
              <w:spacing w:lineRule="auto" w:line="480"/>
              <w:jc w:val="center"/>
            </w:pPr>
            <w:r>
              <w:t>Zapisničar: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>Elizabeta Đek</w:t>
            </w:r>
            <w:r w:rsidR="00F94049">
              <w:t>e</w:t>
            </w:r>
          </w:p>
        </w:tc>
        <w:tc>
          <w:tcPr>
            <w:tcW w:type="dxa" w:w="2409"/>
          </w:tcPr>
          <w:p w:rsidRDefault="006D4610" w:rsidP="00F8420D" w:rsidR="006D4610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6D4610" w:rsidP="00F8420D" w:rsidR="006D4610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6D4610" w:rsidP="00F8420D" w:rsidR="006D4610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ED7644" w:rsidP="00B976DE" w:rsidR="00B976DE">
      <w:pPr>
        <w:jc w:val="both"/>
      </w:pPr>
      <w:r>
        <w:t>Uputa o pravnom lijeku</w:t>
      </w:r>
      <w:r w:rsidR="00B976DE">
        <w:t>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73B5F" w:rsidP="00B976DE" w:rsidR="00B73B5F"/>
    <w:p w:rsidRDefault="00EA3FC8" w:rsidP="00B976DE" w:rsidR="00EA3FC8"/>
    <w:p w:rsidRDefault="00BD3BB1" w:rsidP="00B976DE" w:rsidR="00BD3BB1"/>
    <w:p w:rsidRDefault="00BD3BB1" w:rsidP="00B976DE" w:rsidR="00BD3BB1"/>
    <w:p w:rsidRDefault="00F94049" w:rsidP="00B976DE" w:rsidR="00F94049"/>
    <w:p w:rsidRDefault="00F94049" w:rsidP="00B976DE" w:rsidR="00F94049"/>
    <w:p w:rsidRDefault="00B976DE" w:rsidP="00B976DE" w:rsidR="00B976DE">
      <w:r>
        <w:t>D</w:t>
      </w:r>
      <w:r w:rsidR="008B5F96">
        <w:t xml:space="preserve"> </w:t>
      </w:r>
      <w:r>
        <w:t>N</w:t>
      </w:r>
      <w:r w:rsidR="008B5F96">
        <w:t xml:space="preserve"> </w:t>
      </w:r>
      <w:r>
        <w:t>A</w:t>
      </w:r>
      <w:r w:rsidR="008B5F96">
        <w:t xml:space="preserve"> :</w:t>
      </w:r>
    </w:p>
    <w:p w:rsidRDefault="00B976DE" w:rsidP="00B317D9" w:rsidR="008F1B0A">
      <w:pPr>
        <w:numPr>
          <w:ilvl w:val="0"/>
          <w:numId w:val="9"/>
        </w:numPr>
        <w:jc w:val="both"/>
      </w:pPr>
      <w:r>
        <w:t xml:space="preserve">Osoba ovlaštena za zastupanje </w:t>
      </w:r>
      <w:r w:rsidR="00B317D9" w:rsidRPr="00B317D9">
        <w:t>Kristian Hrenar, Zagreb, Viktora Kovačića 12</w:t>
      </w:r>
    </w:p>
    <w:p w:rsidRDefault="00B976DE" w:rsidP="00317EA2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20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32854" w:rsidP="00732854" w:rsidR="00E24B1F">
    <w:pPr>
      <w:jc w:val="right"/>
    </w:pPr>
    <w:r w:rsidRPr="00732854">
      <w:t>Poslovni broj: 14 St-</w:t>
    </w:r>
    <w:r w:rsidR="005F13BA" w:rsidRPr="005F13BA">
      <w:t>1896/18-6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0607A"/>
    <w:rsid w:val="00011A92"/>
    <w:rsid w:val="00011AAD"/>
    <w:rsid w:val="00013166"/>
    <w:rsid w:val="000132F8"/>
    <w:rsid w:val="00013872"/>
    <w:rsid w:val="00015D13"/>
    <w:rsid w:val="000170F6"/>
    <w:rsid w:val="00025548"/>
    <w:rsid w:val="000275C2"/>
    <w:rsid w:val="0003292F"/>
    <w:rsid w:val="00033154"/>
    <w:rsid w:val="00035425"/>
    <w:rsid w:val="00035476"/>
    <w:rsid w:val="0003557C"/>
    <w:rsid w:val="00040157"/>
    <w:rsid w:val="00040633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60B0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0EE"/>
    <w:rsid w:val="000C0C89"/>
    <w:rsid w:val="000C18FF"/>
    <w:rsid w:val="000C2402"/>
    <w:rsid w:val="000C388D"/>
    <w:rsid w:val="000C4F0D"/>
    <w:rsid w:val="000C6A4B"/>
    <w:rsid w:val="000D04D8"/>
    <w:rsid w:val="000D27B6"/>
    <w:rsid w:val="000D2F69"/>
    <w:rsid w:val="000D4857"/>
    <w:rsid w:val="000D59B3"/>
    <w:rsid w:val="000D6FE6"/>
    <w:rsid w:val="000D7AAB"/>
    <w:rsid w:val="000E1AD6"/>
    <w:rsid w:val="000E2B52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3D7A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9ED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4B7"/>
    <w:rsid w:val="00177C62"/>
    <w:rsid w:val="00180D9D"/>
    <w:rsid w:val="00183473"/>
    <w:rsid w:val="00183BAF"/>
    <w:rsid w:val="00183C26"/>
    <w:rsid w:val="00184ECB"/>
    <w:rsid w:val="00185268"/>
    <w:rsid w:val="00187393"/>
    <w:rsid w:val="00190DFF"/>
    <w:rsid w:val="00190EC3"/>
    <w:rsid w:val="00193DED"/>
    <w:rsid w:val="001946D7"/>
    <w:rsid w:val="001A4492"/>
    <w:rsid w:val="001A6A6A"/>
    <w:rsid w:val="001A7D79"/>
    <w:rsid w:val="001B1808"/>
    <w:rsid w:val="001B2E49"/>
    <w:rsid w:val="001B3A84"/>
    <w:rsid w:val="001B3DFB"/>
    <w:rsid w:val="001B4915"/>
    <w:rsid w:val="001B6D7C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0CDC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6A1"/>
    <w:rsid w:val="00223B3E"/>
    <w:rsid w:val="0022572C"/>
    <w:rsid w:val="00225F05"/>
    <w:rsid w:val="002277B4"/>
    <w:rsid w:val="00227C21"/>
    <w:rsid w:val="00230265"/>
    <w:rsid w:val="00231BD1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003"/>
    <w:rsid w:val="002642E7"/>
    <w:rsid w:val="00264546"/>
    <w:rsid w:val="00265F7E"/>
    <w:rsid w:val="00267F74"/>
    <w:rsid w:val="00270930"/>
    <w:rsid w:val="00271D09"/>
    <w:rsid w:val="00271F4C"/>
    <w:rsid w:val="0027267D"/>
    <w:rsid w:val="002729A1"/>
    <w:rsid w:val="002733E6"/>
    <w:rsid w:val="00274AA0"/>
    <w:rsid w:val="00274DA9"/>
    <w:rsid w:val="00274FE3"/>
    <w:rsid w:val="00275825"/>
    <w:rsid w:val="0027582D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A5B"/>
    <w:rsid w:val="002A7B06"/>
    <w:rsid w:val="002B24F1"/>
    <w:rsid w:val="002B402C"/>
    <w:rsid w:val="002B51AD"/>
    <w:rsid w:val="002B55C1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04B2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3B15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1794E"/>
    <w:rsid w:val="00317EA2"/>
    <w:rsid w:val="00326E58"/>
    <w:rsid w:val="00326FE0"/>
    <w:rsid w:val="003306DA"/>
    <w:rsid w:val="00336F44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7445A"/>
    <w:rsid w:val="00380561"/>
    <w:rsid w:val="00381567"/>
    <w:rsid w:val="00381E7F"/>
    <w:rsid w:val="00385993"/>
    <w:rsid w:val="00387B33"/>
    <w:rsid w:val="00393582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C667B"/>
    <w:rsid w:val="003D1576"/>
    <w:rsid w:val="003D427F"/>
    <w:rsid w:val="003D5BCD"/>
    <w:rsid w:val="003E0274"/>
    <w:rsid w:val="003E07F8"/>
    <w:rsid w:val="003E26F8"/>
    <w:rsid w:val="003E369B"/>
    <w:rsid w:val="003E3AB4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42A9"/>
    <w:rsid w:val="004161AD"/>
    <w:rsid w:val="00417765"/>
    <w:rsid w:val="004177B4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71A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3056"/>
    <w:rsid w:val="00495398"/>
    <w:rsid w:val="00496629"/>
    <w:rsid w:val="00496C23"/>
    <w:rsid w:val="004A17AB"/>
    <w:rsid w:val="004A336C"/>
    <w:rsid w:val="004A3AB9"/>
    <w:rsid w:val="004A501D"/>
    <w:rsid w:val="004A54DD"/>
    <w:rsid w:val="004B09DD"/>
    <w:rsid w:val="004B0E6C"/>
    <w:rsid w:val="004B155D"/>
    <w:rsid w:val="004B15CB"/>
    <w:rsid w:val="004B21A5"/>
    <w:rsid w:val="004B3724"/>
    <w:rsid w:val="004B3AAF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032"/>
    <w:rsid w:val="00505D30"/>
    <w:rsid w:val="00510732"/>
    <w:rsid w:val="00515314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29E1"/>
    <w:rsid w:val="0054666E"/>
    <w:rsid w:val="005468DA"/>
    <w:rsid w:val="00547C12"/>
    <w:rsid w:val="00550EFA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486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972B1"/>
    <w:rsid w:val="005A1596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2538"/>
    <w:rsid w:val="005D6486"/>
    <w:rsid w:val="005D72CD"/>
    <w:rsid w:val="005D735B"/>
    <w:rsid w:val="005D7DA2"/>
    <w:rsid w:val="005D7E9B"/>
    <w:rsid w:val="005E2AD8"/>
    <w:rsid w:val="005E43B0"/>
    <w:rsid w:val="005E6D3F"/>
    <w:rsid w:val="005F13BA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1BA5"/>
    <w:rsid w:val="0068710A"/>
    <w:rsid w:val="00687217"/>
    <w:rsid w:val="0069040F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4610"/>
    <w:rsid w:val="006D65CE"/>
    <w:rsid w:val="006D7A23"/>
    <w:rsid w:val="006E3696"/>
    <w:rsid w:val="006E7CBB"/>
    <w:rsid w:val="006F04FB"/>
    <w:rsid w:val="006F1746"/>
    <w:rsid w:val="006F2A70"/>
    <w:rsid w:val="006F35B6"/>
    <w:rsid w:val="006F497C"/>
    <w:rsid w:val="006F597B"/>
    <w:rsid w:val="006F5E84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2854"/>
    <w:rsid w:val="00733725"/>
    <w:rsid w:val="00735874"/>
    <w:rsid w:val="0073698A"/>
    <w:rsid w:val="00741AD3"/>
    <w:rsid w:val="00747F2C"/>
    <w:rsid w:val="00753336"/>
    <w:rsid w:val="00754914"/>
    <w:rsid w:val="007561F1"/>
    <w:rsid w:val="00756904"/>
    <w:rsid w:val="0076079F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3C00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0C15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1C5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1A37"/>
    <w:rsid w:val="00892897"/>
    <w:rsid w:val="00896AF4"/>
    <w:rsid w:val="0089747D"/>
    <w:rsid w:val="008A1B40"/>
    <w:rsid w:val="008A1F1F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5F96"/>
    <w:rsid w:val="008B74A6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1B0A"/>
    <w:rsid w:val="008F2122"/>
    <w:rsid w:val="008F54A5"/>
    <w:rsid w:val="008F71AC"/>
    <w:rsid w:val="00900CEF"/>
    <w:rsid w:val="00901864"/>
    <w:rsid w:val="00903700"/>
    <w:rsid w:val="0090416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6D03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3FB3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03"/>
    <w:rsid w:val="00AD5D37"/>
    <w:rsid w:val="00AD77A5"/>
    <w:rsid w:val="00AE1A16"/>
    <w:rsid w:val="00AE26A5"/>
    <w:rsid w:val="00AE2BB1"/>
    <w:rsid w:val="00AE3878"/>
    <w:rsid w:val="00AE4FED"/>
    <w:rsid w:val="00AE6E45"/>
    <w:rsid w:val="00AF1443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27D32"/>
    <w:rsid w:val="00B3161C"/>
    <w:rsid w:val="00B317D9"/>
    <w:rsid w:val="00B32AE0"/>
    <w:rsid w:val="00B34865"/>
    <w:rsid w:val="00B35CB3"/>
    <w:rsid w:val="00B37899"/>
    <w:rsid w:val="00B407BB"/>
    <w:rsid w:val="00B42178"/>
    <w:rsid w:val="00B4264D"/>
    <w:rsid w:val="00B4280D"/>
    <w:rsid w:val="00B42859"/>
    <w:rsid w:val="00B4413A"/>
    <w:rsid w:val="00B46E6C"/>
    <w:rsid w:val="00B47CB9"/>
    <w:rsid w:val="00B50601"/>
    <w:rsid w:val="00B515AE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3B5F"/>
    <w:rsid w:val="00B741C0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659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3BB1"/>
    <w:rsid w:val="00BD5988"/>
    <w:rsid w:val="00BE02D7"/>
    <w:rsid w:val="00BE04CE"/>
    <w:rsid w:val="00BE724E"/>
    <w:rsid w:val="00BF094B"/>
    <w:rsid w:val="00BF24C5"/>
    <w:rsid w:val="00BF2D9C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3918"/>
    <w:rsid w:val="00C15C51"/>
    <w:rsid w:val="00C16491"/>
    <w:rsid w:val="00C17845"/>
    <w:rsid w:val="00C228D8"/>
    <w:rsid w:val="00C22D2B"/>
    <w:rsid w:val="00C24690"/>
    <w:rsid w:val="00C2477C"/>
    <w:rsid w:val="00C25CB1"/>
    <w:rsid w:val="00C27734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4FC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24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34F1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22"/>
    <w:rsid w:val="00CF38CA"/>
    <w:rsid w:val="00CF4CCB"/>
    <w:rsid w:val="00CF6707"/>
    <w:rsid w:val="00D00B8B"/>
    <w:rsid w:val="00D01776"/>
    <w:rsid w:val="00D038C6"/>
    <w:rsid w:val="00D03A78"/>
    <w:rsid w:val="00D03FEB"/>
    <w:rsid w:val="00D046BB"/>
    <w:rsid w:val="00D04CC8"/>
    <w:rsid w:val="00D05EDA"/>
    <w:rsid w:val="00D0645C"/>
    <w:rsid w:val="00D112D3"/>
    <w:rsid w:val="00D1220E"/>
    <w:rsid w:val="00D15463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36D5"/>
    <w:rsid w:val="00DD6A44"/>
    <w:rsid w:val="00DD7CC9"/>
    <w:rsid w:val="00DE04ED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07C61"/>
    <w:rsid w:val="00E11B2D"/>
    <w:rsid w:val="00E130EF"/>
    <w:rsid w:val="00E14A70"/>
    <w:rsid w:val="00E16E79"/>
    <w:rsid w:val="00E16F39"/>
    <w:rsid w:val="00E17656"/>
    <w:rsid w:val="00E20616"/>
    <w:rsid w:val="00E21970"/>
    <w:rsid w:val="00E220DE"/>
    <w:rsid w:val="00E22415"/>
    <w:rsid w:val="00E22629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600F"/>
    <w:rsid w:val="00E374A1"/>
    <w:rsid w:val="00E37824"/>
    <w:rsid w:val="00E405E9"/>
    <w:rsid w:val="00E43139"/>
    <w:rsid w:val="00E54CF6"/>
    <w:rsid w:val="00E62707"/>
    <w:rsid w:val="00E637E9"/>
    <w:rsid w:val="00E63D45"/>
    <w:rsid w:val="00E66026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3FC8"/>
    <w:rsid w:val="00EA45DC"/>
    <w:rsid w:val="00EA5784"/>
    <w:rsid w:val="00EB1A68"/>
    <w:rsid w:val="00EB539E"/>
    <w:rsid w:val="00EB5EFD"/>
    <w:rsid w:val="00EB6680"/>
    <w:rsid w:val="00EC0C6E"/>
    <w:rsid w:val="00EC4B04"/>
    <w:rsid w:val="00EC62F7"/>
    <w:rsid w:val="00EC6F98"/>
    <w:rsid w:val="00EC7DBF"/>
    <w:rsid w:val="00ED07C4"/>
    <w:rsid w:val="00ED490F"/>
    <w:rsid w:val="00ED7090"/>
    <w:rsid w:val="00ED74BD"/>
    <w:rsid w:val="00ED7644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079AA"/>
    <w:rsid w:val="00F116DF"/>
    <w:rsid w:val="00F11A1A"/>
    <w:rsid w:val="00F14E7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46BC9"/>
    <w:rsid w:val="00F53378"/>
    <w:rsid w:val="00F5389A"/>
    <w:rsid w:val="00F5537F"/>
    <w:rsid w:val="00F5639C"/>
    <w:rsid w:val="00F61132"/>
    <w:rsid w:val="00F651E7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94049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1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true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20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0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0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0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0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customStyle="1" w:styleId="VSVerzija" w:type="paragraph">
    <w:name w:val="VS_Verzija"/>
    <w:basedOn w:val="Normal"/>
    <w:rsid w:val="006D4610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220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0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0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0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0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St-1896/2018</izvorni_sadrzaj>
    <derivirana_varijabla naziv="DomainObject.Predmet.OznakaBroj_1">St-1896/2018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AUTO ALTERNATOR j.d.o.o. za usluge</izvorni_sadrzaj>
    <derivirana_varijabla naziv="DomainObject.Predmet.ProtustrankaFormated_1">  AUTO ALTERNATOR j.d.o.o. za usluge</derivirana_varijabla>
  </DomainObject.Predmet.ProtustrankaFormated>
  <DomainObject.Predmet.ProtustrankaFormatedOIB>
    <izvorni_sadrzaj>  AUTO ALTERNATOR j.d.o.o. za usluge, OIB 17228306376</izvorni_sadrzaj>
    <derivirana_varijabla naziv="DomainObject.Predmet.ProtustrankaFormatedOIB_1">  AUTO ALTERNATOR j.d.o.o. za usluge, OIB 17228306376</derivirana_varijabla>
  </DomainObject.Predmet.ProtustrankaFormatedOIB>
  <DomainObject.Predmet.ProtustrankaFormatedWithAdress>
    <izvorni_sadrzaj> AUTO ALTERNATOR j.d.o.o. za usluge, Brazilska ulica 6, 10000 Zagreb</izvorni_sadrzaj>
    <derivirana_varijabla naziv="DomainObject.Predmet.ProtustrankaFormatedWithAdress_1"> AUTO ALTERNATOR j.d.o.o. za usluge, Brazilska ulica 6, 10000 Zagreb</derivirana_varijabla>
  </DomainObject.Predmet.ProtustrankaFormatedWithAdress>
  <DomainObject.Predmet.ProtustrankaFormatedWithAdressOIB>
    <izvorni_sadrzaj> AUTO ALTERNATOR j.d.o.o. za usluge, OIB 17228306376, Brazilska ulica 6, 10000 Zagreb</izvorni_sadrzaj>
    <derivirana_varijabla naziv="DomainObject.Predmet.ProtustrankaFormatedWithAdressOIB_1"> AUTO ALTERNATOR j.d.o.o. za usluge, OIB 17228306376, Brazilska ulica 6, 10000 Zagreb</derivirana_varijabla>
  </DomainObject.Predmet.ProtustrankaFormatedWithAdressOIB>
  <DomainObject.Predmet.ProtustrankaWithAdress>
    <izvorni_sadrzaj>AUTO ALTERNATOR j.d.o.o. za usluge Brazilska ulica 6, 10000 Zagreb</izvorni_sadrzaj>
    <derivirana_varijabla naziv="DomainObject.Predmet.ProtustrankaWithAdress_1">AUTO ALTERNATOR j.d.o.o. za usluge Brazilska ulica 6, 10000 Zagreb</derivirana_varijabla>
  </DomainObject.Predmet.ProtustrankaWithAdress>
  <DomainObject.Predmet.ProtustrankaWithAdressOIB>
    <izvorni_sadrzaj>AUTO ALTERNATOR j.d.o.o. za usluge, OIB 17228306376, Brazilska ulica 6, 10000 Zagreb</izvorni_sadrzaj>
    <derivirana_varijabla naziv="DomainObject.Predmet.ProtustrankaWithAdressOIB_1">AUTO ALTERNATOR j.d.o.o. za usluge, OIB 17228306376, Brazilska ulica 6, 10000 Zagreb</derivirana_varijabla>
  </DomainObject.Predmet.ProtustrankaWithAdressOIB>
  <DomainObject.Predmet.ProtustrankaNazivFormated>
    <izvorni_sadrzaj>AUTO ALTERNATOR j.d.o.o. za usluge</izvorni_sadrzaj>
    <derivirana_varijabla naziv="DomainObject.Predmet.ProtustrankaNazivFormated_1">AUTO ALTERNATOR j.d.o.o. za usluge</derivirana_varijabla>
  </DomainObject.Predmet.ProtustrankaNazivFormated>
  <DomainObject.Predmet.ProtustrankaNazivFormatedOIB>
    <izvorni_sadrzaj>AUTO ALTERNATOR j.d.o.o. za usluge, OIB 17228306376</izvorni_sadrzaj>
    <derivirana_varijabla naziv="DomainObject.Predmet.ProtustrankaNazivFormatedOIB_1">AUTO ALTERNATOR j.d.o.o. za usluge, OIB 17228306376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ALTERNATOR j.d.o.o. za usluge</item>
    </izvorni_sadrzaj>
    <derivirana_varijabla naziv="DomainObject.Predmet.ProtuStrankaListFormated_1">
      <item>AUTO ALTERNATOR j.d.o.o. za usluge</item>
    </derivirana_varijabla>
  </DomainObject.Predmet.ProtuStrankaListFormated>
  <DomainObject.Predmet.ProtuStrankaListFormatedOIB>
    <izvorni_sadrzaj>
      <item>AUTO ALTERNATOR j.d.o.o. za usluge, OIB 17228306376</item>
    </izvorni_sadrzaj>
    <derivirana_varijabla naziv="DomainObject.Predmet.ProtuStrankaListFormatedOIB_1">
      <item>AUTO ALTERNATOR j.d.o.o. za usluge, OIB 17228306376</item>
    </derivirana_varijabla>
  </DomainObject.Predmet.ProtuStrankaListFormatedOIB>
  <DomainObject.Predmet.ProtuStrankaListFormatedWithAdress>
    <izvorni_sadrzaj>
      <item>AUTO ALTERNATOR j.d.o.o. za usluge, Brazilska ulica 6, 10000 Zagreb</item>
    </izvorni_sadrzaj>
    <derivirana_varijabla naziv="DomainObject.Predmet.ProtuStrankaListFormatedWithAdress_1">
      <item>AUTO ALTERNATOR j.d.o.o. za usluge, Brazilska ulica 6, 10000 Zagreb</item>
    </derivirana_varijabla>
  </DomainObject.Predmet.ProtuStrankaListFormatedWithAdress>
  <DomainObject.Predmet.ProtuStrankaListFormatedWithAdressOIB>
    <izvorni_sadrzaj>
      <item>AUTO ALTERNATOR j.d.o.o. za usluge, OIB 17228306376, Brazilska ulica 6, 10000 Zagreb</item>
    </izvorni_sadrzaj>
    <derivirana_varijabla naziv="DomainObject.Predmet.ProtuStrankaListFormatedWithAdressOIB_1">
      <item>AUTO ALTERNATOR j.d.o.o. za usluge, OIB 17228306376, Brazilska ulica 6, 10000 Zagreb</item>
    </derivirana_varijabla>
  </DomainObject.Predmet.ProtuStrankaListFormatedWithAdressOIB>
  <DomainObject.Predmet.ProtuStrankaListNazivFormated>
    <izvorni_sadrzaj>
      <item>AUTO ALTERNATOR j.d.o.o. za usluge</item>
    </izvorni_sadrzaj>
    <derivirana_varijabla naziv="DomainObject.Predmet.ProtuStrankaListNazivFormated_1">
      <item>AUTO ALTERNATOR j.d.o.o. za usluge</item>
    </derivirana_varijabla>
  </DomainObject.Predmet.ProtuStrankaListNazivFormated>
  <DomainObject.Predmet.ProtuStrankaListNazivFormatedOIB>
    <izvorni_sadrzaj>
      <item>AUTO ALTERNATOR j.d.o.o. za usluge, OIB 17228306376</item>
    </izvorni_sadrzaj>
    <derivirana_varijabla naziv="DomainObject.Predmet.ProtuStrankaListNazivFormatedOIB_1">
      <item>AUTO ALTERNATOR j.d.o.o. za usluge, OIB 17228306376</item>
    </derivirana_varijabla>
  </DomainObject.Predmet.ProtuStrankaListNazivFormatedOIB>
  <DomainObject.Predmet.OstaliListFormated>
    <izvorni_sadrzaj>
      <item>Katica Kalamir</item>
    </izvorni_sadrzaj>
    <derivirana_varijabla naziv="DomainObject.Predmet.OstaliListFormated_1">
      <item>Katica Kalamir</item>
    </derivirana_varijabla>
  </DomainObject.Predmet.OstaliListFormated>
  <DomainObject.Predmet.OstaliListFormatedOIB>
    <izvorni_sadrzaj>
      <item>Katica Kalamir, OIB 69409930359</item>
    </izvorni_sadrzaj>
    <derivirana_varijabla naziv="DomainObject.Predmet.OstaliListFormatedOIB_1">
      <item>Katica Kalamir, OIB 69409930359</item>
    </derivirana_varijabla>
  </DomainObject.Predmet.OstaliListFormatedOIB>
  <DomainObject.Predmet.OstaliListFormatedWithAdress>
    <izvorni_sadrzaj>
      <item>Katica Kalamir, Jure Petrekovića 8, 10290 Zaprešić</item>
    </izvorni_sadrzaj>
    <derivirana_varijabla naziv="DomainObject.Predmet.OstaliListFormatedWithAdress_1">
      <item>Katica Kalamir, Jure Petrekovića 8, 10290 Zaprešić</item>
    </derivirana_varijabla>
  </DomainObject.Predmet.OstaliListFormatedWithAdress>
  <DomainObject.Predmet.OstaliListFormatedWithAdressOIB>
    <izvorni_sadrzaj>
      <item>Katica Kalamir, OIB 69409930359, Jure Petrekovića 8, 10290 Zaprešić</item>
    </izvorni_sadrzaj>
    <derivirana_varijabla naziv="DomainObject.Predmet.OstaliListFormatedWithAdressOIB_1">
      <item>Katica Kalamir, OIB 69409930359, Jure Petrekovića 8, 10290 Zaprešić</item>
    </derivirana_varijabla>
  </DomainObject.Predmet.OstaliListFormatedWithAdressOIB>
  <DomainObject.Predmet.OstaliListNazivFormated>
    <izvorni_sadrzaj>
      <item>Katica Kalamir</item>
    </izvorni_sadrzaj>
    <derivirana_varijabla naziv="DomainObject.Predmet.OstaliListNazivFormated_1">
      <item>Katica Kalamir</item>
    </derivirana_varijabla>
  </DomainObject.Predmet.OstaliListNazivFormated>
  <DomainObject.Predmet.OstaliListNazivFormatedOIB>
    <izvorni_sadrzaj>
      <item>Katica Kalamir, OIB 69409930359</item>
    </izvorni_sadrzaj>
    <derivirana_varijabla naziv="DomainObject.Predmet.OstaliListNazivFormatedOIB_1">
      <item>Katica Kalamir, OIB 69409930359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ALTERNATOR j.d.o.o. za usluge</izvorni_sadrzaj>
    <derivirana_varijabla naziv="DomainObject.Predmet.ProtustrankaIDrugi_1">AUTO ALTERNATOR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ALTERNATOR j.d.o.o. za usluge, OIB 17228306376, Brazilska ulica 6, 10000 Zagreb</izvorni_sadrzaj>
    <derivirana_varijabla naziv="DomainObject.Predmet.ProtustrankaIDrugiAdressOIB_1">AUTO ALTERNATOR j.d.o.o. za usluge, OIB 17228306376, Brazilska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ALTERNATOR j.d.o.o. za usluge</item>
      <item>FINA Regionalni centar Zagreb</item>
      <item>Katica Kalamir</item>
    </izvorni_sadrzaj>
    <derivirana_varijabla naziv="DomainObject.Predmet.SudioniciListNaziv_1">
      <item>AUTO ALTERNATOR j.d.o.o. za usluge</item>
      <item>FINA Regionalni centar Zagreb</item>
      <item>Katica Kalamir</item>
    </derivirana_varijabla>
  </DomainObject.Predmet.SudioniciListNaziv>
  <DomainObject.Predmet.SudioniciListAdressOIB>
    <izvorni_sadrzaj>
      <item>AUTO ALTERNATOR j.d.o.o. za usluge, OIB 17228306376, Brazilska ulica 6,10000 Zagreb</item>
      <item>FINA Regionalni centar Zagreb, OIB 85821130368, Trg svibanjskih žrtava 1995. 1,10000 Zagreb</item>
      <item>Katica Kalamir, OIB 69409930359, Jure Petrekovića 8,10290 Zaprešić</item>
    </izvorni_sadrzaj>
    <derivirana_varijabla naziv="DomainObject.Predmet.SudioniciListAdressOIB_1">
      <item>AUTO ALTERNATOR j.d.o.o. za usluge, OIB 17228306376, Brazilska ulica 6,10000 Zagreb</item>
      <item>FINA Regionalni centar Zagreb, OIB 85821130368, Trg svibanjskih žrtava 1995. 1,10000 Zagreb</item>
      <item>Katica Kalamir, OIB 69409930359, Jure Petrekovića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17228306376</item>
      <item>, OIB 85821130368</item>
      <item>, OIB 69409930359</item>
    </izvorni_sadrzaj>
    <derivirana_varijabla naziv="DomainObject.Predmet.SudioniciListNazivOIB_1">
      <item>, OIB 17228306376</item>
      <item>, OIB 85821130368</item>
      <item>, OIB 69409930359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siječnja 2019.</izvorni_sadrzaj>
    <derivirana_varijabla naziv="DomainObject.PredzadnjaOdlukaIzPredmeta.DatumDonosenjaOdluke_1">11. siječnja 2019.</derivirana_varijabla>
  </DomainObject.PredzadnjaOdlukaIzPredmeta.DatumDonosenjaOdluke>
  <DomainObject.PredzadnjaOdlukaIzPredmeta.Oznaka>
    <izvorni_sadrzaj>St-1896/2018-4</izvorni_sadrzaj>
    <derivirana_varijabla naziv="DomainObject.PredzadnjaOdlukaIzPredmeta.Oznaka_1">St-1896/2018-4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53A39-28E7-4522-9CA0-1803FB75AD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762</properties:Words>
  <properties:Characters>4000</properties:Characters>
  <properties:Lines>104</properties:Lines>
  <properties:Paragraphs>35</properties:Paragraphs>
  <properties:TotalTime>271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2019-01-11T07:33:00Z</cp:lastPrinted>
  <dcterms:modified xmlns:xsi="http://www.w3.org/2001/XMLSchema-instance" xsi:type="dcterms:W3CDTF">2019-01-11T11:18:00Z</dcterms:modified>
  <cp:revision>47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