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ef5e" w14:paraId="d53ef5e" w:rsidRDefault="006D6B85" w:rsidP="006D6B85" w:rsidR="006D6B85" w:rsidRPr="001929F7">
      <w:pPr>
        <w:jc w:val="right"/>
        <w15:collapsed w:val="false"/>
      </w:pPr>
      <w:r w:rsidRPr="001929F7">
        <w:t>Broj: 6 St-</w:t>
      </w:r>
      <w:r w:rsidR="006D53C9" w:rsidRPr="001929F7">
        <w:t>1/18-19</w:t>
      </w:r>
    </w:p>
    <w:p w:rsidRDefault="006D6B85" w:rsidP="006D6B85" w:rsidR="006D6B85" w:rsidRPr="001929F7">
      <w:r w:rsidRPr="001929F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1929F7"/>
    <w:p w:rsidRDefault="006D6B85" w:rsidP="006D6B85" w:rsidR="006D6B85" w:rsidRPr="001929F7">
      <w:pPr>
        <w:ind w:hanging="720" w:left="360"/>
        <w:rPr>
          <w:b/>
        </w:rPr>
      </w:pPr>
      <w:r w:rsidRPr="001929F7">
        <w:rPr>
          <w:b/>
        </w:rPr>
        <w:t xml:space="preserve">     REPUBLIKA HRVATSKA</w:t>
      </w:r>
    </w:p>
    <w:p w:rsidRDefault="006D6B85" w:rsidP="006D6B85" w:rsidR="006D6B85" w:rsidRPr="001929F7">
      <w:pPr>
        <w:ind w:hanging="720" w:left="360"/>
      </w:pPr>
      <w:r w:rsidRPr="001929F7">
        <w:t xml:space="preserve">     TRGOVAČKI SUD U OSIJEKU</w:t>
      </w:r>
    </w:p>
    <w:p w:rsidRDefault="006D6B85" w:rsidP="00EA321A" w:rsidR="006D6B85" w:rsidRPr="001929F7"/>
    <w:p w:rsidRDefault="006D6B85" w:rsidP="006D6B85" w:rsidR="006D6B85" w:rsidRPr="001929F7">
      <w:pPr>
        <w:jc w:val="center"/>
      </w:pPr>
      <w:r w:rsidRPr="001929F7">
        <w:t>U</w:t>
      </w:r>
      <w:r w:rsidR="00DD6AB0" w:rsidRPr="001929F7">
        <w:t xml:space="preserve"> </w:t>
      </w:r>
      <w:r w:rsidRPr="001929F7">
        <w:t xml:space="preserve"> I</w:t>
      </w:r>
      <w:r w:rsidR="00DD6AB0" w:rsidRPr="001929F7">
        <w:t xml:space="preserve"> </w:t>
      </w:r>
      <w:r w:rsidRPr="001929F7">
        <w:t>M</w:t>
      </w:r>
      <w:r w:rsidR="00DD6AB0" w:rsidRPr="001929F7">
        <w:t xml:space="preserve"> </w:t>
      </w:r>
      <w:r w:rsidRPr="001929F7">
        <w:t>E</w:t>
      </w:r>
      <w:r w:rsidR="00DD6AB0" w:rsidRPr="001929F7">
        <w:t xml:space="preserve"> </w:t>
      </w:r>
      <w:r w:rsidRPr="001929F7">
        <w:t xml:space="preserve"> R</w:t>
      </w:r>
      <w:r w:rsidR="00DD6AB0" w:rsidRPr="001929F7">
        <w:t xml:space="preserve"> </w:t>
      </w:r>
      <w:r w:rsidRPr="001929F7">
        <w:t>E</w:t>
      </w:r>
      <w:r w:rsidR="00DD6AB0" w:rsidRPr="001929F7">
        <w:t xml:space="preserve"> </w:t>
      </w:r>
      <w:r w:rsidRPr="001929F7">
        <w:t>P</w:t>
      </w:r>
      <w:r w:rsidR="00DD6AB0" w:rsidRPr="001929F7">
        <w:t xml:space="preserve"> </w:t>
      </w:r>
      <w:r w:rsidRPr="001929F7">
        <w:t>U</w:t>
      </w:r>
      <w:r w:rsidR="00DD6AB0" w:rsidRPr="001929F7">
        <w:t xml:space="preserve"> </w:t>
      </w:r>
      <w:r w:rsidRPr="001929F7">
        <w:t>B</w:t>
      </w:r>
      <w:r w:rsidR="00DD6AB0" w:rsidRPr="001929F7">
        <w:t xml:space="preserve"> </w:t>
      </w:r>
      <w:r w:rsidRPr="001929F7">
        <w:t>L</w:t>
      </w:r>
      <w:r w:rsidR="00DD6AB0" w:rsidRPr="001929F7">
        <w:t xml:space="preserve"> </w:t>
      </w:r>
      <w:r w:rsidRPr="001929F7">
        <w:t>I</w:t>
      </w:r>
      <w:r w:rsidR="00DD6AB0" w:rsidRPr="001929F7">
        <w:t xml:space="preserve"> </w:t>
      </w:r>
      <w:r w:rsidRPr="001929F7">
        <w:t>K</w:t>
      </w:r>
      <w:r w:rsidR="00DD6AB0" w:rsidRPr="001929F7">
        <w:t xml:space="preserve"> </w:t>
      </w:r>
      <w:r w:rsidRPr="001929F7">
        <w:t>E</w:t>
      </w:r>
      <w:r w:rsidR="00DD6AB0" w:rsidRPr="001929F7">
        <w:t xml:space="preserve"> </w:t>
      </w:r>
      <w:r w:rsidRPr="001929F7">
        <w:t xml:space="preserve"> H</w:t>
      </w:r>
      <w:r w:rsidR="00DD6AB0" w:rsidRPr="001929F7">
        <w:t xml:space="preserve"> </w:t>
      </w:r>
      <w:r w:rsidRPr="001929F7">
        <w:t>R</w:t>
      </w:r>
      <w:r w:rsidR="00DD6AB0" w:rsidRPr="001929F7">
        <w:t xml:space="preserve"> </w:t>
      </w:r>
      <w:r w:rsidRPr="001929F7">
        <w:t>V</w:t>
      </w:r>
      <w:r w:rsidR="00DD6AB0" w:rsidRPr="001929F7">
        <w:t xml:space="preserve"> </w:t>
      </w:r>
      <w:r w:rsidRPr="001929F7">
        <w:t>A</w:t>
      </w:r>
      <w:r w:rsidR="00DD6AB0" w:rsidRPr="001929F7">
        <w:t xml:space="preserve"> </w:t>
      </w:r>
      <w:r w:rsidRPr="001929F7">
        <w:t>T</w:t>
      </w:r>
      <w:r w:rsidR="00DD6AB0" w:rsidRPr="001929F7">
        <w:t xml:space="preserve"> </w:t>
      </w:r>
      <w:r w:rsidRPr="001929F7">
        <w:t>S</w:t>
      </w:r>
      <w:r w:rsidR="00DD6AB0" w:rsidRPr="001929F7">
        <w:t xml:space="preserve"> </w:t>
      </w:r>
      <w:r w:rsidRPr="001929F7">
        <w:t>K</w:t>
      </w:r>
      <w:r w:rsidR="00DD6AB0" w:rsidRPr="001929F7">
        <w:t xml:space="preserve"> </w:t>
      </w:r>
      <w:r w:rsidRPr="001929F7">
        <w:t>E</w:t>
      </w:r>
    </w:p>
    <w:p w:rsidRDefault="006D6B85" w:rsidP="006D6B85" w:rsidR="006D6B85" w:rsidRPr="001929F7">
      <w:pPr>
        <w:jc w:val="center"/>
      </w:pPr>
    </w:p>
    <w:p w:rsidRDefault="006D6B85" w:rsidP="001929F7" w:rsidR="006D6B85" w:rsidRPr="001929F7">
      <w:pPr>
        <w:jc w:val="center"/>
      </w:pPr>
      <w:r w:rsidRPr="001929F7">
        <w:t>R J E Š E N J E</w:t>
      </w:r>
    </w:p>
    <w:p w:rsidRDefault="001E3CE5" w:rsidP="006D6B85" w:rsidR="001E3CE5" w:rsidRPr="001929F7"/>
    <w:p w:rsidRDefault="001E3CE5" w:rsidP="001E3CE5" w:rsidR="006D6B85" w:rsidRPr="001929F7">
      <w:pPr>
        <w:ind w:firstLine="720"/>
        <w:jc w:val="both"/>
      </w:pPr>
      <w:r w:rsidRPr="001929F7">
        <w:t xml:space="preserve">Trgovački sud u Osijeku, po stečajnoj sutkinji Nadi Roso, u stečajnom predmetu dužnika </w:t>
      </w:r>
      <w:r w:rsidR="006D53C9" w:rsidRPr="001929F7">
        <w:rPr>
          <w:b/>
        </w:rPr>
        <w:t>TARTE d.o.o. za ugostiteljstvo i trgovinu, Osijek, Ulica Stjepana Radića 30, MBS: 030171755 OIB: 81218431659</w:t>
      </w:r>
      <w:r w:rsidRPr="001929F7">
        <w:t xml:space="preserve">, dana </w:t>
      </w:r>
      <w:r w:rsidR="006D53C9" w:rsidRPr="001929F7">
        <w:t>27. lipnja</w:t>
      </w:r>
      <w:r w:rsidR="008B5283" w:rsidRPr="001929F7">
        <w:t xml:space="preserve"> 2018. g.,</w:t>
      </w:r>
    </w:p>
    <w:p w:rsidRDefault="001E3CE5" w:rsidP="001E3CE5" w:rsidR="001E3CE5" w:rsidRPr="001929F7">
      <w:pPr>
        <w:ind w:firstLine="720"/>
        <w:jc w:val="both"/>
      </w:pPr>
    </w:p>
    <w:p w:rsidRDefault="001E3CE5" w:rsidP="001E3CE5" w:rsidR="001E3CE5" w:rsidRPr="001929F7">
      <w:pPr>
        <w:ind w:firstLine="720"/>
        <w:jc w:val="both"/>
      </w:pPr>
    </w:p>
    <w:p w:rsidRDefault="001E3CE5" w:rsidP="001E3CE5" w:rsidR="001E3CE5" w:rsidRPr="001929F7">
      <w:pPr>
        <w:jc w:val="center"/>
      </w:pPr>
      <w:r w:rsidRPr="001929F7">
        <w:t>r i j e š i o  j e :</w:t>
      </w:r>
    </w:p>
    <w:p w:rsidRDefault="001E3CE5" w:rsidP="001929F7" w:rsidR="001E3CE5" w:rsidRPr="001929F7">
      <w:pPr>
        <w:rPr>
          <w:b/>
        </w:rPr>
      </w:pPr>
    </w:p>
    <w:p w:rsidRDefault="001E3CE5" w:rsidP="001E3CE5" w:rsidR="001E3CE5" w:rsidRPr="001929F7">
      <w:pPr>
        <w:jc w:val="both"/>
      </w:pPr>
      <w:r w:rsidRPr="001929F7">
        <w:tab/>
        <w:t xml:space="preserve">I  </w:t>
      </w:r>
      <w:r w:rsidRPr="001929F7">
        <w:tab/>
        <w:t>OBUSTAVLJA SE ovrha određena rješenjem Trgovačkog suda u Osijeku 6 St-</w:t>
      </w:r>
      <w:r w:rsidR="006D53C9" w:rsidRPr="001929F7">
        <w:t>1/</w:t>
      </w:r>
      <w:r w:rsidR="00EA321A" w:rsidRPr="001929F7">
        <w:t xml:space="preserve">18 od </w:t>
      </w:r>
      <w:r w:rsidR="006D53C9" w:rsidRPr="001929F7">
        <w:t>23</w:t>
      </w:r>
      <w:r w:rsidR="00EA321A" w:rsidRPr="001929F7">
        <w:t>.4.2018. g.</w:t>
      </w:r>
      <w:r w:rsidRPr="001929F7">
        <w:t xml:space="preserve">  u odnosu na </w:t>
      </w:r>
      <w:proofErr w:type="spellStart"/>
      <w:r w:rsidR="008B5283" w:rsidRPr="001929F7">
        <w:t>ovršenika</w:t>
      </w:r>
      <w:proofErr w:type="spellEnd"/>
      <w:r w:rsidR="008B5283" w:rsidRPr="001929F7">
        <w:t xml:space="preserve"> </w:t>
      </w:r>
      <w:r w:rsidR="006D53C9" w:rsidRPr="001929F7">
        <w:t xml:space="preserve">IVICA LUKENDA, Osijek, </w:t>
      </w:r>
      <w:proofErr w:type="spellStart"/>
      <w:r w:rsidR="006D53C9" w:rsidRPr="001929F7">
        <w:t>Kupska</w:t>
      </w:r>
      <w:proofErr w:type="spellEnd"/>
      <w:r w:rsidR="006D53C9" w:rsidRPr="001929F7">
        <w:t xml:space="preserve"> 1/A, OIB: 23998683841 </w:t>
      </w:r>
      <w:r w:rsidRPr="001929F7">
        <w:t>u cijelosti i ukidaju se sve provedene ovršne radnje.</w:t>
      </w:r>
    </w:p>
    <w:p w:rsidRDefault="001E3CE5" w:rsidP="001E3CE5" w:rsidR="001E3CE5" w:rsidRPr="001929F7">
      <w:pPr>
        <w:jc w:val="both"/>
      </w:pPr>
    </w:p>
    <w:p w:rsidRDefault="001E3CE5" w:rsidP="001E3CE5" w:rsidR="001E3CE5" w:rsidRPr="001929F7">
      <w:pPr>
        <w:jc w:val="center"/>
      </w:pPr>
      <w:r w:rsidRPr="001929F7">
        <w:t>Obrazloženje</w:t>
      </w:r>
    </w:p>
    <w:p w:rsidRDefault="001E3CE5" w:rsidP="001929F7" w:rsidR="001E3CE5" w:rsidRPr="001929F7">
      <w:pPr>
        <w:rPr>
          <w:b/>
        </w:rPr>
      </w:pPr>
    </w:p>
    <w:p w:rsidRDefault="001E3CE5" w:rsidP="001E3CE5" w:rsidR="001929F7">
      <w:pPr>
        <w:jc w:val="both"/>
      </w:pPr>
      <w:r w:rsidRPr="001929F7">
        <w:tab/>
      </w:r>
      <w:r w:rsidR="001929F7">
        <w:t>Uvidom u spis utvrđeno je da je dana 21. lipnja 2018. g. dužnik</w:t>
      </w:r>
      <w:r w:rsidR="00EA321A" w:rsidRPr="001929F7">
        <w:t xml:space="preserve"> </w:t>
      </w:r>
      <w:r w:rsidR="001929F7">
        <w:t xml:space="preserve">Ivica </w:t>
      </w:r>
      <w:proofErr w:type="spellStart"/>
      <w:r w:rsidR="001929F7">
        <w:t>Lukenda</w:t>
      </w:r>
      <w:proofErr w:type="spellEnd"/>
      <w:r w:rsidR="00EA321A" w:rsidRPr="001929F7">
        <w:t xml:space="preserve"> </w:t>
      </w:r>
      <w:r w:rsidR="001929F7" w:rsidRPr="001929F7">
        <w:t xml:space="preserve">Osijek, </w:t>
      </w:r>
      <w:proofErr w:type="spellStart"/>
      <w:r w:rsidR="001929F7" w:rsidRPr="001929F7">
        <w:t>Kupska</w:t>
      </w:r>
      <w:proofErr w:type="spellEnd"/>
      <w:r w:rsidR="001929F7" w:rsidRPr="001929F7">
        <w:t xml:space="preserve"> 1/A, OIB: 23998683841</w:t>
      </w:r>
      <w:r w:rsidR="001929F7">
        <w:t xml:space="preserve"> podmirio iznos od 1.000,00 kn o čemu je izvijestio sud podneskom od 21.6.2018. g. te dostavio i dokaz – uplatnicu na navedeni iznos.</w:t>
      </w:r>
    </w:p>
    <w:p w:rsidRDefault="001929F7" w:rsidP="001929F7" w:rsidR="001929F7">
      <w:pPr>
        <w:ind w:firstLine="720"/>
        <w:jc w:val="both"/>
      </w:pPr>
      <w:r>
        <w:t xml:space="preserve">Ujedno u spisu </w:t>
      </w:r>
      <w:proofErr w:type="spellStart"/>
      <w:r>
        <w:t>prileži</w:t>
      </w:r>
      <w:proofErr w:type="spellEnd"/>
      <w:r>
        <w:t xml:space="preserve"> i Obavijest TS Osijek o uplaćenom predujmu u iznosu od 1.000,00 kn uplatitelja Ivica </w:t>
      </w:r>
      <w:proofErr w:type="spellStart"/>
      <w:r>
        <w:t>Lukenda</w:t>
      </w:r>
      <w:proofErr w:type="spellEnd"/>
      <w:r>
        <w:t xml:space="preserve"> dana 21.6.2018. g. (str. 77 spisa).</w:t>
      </w:r>
    </w:p>
    <w:p w:rsidRDefault="001929F7" w:rsidP="001929F7" w:rsidR="001F3B52" w:rsidRPr="001929F7">
      <w:pPr>
        <w:ind w:firstLine="720"/>
        <w:jc w:val="both"/>
      </w:pPr>
      <w:r>
        <w:t xml:space="preserve">Slijedom navedenog </w:t>
      </w:r>
      <w:r w:rsidR="001E3CE5" w:rsidRPr="001929F7">
        <w:t>valjalo je sukladno čl. 40 Ovršnog zakona (NN br. 112/12, 25/13, 93/14, 55/16, 73/17)  odlučiti kao u izreci.</w:t>
      </w:r>
    </w:p>
    <w:p w:rsidRDefault="00B75497" w:rsidP="00BC2DD2" w:rsidR="00B75497" w:rsidRPr="001929F7">
      <w:pPr>
        <w:ind w:firstLine="720"/>
        <w:jc w:val="both"/>
      </w:pPr>
    </w:p>
    <w:p w:rsidRDefault="00B75497" w:rsidP="00BF2EA1" w:rsidR="00BF2EA1" w:rsidRPr="001929F7">
      <w:pPr>
        <w:jc w:val="both"/>
        <w:rPr>
          <w:bCs/>
        </w:rPr>
      </w:pPr>
      <w:r w:rsidRPr="001929F7">
        <w:t xml:space="preserve">                                               </w:t>
      </w:r>
      <w:r w:rsidRPr="001929F7">
        <w:rPr>
          <w:bCs/>
        </w:rPr>
        <w:t xml:space="preserve">U Osijeku </w:t>
      </w:r>
      <w:r w:rsidR="001929F7">
        <w:rPr>
          <w:bCs/>
        </w:rPr>
        <w:t>27. lipnja</w:t>
      </w:r>
      <w:r w:rsidR="008B5283" w:rsidRPr="001929F7">
        <w:rPr>
          <w:bCs/>
        </w:rPr>
        <w:t xml:space="preserve"> 2018. g.</w:t>
      </w:r>
    </w:p>
    <w:p w:rsidRDefault="00B75497" w:rsidP="00B75497" w:rsidR="00B75497" w:rsidRPr="001929F7">
      <w:pPr>
        <w:pStyle w:val="Naslov2"/>
        <w:rPr>
          <w:b w:val="false"/>
          <w:lang w:val="hr-HR"/>
        </w:rPr>
      </w:pPr>
      <w:r w:rsidRPr="001929F7">
        <w:rPr>
          <w:b w:val="false"/>
          <w:lang w:val="hr-HR"/>
        </w:rPr>
        <w:t>Zapisničar:      </w:t>
      </w:r>
    </w:p>
    <w:p w:rsidRDefault="005B4DB5" w:rsidP="00B75497" w:rsidR="00B75497" w:rsidRPr="001929F7">
      <w:pPr>
        <w:pStyle w:val="Naslov2"/>
        <w:rPr>
          <w:b w:val="false"/>
          <w:lang w:val="hr-HR"/>
        </w:rPr>
      </w:pPr>
      <w:r w:rsidRPr="001929F7">
        <w:rPr>
          <w:b w:val="false"/>
          <w:lang w:val="hr-HR"/>
        </w:rPr>
        <w:t>Danijela Sekulić</w:t>
      </w:r>
    </w:p>
    <w:p w:rsidRDefault="00996147" w:rsidP="00B75497" w:rsidR="00996147" w:rsidRPr="001929F7">
      <w:pPr>
        <w:pStyle w:val="Naslov2"/>
        <w:rPr>
          <w:b w:val="false"/>
          <w:lang w:val="hr-HR"/>
        </w:rPr>
      </w:pPr>
    </w:p>
    <w:p w:rsidRDefault="00B75497" w:rsidP="005B4DB5" w:rsidR="00B75497" w:rsidRPr="001929F7">
      <w:pPr>
        <w:pStyle w:val="Naslov2"/>
        <w:rPr>
          <w:b w:val="false"/>
          <w:lang w:val="hr-HR"/>
        </w:rPr>
      </w:pPr>
      <w:r w:rsidRPr="001929F7">
        <w:rPr>
          <w:lang w:val="hr-HR"/>
        </w:rPr>
        <w:t>                                                       </w:t>
      </w:r>
      <w:r w:rsidR="006247C8" w:rsidRPr="001929F7">
        <w:rPr>
          <w:lang w:val="hr-HR"/>
        </w:rPr>
        <w:t xml:space="preserve">                           </w:t>
      </w:r>
      <w:r w:rsidR="006247C8" w:rsidRPr="001929F7">
        <w:rPr>
          <w:lang w:val="hr-HR"/>
        </w:rPr>
        <w:tab/>
      </w:r>
      <w:r w:rsidR="005B4DB5" w:rsidRPr="001929F7">
        <w:rPr>
          <w:lang w:val="hr-HR"/>
        </w:rPr>
        <w:t xml:space="preserve">           </w:t>
      </w:r>
      <w:r w:rsidRPr="001929F7">
        <w:rPr>
          <w:lang w:val="hr-HR"/>
        </w:rPr>
        <w:t xml:space="preserve"> </w:t>
      </w:r>
      <w:r w:rsidR="006247C8" w:rsidRPr="001929F7">
        <w:rPr>
          <w:b w:val="false"/>
          <w:lang w:val="hr-HR"/>
        </w:rPr>
        <w:t>STEČAJNA SUTKINJA</w:t>
      </w:r>
    </w:p>
    <w:p w:rsidRDefault="006247C8" w:rsidP="001E3CE5" w:rsidR="00B75497" w:rsidRPr="001929F7">
      <w:pPr>
        <w:pStyle w:val="Naslov2"/>
        <w:rPr>
          <w:b w:val="false"/>
          <w:lang w:val="hr-HR"/>
        </w:rPr>
      </w:pP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</w:r>
      <w:r w:rsidRPr="001929F7">
        <w:rPr>
          <w:b w:val="false"/>
          <w:lang w:val="hr-HR"/>
        </w:rPr>
        <w:tab/>
        <w:t xml:space="preserve">          </w:t>
      </w:r>
      <w:r w:rsidR="005B4DB5" w:rsidRPr="001929F7">
        <w:rPr>
          <w:b w:val="false"/>
          <w:lang w:val="hr-HR"/>
        </w:rPr>
        <w:t xml:space="preserve"> Nada Roso</w:t>
      </w:r>
    </w:p>
    <w:p w:rsidRDefault="00B75497" w:rsidP="00B75497" w:rsidR="00B75497" w:rsidRPr="001929F7">
      <w:pPr>
        <w:pStyle w:val="Tijeloteksta"/>
        <w:rPr>
          <w:lang w:val="hr-HR"/>
        </w:rPr>
      </w:pPr>
      <w:r w:rsidRPr="001929F7">
        <w:rPr>
          <w:lang w:val="hr-HR"/>
        </w:rPr>
        <w:t>POUKA O PRAVNOM LIJEKU:</w:t>
      </w:r>
    </w:p>
    <w:p w:rsidRDefault="00B75497" w:rsidP="00B7064E" w:rsidR="00B75497" w:rsidRPr="001929F7">
      <w:pPr>
        <w:jc w:val="both"/>
        <w:rPr>
          <w:b/>
          <w:bCs/>
        </w:rPr>
      </w:pPr>
      <w:r w:rsidRPr="001929F7">
        <w:t>Protiv ovog rješenja može nezadovoljna stranka uložiti žalbu Visokom trgovačkom sudu Republike Hrvatske u Zagrebu u roku od 8 dana pismeno u 3 primjerka putem ovog suda.</w:t>
      </w:r>
      <w:r w:rsidRPr="001929F7"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 w:rsidRPr="001929F7">
      <w:pPr>
        <w:pStyle w:val="Tijeloteksta"/>
      </w:pPr>
      <w:r w:rsidRPr="001929F7">
        <w:t>           </w:t>
      </w:r>
    </w:p>
    <w:p w:rsidRDefault="00B75497" w:rsidP="00B75497" w:rsidR="00B75497" w:rsidRPr="001929F7">
      <w:pPr>
        <w:pStyle w:val="Tijeloteksta"/>
        <w:rPr>
          <w:bCs/>
          <w:lang w:val="hr-HR"/>
        </w:rPr>
      </w:pPr>
      <w:r w:rsidRPr="001929F7"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1929F7">
      <w:pPr>
        <w:jc w:val="both"/>
        <w:rPr>
          <w:bCs/>
        </w:rPr>
      </w:pPr>
      <w:r w:rsidRPr="001929F7">
        <w:rPr>
          <w:bCs/>
        </w:rPr>
        <w:t>D N A :</w:t>
      </w:r>
    </w:p>
    <w:p w:rsidRDefault="001E3CE5" w:rsidP="00B75497" w:rsidR="006832C3">
      <w:pPr>
        <w:numPr>
          <w:ilvl w:val="0"/>
          <w:numId w:val="2"/>
        </w:numPr>
        <w:jc w:val="both"/>
      </w:pPr>
      <w:r w:rsidRPr="001929F7">
        <w:t>FINI</w:t>
      </w:r>
    </w:p>
    <w:p w:rsidRDefault="001929F7" w:rsidP="00B75497" w:rsidR="001929F7" w:rsidRPr="001929F7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82257" w:rsidP="002E4934" w:rsidR="002E4934" w:rsidRPr="001929F7">
      <w:pPr>
        <w:numPr>
          <w:ilvl w:val="0"/>
          <w:numId w:val="2"/>
        </w:numPr>
        <w:jc w:val="both"/>
      </w:pPr>
      <w:r w:rsidRPr="001929F7">
        <w:t>kal.</w:t>
      </w:r>
      <w:r w:rsidR="008B5283" w:rsidRPr="001929F7">
        <w:t xml:space="preserve"> </w:t>
      </w:r>
      <w:r w:rsidR="001929F7">
        <w:t>27.7.</w:t>
      </w:r>
    </w:p>
    <w:p w:rsidRDefault="002E4934" w:rsidP="002E4934" w:rsidR="002E4934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FB5D98" w:rsidP="002E4934" w:rsidR="00FB5D98" w:rsidRPr="001929F7">
      <w:pPr>
        <w:jc w:val="both"/>
      </w:pPr>
    </w:p>
    <w:p w:rsidRDefault="001F3B52" w:rsidP="002E4934" w:rsidR="001F3B52" w:rsidRPr="001929F7">
      <w:pPr>
        <w:jc w:val="both"/>
      </w:pPr>
    </w:p>
    <w:p w:rsidRDefault="001F3B52" w:rsidP="002E4934" w:rsidR="001F3B52" w:rsidRPr="001929F7">
      <w:pPr>
        <w:jc w:val="both"/>
      </w:pPr>
    </w:p>
    <w:p w:rsidRDefault="001F3B52" w:rsidP="002E4934" w:rsidR="001F3B52" w:rsidRPr="001929F7">
      <w:pPr>
        <w:jc w:val="both"/>
      </w:pPr>
    </w:p>
    <w:p w:rsidRDefault="001F3B52" w:rsidP="002E4934" w:rsidR="001F3B52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E87FD6" w:rsidP="002E4934" w:rsidR="00E87FD6" w:rsidRPr="001929F7">
      <w:pPr>
        <w:jc w:val="both"/>
      </w:pPr>
    </w:p>
    <w:p w:rsidRDefault="00E87FD6" w:rsidP="002E4934" w:rsidR="00E87FD6" w:rsidRPr="001929F7">
      <w:pPr>
        <w:jc w:val="both"/>
      </w:pPr>
    </w:p>
    <w:p w:rsidRDefault="00E87FD6" w:rsidP="002E4934" w:rsidR="00E87FD6" w:rsidRPr="001929F7">
      <w:pPr>
        <w:jc w:val="both"/>
      </w:pPr>
    </w:p>
    <w:p w:rsidRDefault="00E87FD6" w:rsidP="002E4934" w:rsidR="00E87FD6" w:rsidRPr="001929F7">
      <w:pPr>
        <w:jc w:val="both"/>
      </w:pPr>
    </w:p>
    <w:p w:rsidRDefault="00E87FD6" w:rsidP="002E4934" w:rsidR="00E87FD6" w:rsidRPr="001929F7">
      <w:pPr>
        <w:jc w:val="both"/>
      </w:pPr>
    </w:p>
    <w:p w:rsidRDefault="00FB5D98" w:rsidP="002E4934" w:rsidR="00FB5D98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1E3CE5" w:rsidP="002E4934" w:rsidR="001E3CE5" w:rsidRPr="001929F7">
      <w:pPr>
        <w:jc w:val="both"/>
      </w:pPr>
    </w:p>
    <w:p w:rsidRDefault="00EA321A" w:rsidP="002E4934" w:rsidR="00EA321A" w:rsidRPr="001929F7">
      <w:pPr>
        <w:jc w:val="both"/>
      </w:pPr>
    </w:p>
    <w:p w:rsidRDefault="00EA321A" w:rsidP="002E4934" w:rsidR="00EA321A" w:rsidRPr="001929F7">
      <w:pPr>
        <w:jc w:val="both"/>
      </w:pPr>
    </w:p>
    <w:p w:rsidRDefault="00EA321A" w:rsidP="002E4934" w:rsidR="00EA321A" w:rsidRPr="001929F7">
      <w:pPr>
        <w:jc w:val="both"/>
      </w:pPr>
    </w:p>
    <w:p w:rsidRDefault="00FB5D98" w:rsidP="002E4934" w:rsidR="00FB5D98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2E4934" w:rsidP="002E4934" w:rsidR="002E4934" w:rsidRPr="001929F7">
      <w:pPr>
        <w:jc w:val="both"/>
      </w:pPr>
    </w:p>
    <w:p w:rsidRDefault="001929F7" w:rsidP="001929F7" w:rsidR="00DE7EA8" w:rsidRPr="001929F7">
      <w:pPr>
        <w:tabs>
          <w:tab w:pos="791" w:val="left"/>
        </w:tabs>
        <w:ind w:left="360"/>
        <w:jc w:val="both"/>
      </w:pPr>
      <w:r>
        <w:tab/>
      </w:r>
    </w:p>
    <w:p w:rsidRDefault="002E4934" w:rsidP="002E4934" w:rsidR="002E4934" w:rsidRPr="001929F7">
      <w:bookmarkStart w:name="_GoBack" w:id="0"/>
      <w:bookmarkEnd w:id="0"/>
    </w:p>
    <w:p w:rsidRDefault="002E4934" w:rsidP="002E4934" w:rsidR="002E4934" w:rsidRPr="001929F7">
      <w:pPr>
        <w:ind w:firstLine="708" w:left="1416"/>
        <w:jc w:val="both"/>
        <w:rPr>
          <w:b/>
          <w:bCs/>
        </w:rPr>
      </w:pPr>
    </w:p>
    <w:p w:rsidRDefault="002E4934" w:rsidP="002E4934" w:rsidR="002E4934" w:rsidRPr="001929F7">
      <w:pPr>
        <w:ind w:firstLine="708" w:left="1416"/>
        <w:jc w:val="both"/>
        <w:rPr>
          <w:b/>
          <w:bCs/>
        </w:rPr>
      </w:pPr>
    </w:p>
    <w:p w:rsidRDefault="002E4934" w:rsidR="002E4934" w:rsidRPr="001929F7">
      <w:pPr>
        <w:ind w:left="360"/>
        <w:jc w:val="both"/>
      </w:pPr>
    </w:p>
    <w:sectPr w:rsidR="002E4934" w:rsidRPr="001929F7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C62" w:rsidP="004A3868" w:rsidR="004A4C62">
      <w:r>
        <w:separator/>
      </w:r>
    </w:p>
  </w:endnote>
  <w:endnote w:id="0" w:type="continuationSeparator">
    <w:p w:rsidRDefault="004A4C62" w:rsidP="004A3868" w:rsidR="004A4C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C62" w:rsidP="004A3868" w:rsidR="004A4C62">
      <w:r>
        <w:separator/>
      </w:r>
    </w:p>
  </w:footnote>
  <w:footnote w:id="0" w:type="continuationSeparator">
    <w:p w:rsidRDefault="004A4C62" w:rsidP="004A3868" w:rsidR="004A4C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A022F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929F7"/>
    <w:rsid w:val="001A56DB"/>
    <w:rsid w:val="001B648A"/>
    <w:rsid w:val="001C0CFA"/>
    <w:rsid w:val="001D2166"/>
    <w:rsid w:val="001E3CE5"/>
    <w:rsid w:val="001E7E8C"/>
    <w:rsid w:val="001F3B52"/>
    <w:rsid w:val="0022178D"/>
    <w:rsid w:val="0022414E"/>
    <w:rsid w:val="002534B4"/>
    <w:rsid w:val="0028334A"/>
    <w:rsid w:val="00287EC6"/>
    <w:rsid w:val="00292D1E"/>
    <w:rsid w:val="002C514A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43FEC"/>
    <w:rsid w:val="00365B73"/>
    <w:rsid w:val="003843C3"/>
    <w:rsid w:val="003A022F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A4C62"/>
    <w:rsid w:val="004E65BC"/>
    <w:rsid w:val="005012E6"/>
    <w:rsid w:val="005200AB"/>
    <w:rsid w:val="005560F4"/>
    <w:rsid w:val="00571630"/>
    <w:rsid w:val="00583AE6"/>
    <w:rsid w:val="00595793"/>
    <w:rsid w:val="005974AB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3D58"/>
    <w:rsid w:val="006832C3"/>
    <w:rsid w:val="00691BE2"/>
    <w:rsid w:val="006C3AD5"/>
    <w:rsid w:val="006D53C9"/>
    <w:rsid w:val="006D6B85"/>
    <w:rsid w:val="006F0A36"/>
    <w:rsid w:val="00704DE2"/>
    <w:rsid w:val="00710662"/>
    <w:rsid w:val="00726845"/>
    <w:rsid w:val="00727922"/>
    <w:rsid w:val="00752B41"/>
    <w:rsid w:val="007574AB"/>
    <w:rsid w:val="00782257"/>
    <w:rsid w:val="007C1C95"/>
    <w:rsid w:val="007C2112"/>
    <w:rsid w:val="007F551F"/>
    <w:rsid w:val="008041DE"/>
    <w:rsid w:val="00816035"/>
    <w:rsid w:val="0084412E"/>
    <w:rsid w:val="0085567C"/>
    <w:rsid w:val="008A49DF"/>
    <w:rsid w:val="008B5283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3474F"/>
    <w:rsid w:val="00A379AC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A321A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02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0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02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0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St-1/2018</izvorni_sadrzaj>
    <derivirana_varijabla naziv="DomainObject.Predmet.OznakaBroj_1">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TARTE d.o.o. za ugostiteljstvo i trgovinu</izvorni_sadrzaj>
    <derivirana_varijabla naziv="DomainObject.Predmet.ProtustrankaFormated_1">  TARTE d.o.o. za ugostiteljstvo i trgovinu</derivirana_varijabla>
  </DomainObject.Predmet.ProtustrankaFormated>
  <DomainObject.Predmet.ProtustrankaFormatedOIB>
    <izvorni_sadrzaj>  TARTE d.o.o. za ugostiteljstvo i trgovinu, OIB 81218431659</izvorni_sadrzaj>
    <derivirana_varijabla naziv="DomainObject.Predmet.ProtustrankaFormatedOIB_1">  TARTE d.o.o. za ugostiteljstvo i trgovinu, OIB 81218431659</derivirana_varijabla>
  </DomainObject.Predmet.ProtustrankaFormatedOIB>
  <DomainObject.Predmet.ProtustrankaFormatedWithAdress>
    <izvorni_sadrzaj> TARTE d.o.o. za ugostiteljstvo i trgovinu, Ulica Stjepana Radića 30, 31000 Osijek</izvorni_sadrzaj>
    <derivirana_varijabla naziv="DomainObject.Predmet.ProtustrankaFormatedWithAdress_1"> TARTE d.o.o. za ugostiteljstvo i trgovinu, Ulica Stjepana Radića 30, 31000 Osijek</derivirana_varijabla>
  </DomainObject.Predmet.ProtustrankaFormatedWithAdress>
  <DomainObject.Predmet.ProtustrankaFormatedWithAdressOIB>
    <izvorni_sadrzaj> TARTE d.o.o. za ugostiteljstvo i trgovinu, OIB 81218431659, Ulica Stjepana Radića 30, 31000 Osijek</izvorni_sadrzaj>
    <derivirana_varijabla naziv="DomainObject.Predmet.ProtustrankaFormatedWithAdressOIB_1"> TARTE d.o.o. za ugostiteljstvo i trgovinu, OIB 81218431659, Ulica Stjepana Radića 30, 31000 Osijek</derivirana_varijabla>
  </DomainObject.Predmet.ProtustrankaFormatedWithAdressOIB>
  <DomainObject.Predmet.ProtustrankaWithAdress>
    <izvorni_sadrzaj>TARTE d.o.o. za ugostiteljstvo i trgovinu Ulica Stjepana Radića 30, 31000 Osijek</izvorni_sadrzaj>
    <derivirana_varijabla naziv="DomainObject.Predmet.ProtustrankaWithAdress_1">TARTE d.o.o. za ugostiteljstvo i trgovinu Ulica Stjepana Radića 30, 31000 Osijek</derivirana_varijabla>
  </DomainObject.Predmet.ProtustrankaWithAdress>
  <DomainObject.Predmet.ProtustrankaWithAdressOIB>
    <izvorni_sadrzaj>TARTE d.o.o. za ugostiteljstvo i trgovinu, OIB 81218431659, Ulica Stjepana Radića 30, 31000 Osijek</izvorni_sadrzaj>
    <derivirana_varijabla naziv="DomainObject.Predmet.ProtustrankaWithAdressOIB_1">TARTE d.o.o. za ugostiteljstvo i trgovinu, OIB 81218431659, Ulica Stjepana Radića 30, 31000 Osijek</derivirana_varijabla>
  </DomainObject.Predmet.ProtustrankaWithAdressOIB>
  <DomainObject.Predmet.ProtustrankaNazivFormated>
    <izvorni_sadrzaj>TARTE d.o.o. za ugostiteljstvo i trgovinu</izvorni_sadrzaj>
    <derivirana_varijabla naziv="DomainObject.Predmet.ProtustrankaNazivFormated_1">TARTE d.o.o. za ugostiteljstvo i trgovinu</derivirana_varijabla>
  </DomainObject.Predmet.ProtustrankaNazivFormated>
  <DomainObject.Predmet.ProtustrankaNazivFormatedOIB>
    <izvorni_sadrzaj>TARTE d.o.o. za ugostiteljstvo i trgovinu, OIB 81218431659</izvorni_sadrzaj>
    <derivirana_varijabla naziv="DomainObject.Predmet.ProtustrankaNazivFormatedOIB_1">TARTE d.o.o. za ugostiteljstvo i trgovinu, OIB 81218431659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TARTE d.o.o. za ugostiteljstvo i trgovinu</item>
    </izvorni_sadrzaj>
    <derivirana_varijabla naziv="DomainObject.Predmet.ProtuStrankaListFormated_1">
      <item>TARTE d.o.o. za ugostiteljstvo i trgovinu</item>
    </derivirana_varijabla>
  </DomainObject.Predmet.ProtuStrankaListFormated>
  <DomainObject.Predmet.ProtuStrankaListFormatedOIB>
    <izvorni_sadrzaj>
      <item>TARTE d.o.o. za ugostiteljstvo i trgovinu, OIB 81218431659</item>
    </izvorni_sadrzaj>
    <derivirana_varijabla naziv="DomainObject.Predmet.ProtuStrankaListFormatedOIB_1">
      <item>TARTE d.o.o. za ugostiteljstvo i trgovinu, OIB 81218431659</item>
    </derivirana_varijabla>
  </DomainObject.Predmet.ProtuStrankaListFormatedOIB>
  <DomainObject.Predmet.ProtuStrankaListFormatedWithAdress>
    <izvorni_sadrzaj>
      <item>TARTE d.o.o. za ugostiteljstvo i trgovinu, Ulica Stjepana Radića 30, 31000 Osijek</item>
    </izvorni_sadrzaj>
    <derivirana_varijabla naziv="DomainObject.Predmet.ProtuStrankaListFormatedWithAdress_1">
      <item>TARTE d.o.o. za ugostiteljstvo i trgovinu, Ulica Stjepana Radića 30, 31000 Osijek</item>
    </derivirana_varijabla>
  </DomainObject.Predmet.ProtuStrankaListFormatedWithAdress>
  <DomainObject.Predmet.ProtuStrankaListFormatedWithAdressOIB>
    <izvorni_sadrzaj>
      <item>TARTE d.o.o. za ugostiteljstvo i trgovinu, OIB 81218431659, Ulica Stjepana Radića 30, 31000 Osijek</item>
    </izvorni_sadrzaj>
    <derivirana_varijabla naziv="DomainObject.Predmet.ProtuStrankaListFormatedWithAdressOIB_1">
      <item>TARTE d.o.o. za ugostiteljstvo i trgovinu, OIB 81218431659, Ulica Stjepana Radića 30, 31000 Osijek</item>
    </derivirana_varijabla>
  </DomainObject.Predmet.ProtuStrankaListFormatedWithAdressOIB>
  <DomainObject.Predmet.ProtuStrankaListNazivFormated>
    <izvorni_sadrzaj>
      <item>TARTE d.o.o. za ugostiteljstvo i trgovinu</item>
    </izvorni_sadrzaj>
    <derivirana_varijabla naziv="DomainObject.Predmet.ProtuStrankaListNazivFormated_1">
      <item>TARTE d.o.o. za ugostiteljstvo i trgovinu</item>
    </derivirana_varijabla>
  </DomainObject.Predmet.ProtuStrankaListNazivFormated>
  <DomainObject.Predmet.ProtuStrankaListNazivFormatedOIB>
    <izvorni_sadrzaj>
      <item>TARTE d.o.o. za ugostiteljstvo i trgovinu, OIB 81218431659</item>
    </izvorni_sadrzaj>
    <derivirana_varijabla naziv="DomainObject.Predmet.ProtuStrankaListNazivFormatedOIB_1">
      <item>TARTE d.o.o. za ugostiteljstvo i trgovinu, OIB 81218431659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TARTE d.o.o. za ugostiteljstvo i trgovinu</izvorni_sadrzaj>
    <derivirana_varijabla naziv="DomainObject.Predmet.ProtustrankaIDrugi_1">TARTE d.o.o. za ugostiteljstvo i trgovinu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TARTE d.o.o. za ugostiteljstvo i trgovinu, OIB 81218431659, Ulica Stjepana Radića 30, 31000 Osijek</izvorni_sadrzaj>
    <derivirana_varijabla naziv="DomainObject.Predmet.ProtustrankaIDrugiAdressOIB_1">TARTE d.o.o. za ugostiteljstvo i trgovinu, OIB 81218431659, Ulica Stjepana Radića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St-1/2018-14</izvorni_sadrzaj>
    <derivirana_varijabla naziv="DomainObject.Predmet.OdlukaRjesenje.Oznaka_1">St-1/2018-14</derivirana_varijabla>
  </DomainObject.Predmet.OdlukaRjesenje.Oznaka>
  <DomainObject.Predmet.SudioniciListNaziv>
    <izvorni_sadrzaj>
      <item>TARTE d.o.o. za ugostiteljstvo i trgovinu</item>
      <item>RH MF PU Područni ured Osijek</item>
    </izvorni_sadrzaj>
    <derivirana_varijabla naziv="DomainObject.Predmet.SudioniciListNaziv_1">
      <item>TARTE d.o.o. za ugostiteljstvo i trgovinu</item>
      <item>RH MF PU Područni ured Osijek</item>
    </derivirana_varijabla>
  </DomainObject.Predmet.SudioniciListNaziv>
  <DomainObject.Predmet.SudioniciListAdressOIB>
    <izvorni_sadrzaj>
      <item>TARTE d.o.o. za ugostiteljstvo i trgovinu, OIB 81218431659, Ulica Stjepana Radića 30,31000 Osijek</item>
      <item>RH MF PU Područni ured Osijek, OIB 18683136487</item>
    </izvorni_sadrzaj>
    <derivirana_varijabla naziv="DomainObject.Predmet.SudioniciListAdressOIB_1">
      <item>TARTE d.o.o. za ugostiteljstvo i trgovinu, OIB 81218431659, Ulica Stjepana Radića 30,31000 Osijek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81218431659</item>
      <item>, OIB 18683136487</item>
    </izvorni_sadrzaj>
    <derivirana_varijabla naziv="DomainObject.Predmet.SudioniciListNazivOIB_1">
      <item>, OIB 81218431659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E1CEA-F1D0-446E-8680-3BD00D2C8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260</properties:Words>
  <properties:Characters>1190</properties:Characters>
  <properties:Lines>94</properties:Lines>
  <properties:Paragraphs>23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1863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2018-02-15T07:44:00Z</dcterms:created>
  <dc:creator>mkocijan</dc:creator>
  <cp:lastModifiedBy>Danijela Sekulić</cp:lastModifiedBy>
  <cp:lastPrinted>2018-06-27T10:52:00Z</cp:lastPrinted>
  <dcterms:modified xmlns:xsi="http://www.w3.org/2001/XMLSchema-instance" xsi:type="dcterms:W3CDTF">2018-06-27T10:53:00Z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(OVRŠNA ISPRAVA.docx)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