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569fc" w14:paraId="6d569fc" w:rsidRDefault="00751F8F" w:rsidR="005A05A8" w:rsidRPr="00464FA3">
      <w:pPr>
        <w15:collapsed w:val="false"/>
      </w:pPr>
      <w: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5A05A8" w:rsidR="005A05A8" w:rsidRPr="00464FA3"/>
    <w:p w:rsidRDefault="006F7B83" w:rsidR="005A05A8" w:rsidRPr="00464FA3">
      <w:r w:rsidRPr="00464FA3">
        <w:t xml:space="preserve">          </w:t>
      </w:r>
      <w:r w:rsidR="005A05A8" w:rsidRPr="00464FA3">
        <w:t>R</w:t>
      </w:r>
      <w:r w:rsidRPr="00464FA3">
        <w:t>epublika</w:t>
      </w:r>
      <w:r w:rsidR="005A05A8" w:rsidRPr="00464FA3">
        <w:t xml:space="preserve"> H</w:t>
      </w:r>
      <w:r w:rsidRPr="00464FA3">
        <w:t>rvatska</w:t>
      </w:r>
    </w:p>
    <w:p w:rsidRDefault="006F7B83" w:rsidR="002A2E27" w:rsidRPr="00464FA3">
      <w:r w:rsidRPr="00464FA3">
        <w:t>TRGOVAČKI SUD U ZAGREBU</w:t>
      </w:r>
    </w:p>
    <w:p w:rsidRDefault="006F7B83" w:rsidR="000870CB" w:rsidRPr="00464FA3">
      <w:r w:rsidRPr="00464FA3">
        <w:t xml:space="preserve">       </w:t>
      </w:r>
      <w:r w:rsidR="002A2E27" w:rsidRPr="00464FA3">
        <w:t xml:space="preserve">Zagreb, </w:t>
      </w:r>
      <w:proofErr w:type="spellStart"/>
      <w:r w:rsidR="002A2E27" w:rsidRPr="00464FA3">
        <w:t>Amruševa</w:t>
      </w:r>
      <w:proofErr w:type="spellEnd"/>
      <w:r w:rsidR="002A2E27" w:rsidRPr="00464FA3">
        <w:t xml:space="preserve"> 2/II</w:t>
      </w:r>
      <w:r w:rsidR="005A05A8" w:rsidRPr="00464FA3">
        <w:t xml:space="preserve">                                                           </w:t>
      </w:r>
      <w:r w:rsidR="005C4AA5" w:rsidRPr="00464FA3">
        <w:t xml:space="preserve">    </w:t>
      </w:r>
      <w:r w:rsidR="000870CB" w:rsidRPr="00464FA3">
        <w:t xml:space="preserve">  </w:t>
      </w:r>
    </w:p>
    <w:p w:rsidRDefault="000870CB" w:rsidP="000870CB" w:rsidR="005A05A8" w:rsidRPr="00464FA3">
      <w:pPr>
        <w:jc w:val="right"/>
      </w:pPr>
      <w:r w:rsidRPr="00464FA3">
        <w:t xml:space="preserve"> </w:t>
      </w:r>
      <w:proofErr w:type="spellStart"/>
      <w:r w:rsidR="002A2E27" w:rsidRPr="00464FA3">
        <w:t>20</w:t>
      </w:r>
      <w:proofErr w:type="spellEnd"/>
      <w:r w:rsidRPr="00464FA3">
        <w:t xml:space="preserve"> </w:t>
      </w:r>
      <w:r w:rsidR="005A05A8" w:rsidRPr="00464FA3">
        <w:t>St-</w:t>
      </w:r>
      <w:proofErr w:type="spellStart"/>
      <w:r w:rsidR="00464FA3" w:rsidRPr="00464FA3">
        <w:t>351</w:t>
      </w:r>
      <w:proofErr w:type="spellEnd"/>
      <w:r w:rsidR="00464FA3" w:rsidRPr="00464FA3">
        <w:t>/</w:t>
      </w:r>
      <w:proofErr w:type="spellStart"/>
      <w:r w:rsidR="00464FA3" w:rsidRPr="00464FA3">
        <w:t>15</w:t>
      </w:r>
      <w:proofErr w:type="spellEnd"/>
      <w:r w:rsidR="00EB5A87" w:rsidRPr="00464FA3">
        <w:t>-</w:t>
      </w:r>
      <w:proofErr w:type="spellStart"/>
      <w:r w:rsidR="008C22D8">
        <w:t>22</w:t>
      </w:r>
      <w:proofErr w:type="spellEnd"/>
    </w:p>
    <w:p w:rsidRDefault="00993142" w:rsidP="000870CB" w:rsidR="00993142" w:rsidRPr="00464FA3">
      <w:pPr>
        <w:jc w:val="right"/>
      </w:pPr>
    </w:p>
    <w:p w:rsidRDefault="005A05A8" w:rsidR="005A05A8" w:rsidRPr="00464FA3">
      <w:pPr>
        <w:jc w:val="center"/>
      </w:pPr>
      <w:r w:rsidRPr="00464FA3">
        <w:t>R J E Š E N J E</w:t>
      </w:r>
    </w:p>
    <w:p w:rsidRDefault="00FF587B" w:rsidR="00FF587B" w:rsidRPr="00464FA3">
      <w:pPr>
        <w:jc w:val="center"/>
      </w:pPr>
    </w:p>
    <w:p w:rsidRDefault="005A05A8" w:rsidP="00E06B5F" w:rsidR="009E6CC5" w:rsidRPr="00464FA3">
      <w:pPr>
        <w:pStyle w:val="Tijeloteksta"/>
        <w:rPr>
          <w:szCs w:val="24"/>
        </w:rPr>
      </w:pPr>
      <w:r w:rsidRPr="00464FA3">
        <w:rPr>
          <w:szCs w:val="24"/>
        </w:rPr>
        <w:tab/>
        <w:t>TRGOVAČKI SUD U ZAGREBU, po sucu</w:t>
      </w:r>
      <w:r w:rsidR="002A2E27" w:rsidRPr="00464FA3">
        <w:rPr>
          <w:szCs w:val="24"/>
        </w:rPr>
        <w:t xml:space="preserve"> pojedincu</w:t>
      </w:r>
      <w:r w:rsidRPr="00464FA3">
        <w:rPr>
          <w:szCs w:val="24"/>
        </w:rPr>
        <w:t xml:space="preserve"> Luciji Butigan, u stečajnom postupku nad stečajnim dužniko</w:t>
      </w:r>
      <w:r w:rsidR="001F2B41" w:rsidRPr="00464FA3">
        <w:rPr>
          <w:szCs w:val="24"/>
        </w:rPr>
        <w:t xml:space="preserve">m </w:t>
      </w:r>
      <w:r w:rsidR="00464FA3" w:rsidRPr="00464FA3">
        <w:rPr>
          <w:szCs w:val="24"/>
        </w:rPr>
        <w:t xml:space="preserve">ZAGREBAČKI MAGAZIN d.o.o., za proizvodnju, trgovinu uvoz-izvoz, Ilica </w:t>
      </w:r>
      <w:proofErr w:type="spellStart"/>
      <w:r w:rsidR="00464FA3" w:rsidRPr="00464FA3">
        <w:rPr>
          <w:szCs w:val="24"/>
        </w:rPr>
        <w:t>105</w:t>
      </w:r>
      <w:proofErr w:type="spellEnd"/>
      <w:r w:rsidR="00464FA3" w:rsidRPr="00464FA3">
        <w:rPr>
          <w:szCs w:val="24"/>
        </w:rPr>
        <w:t xml:space="preserve">, Zagreb, </w:t>
      </w:r>
      <w:proofErr w:type="spellStart"/>
      <w:r w:rsidR="00464FA3" w:rsidRPr="00464FA3">
        <w:rPr>
          <w:szCs w:val="24"/>
        </w:rPr>
        <w:t>OIB</w:t>
      </w:r>
      <w:proofErr w:type="spellEnd"/>
      <w:r w:rsidR="00464FA3" w:rsidRPr="00464FA3">
        <w:rPr>
          <w:szCs w:val="24"/>
        </w:rPr>
        <w:t xml:space="preserve"> </w:t>
      </w:r>
      <w:proofErr w:type="spellStart"/>
      <w:r w:rsidR="00464FA3" w:rsidRPr="00464FA3">
        <w:rPr>
          <w:szCs w:val="24"/>
        </w:rPr>
        <w:t>45471262692</w:t>
      </w:r>
      <w:proofErr w:type="spellEnd"/>
      <w:r w:rsidR="00E06B5F" w:rsidRPr="00464FA3">
        <w:rPr>
          <w:szCs w:val="24"/>
        </w:rPr>
        <w:t xml:space="preserve">, </w:t>
      </w:r>
      <w:r w:rsidR="001F2B41" w:rsidRPr="00464FA3">
        <w:rPr>
          <w:szCs w:val="24"/>
        </w:rPr>
        <w:t xml:space="preserve">na ispitnom </w:t>
      </w:r>
      <w:r w:rsidR="000870CB" w:rsidRPr="00464FA3">
        <w:rPr>
          <w:szCs w:val="24"/>
        </w:rPr>
        <w:t>ročištu održanom dana</w:t>
      </w:r>
      <w:r w:rsidR="00EB5A87" w:rsidRPr="00464FA3">
        <w:rPr>
          <w:szCs w:val="24"/>
        </w:rPr>
        <w:t xml:space="preserve"> </w:t>
      </w:r>
      <w:r w:rsidR="00464FA3">
        <w:rPr>
          <w:szCs w:val="24"/>
        </w:rPr>
        <w:t>6</w:t>
      </w:r>
      <w:r w:rsidR="00EB5A87" w:rsidRPr="00464FA3">
        <w:rPr>
          <w:szCs w:val="24"/>
        </w:rPr>
        <w:t xml:space="preserve">. </w:t>
      </w:r>
      <w:r w:rsidR="00464FA3">
        <w:rPr>
          <w:szCs w:val="24"/>
        </w:rPr>
        <w:t>listopada</w:t>
      </w:r>
      <w:r w:rsidR="000870CB" w:rsidRPr="00464FA3">
        <w:rPr>
          <w:szCs w:val="24"/>
        </w:rPr>
        <w:t xml:space="preserve"> </w:t>
      </w:r>
      <w:proofErr w:type="spellStart"/>
      <w:r w:rsidR="000870CB" w:rsidRPr="00464FA3">
        <w:rPr>
          <w:szCs w:val="24"/>
        </w:rPr>
        <w:t>20</w:t>
      </w:r>
      <w:r w:rsidR="002A2E27" w:rsidRPr="00464FA3">
        <w:rPr>
          <w:szCs w:val="24"/>
        </w:rPr>
        <w:t>1</w:t>
      </w:r>
      <w:r w:rsidR="00464FA3">
        <w:rPr>
          <w:szCs w:val="24"/>
        </w:rPr>
        <w:t>5</w:t>
      </w:r>
      <w:proofErr w:type="spellEnd"/>
      <w:r w:rsidR="00EE07C2" w:rsidRPr="00464FA3">
        <w:rPr>
          <w:szCs w:val="24"/>
        </w:rPr>
        <w:t>.</w:t>
      </w:r>
    </w:p>
    <w:p w:rsidRDefault="00FF587B" w:rsidR="00FF587B" w:rsidRPr="00464FA3">
      <w:pPr>
        <w:jc w:val="both"/>
      </w:pPr>
    </w:p>
    <w:p w:rsidRDefault="005A05A8" w:rsidR="005A05A8" w:rsidRPr="00464FA3">
      <w:pPr>
        <w:jc w:val="center"/>
      </w:pPr>
      <w:r w:rsidRPr="00464FA3">
        <w:t xml:space="preserve">r i j e š i o    j e </w:t>
      </w:r>
    </w:p>
    <w:p w:rsidRDefault="005A05A8" w:rsidR="005A05A8" w:rsidRPr="00464FA3">
      <w:pPr>
        <w:jc w:val="center"/>
      </w:pPr>
    </w:p>
    <w:p w:rsidRDefault="007D2903" w:rsidP="00E70959" w:rsidR="00E70959" w:rsidRPr="00464FA3">
      <w:pPr>
        <w:jc w:val="both"/>
        <w:rPr>
          <w:bCs/>
        </w:rPr>
      </w:pPr>
      <w:r w:rsidRPr="00464FA3">
        <w:t xml:space="preserve"> </w:t>
      </w:r>
      <w:r w:rsidR="00E70959" w:rsidRPr="00464FA3">
        <w:rPr>
          <w:bCs/>
        </w:rPr>
        <w:t xml:space="preserve">I. </w:t>
      </w:r>
      <w:r w:rsidRPr="00464FA3">
        <w:rPr>
          <w:bCs/>
        </w:rPr>
        <w:tab/>
      </w:r>
      <w:r w:rsidR="00E70959" w:rsidRPr="00464FA3">
        <w:rPr>
          <w:bCs/>
        </w:rPr>
        <w:t>Utvrđene su sljedeće tražbine viših isplatnih redova kako slijedi:</w:t>
      </w:r>
    </w:p>
    <w:p w:rsidRDefault="005A05A8" w:rsidR="005A05A8" w:rsidRPr="00464FA3">
      <w:pPr>
        <w:jc w:val="both"/>
      </w:pPr>
    </w:p>
    <w:p w:rsidRDefault="005803EA" w:rsidP="00485CDE" w:rsidR="005A05A8" w:rsidRPr="00464FA3">
      <w:pPr>
        <w:ind w:left="360"/>
        <w:jc w:val="center"/>
        <w:rPr>
          <w:bCs/>
          <w:u w:val="single"/>
        </w:rPr>
      </w:pPr>
      <w:r w:rsidRPr="00464FA3">
        <w:rPr>
          <w:bCs/>
          <w:u w:val="single"/>
        </w:rPr>
        <w:t>1</w:t>
      </w:r>
      <w:r w:rsidR="00485CDE" w:rsidRPr="00464FA3">
        <w:rPr>
          <w:bCs/>
          <w:u w:val="single"/>
        </w:rPr>
        <w:t xml:space="preserve">. </w:t>
      </w:r>
      <w:r w:rsidR="005A05A8" w:rsidRPr="00464FA3">
        <w:rPr>
          <w:bCs/>
          <w:u w:val="single"/>
        </w:rPr>
        <w:t>viši isplatni red</w:t>
      </w:r>
    </w:p>
    <w:p w:rsidRDefault="00FF587B" w:rsidP="00485CDE" w:rsidR="00FF587B" w:rsidRPr="00464FA3">
      <w:pPr>
        <w:ind w:left="360"/>
        <w:jc w:val="center"/>
        <w:rPr>
          <w:bCs/>
          <w:u w:val="single"/>
        </w:rPr>
      </w:pPr>
    </w:p>
    <w:tbl>
      <w:tblPr>
        <w:tblW w:type="dxa" w:w="9240"/>
        <w:tblInd w:type="dxa" w:w="2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20"/>
        <w:gridCol w:w="6360"/>
        <w:gridCol w:w="2160"/>
      </w:tblGrid>
      <w:tr w:rsidTr="00993142" w:rsidR="00993142" w:rsidRPr="00464FA3">
        <w:tc>
          <w:tcPr>
            <w:tcW w:type="dxa" w:w="720"/>
          </w:tcPr>
          <w:p w:rsidRDefault="00993142" w:rsidR="00993142" w:rsidRPr="00464FA3">
            <w:pPr>
              <w:jc w:val="both"/>
              <w:rPr>
                <w:bCs/>
              </w:rPr>
            </w:pPr>
            <w:r w:rsidRPr="00464FA3">
              <w:rPr>
                <w:bCs/>
              </w:rPr>
              <w:t>Red.</w:t>
            </w:r>
          </w:p>
          <w:p w:rsidRDefault="00993142" w:rsidR="00993142" w:rsidRPr="00464FA3">
            <w:pPr>
              <w:jc w:val="both"/>
              <w:rPr>
                <w:bCs/>
              </w:rPr>
            </w:pPr>
            <w:r w:rsidRPr="00464FA3">
              <w:rPr>
                <w:bCs/>
              </w:rPr>
              <w:t>br.</w:t>
            </w:r>
          </w:p>
        </w:tc>
        <w:tc>
          <w:tcPr>
            <w:tcW w:type="dxa" w:w="6360"/>
          </w:tcPr>
          <w:p w:rsidRDefault="00993142" w:rsidP="009429DD" w:rsidR="00993142" w:rsidRPr="00464FA3">
            <w:pPr>
              <w:jc w:val="center"/>
              <w:rPr>
                <w:bCs/>
              </w:rPr>
            </w:pPr>
            <w:r w:rsidRPr="00464FA3">
              <w:rPr>
                <w:bCs/>
              </w:rPr>
              <w:t>vjerovnik</w:t>
            </w:r>
          </w:p>
          <w:p w:rsidRDefault="00993142" w:rsidP="006E5C64" w:rsidR="00993142" w:rsidRPr="00464FA3">
            <w:pPr>
              <w:jc w:val="both"/>
              <w:rPr>
                <w:bCs/>
              </w:rPr>
            </w:pPr>
          </w:p>
        </w:tc>
        <w:tc>
          <w:tcPr>
            <w:tcW w:type="dxa" w:w="2160"/>
          </w:tcPr>
          <w:p w:rsidRDefault="00993142" w:rsidR="00993142" w:rsidRPr="00464FA3">
            <w:pPr>
              <w:jc w:val="right"/>
              <w:rPr>
                <w:bCs/>
              </w:rPr>
            </w:pPr>
            <w:r w:rsidRPr="00464FA3">
              <w:rPr>
                <w:bCs/>
              </w:rPr>
              <w:t>iznos kn</w:t>
            </w:r>
          </w:p>
        </w:tc>
      </w:tr>
      <w:tr w:rsidTr="0071629C" w:rsidR="000B4A6F" w:rsidRPr="00464FA3">
        <w:tc>
          <w:tcPr>
            <w:tcW w:type="dxa" w:w="720"/>
          </w:tcPr>
          <w:p w:rsidRDefault="000B4A6F" w:rsidR="000B4A6F" w:rsidRPr="00464FA3">
            <w:pPr>
              <w:jc w:val="both"/>
            </w:pPr>
            <w:r w:rsidRPr="00464FA3">
              <w:t>1.</w:t>
            </w:r>
          </w:p>
        </w:tc>
        <w:tc>
          <w:tcPr>
            <w:tcW w:type="dxa" w:w="6360"/>
            <w:vAlign w:val="center"/>
          </w:tcPr>
          <w:p w:rsidRDefault="000B4A6F" w:rsidP="00151E0D" w:rsidR="000B4A6F">
            <w:r>
              <w:t xml:space="preserve">Lidija Grujić, Zagreb, </w:t>
            </w:r>
            <w:proofErr w:type="spellStart"/>
            <w:r>
              <w:t>Vranička</w:t>
            </w:r>
            <w:proofErr w:type="spellEnd"/>
            <w:r>
              <w:t xml:space="preserve"> </w:t>
            </w:r>
            <w:proofErr w:type="spellStart"/>
            <w:r>
              <w:t>18</w:t>
            </w:r>
            <w:proofErr w:type="spellEnd"/>
          </w:p>
        </w:tc>
        <w:tc>
          <w:tcPr>
            <w:tcW w:type="dxa" w:w="2160"/>
          </w:tcPr>
          <w:p w:rsidRDefault="000B4A6F" w:rsidP="003D098B" w:rsidR="000B4A6F" w:rsidRPr="00464FA3">
            <w:pPr>
              <w:jc w:val="right"/>
            </w:pPr>
            <w:proofErr w:type="spellStart"/>
            <w:r>
              <w:rPr>
                <w:bCs/>
              </w:rPr>
              <w:t>36.357</w:t>
            </w:r>
            <w:proofErr w:type="spellEnd"/>
            <w:r>
              <w:rPr>
                <w:bCs/>
              </w:rPr>
              <w:t>,</w:t>
            </w:r>
            <w:proofErr w:type="spellStart"/>
            <w:r>
              <w:rPr>
                <w:bCs/>
              </w:rPr>
              <w:t>55</w:t>
            </w:r>
            <w:proofErr w:type="spellEnd"/>
          </w:p>
        </w:tc>
      </w:tr>
      <w:tr w:rsidTr="00822175" w:rsidR="000B4A6F" w:rsidRPr="00464FA3">
        <w:tc>
          <w:tcPr>
            <w:tcW w:type="dxa" w:w="720"/>
          </w:tcPr>
          <w:p w:rsidRDefault="000B4A6F" w:rsidR="000B4A6F" w:rsidRPr="00464FA3">
            <w:pPr>
              <w:jc w:val="both"/>
            </w:pPr>
            <w:r w:rsidRPr="00464FA3">
              <w:t>2.</w:t>
            </w:r>
          </w:p>
        </w:tc>
        <w:tc>
          <w:tcPr>
            <w:tcW w:type="dxa" w:w="6360"/>
            <w:vAlign w:val="center"/>
          </w:tcPr>
          <w:p w:rsidRDefault="000B4A6F" w:rsidP="00151E0D" w:rsidR="000B4A6F">
            <w:r>
              <w:t xml:space="preserve">Vesna Hlad, Zagreb, </w:t>
            </w:r>
            <w:proofErr w:type="spellStart"/>
            <w:r>
              <w:t>Primišljanska</w:t>
            </w:r>
            <w:proofErr w:type="spellEnd"/>
            <w:r>
              <w:t xml:space="preserve"> </w:t>
            </w:r>
            <w:proofErr w:type="spellStart"/>
            <w:r>
              <w:t>11</w:t>
            </w:r>
            <w:proofErr w:type="spellEnd"/>
          </w:p>
        </w:tc>
        <w:tc>
          <w:tcPr>
            <w:tcW w:type="dxa" w:w="2160"/>
            <w:vAlign w:val="center"/>
          </w:tcPr>
          <w:p w:rsidRDefault="000B4A6F" w:rsidP="00371577" w:rsidR="000B4A6F">
            <w:pPr>
              <w:ind w:left="-128"/>
              <w:jc w:val="right"/>
            </w:pPr>
            <w:proofErr w:type="spellStart"/>
            <w:r>
              <w:t>13.900</w:t>
            </w:r>
            <w:proofErr w:type="spellEnd"/>
            <w:r>
              <w:t>,</w:t>
            </w:r>
            <w:proofErr w:type="spellStart"/>
            <w:r>
              <w:t>80</w:t>
            </w:r>
            <w:proofErr w:type="spellEnd"/>
          </w:p>
        </w:tc>
      </w:tr>
      <w:tr w:rsidTr="00822175" w:rsidR="000B4A6F" w:rsidRPr="00464FA3">
        <w:tc>
          <w:tcPr>
            <w:tcW w:type="dxa" w:w="720"/>
          </w:tcPr>
          <w:p w:rsidRDefault="000B4A6F" w:rsidR="000B4A6F" w:rsidRPr="00464FA3">
            <w:pPr>
              <w:jc w:val="both"/>
            </w:pPr>
            <w:r w:rsidRPr="00464FA3">
              <w:t>3.</w:t>
            </w:r>
          </w:p>
        </w:tc>
        <w:tc>
          <w:tcPr>
            <w:tcW w:type="dxa" w:w="6360"/>
            <w:vAlign w:val="center"/>
          </w:tcPr>
          <w:p w:rsidRDefault="000B4A6F" w:rsidP="00151E0D" w:rsidR="000B4A6F">
            <w:r>
              <w:t xml:space="preserve">Tomislav Penezić, Zagreb, Ilica </w:t>
            </w:r>
            <w:proofErr w:type="spellStart"/>
            <w:r>
              <w:t>92</w:t>
            </w:r>
            <w:proofErr w:type="spellEnd"/>
            <w:r>
              <w:t>/I</w:t>
            </w:r>
          </w:p>
        </w:tc>
        <w:tc>
          <w:tcPr>
            <w:tcW w:type="dxa" w:w="2160"/>
            <w:vAlign w:val="center"/>
          </w:tcPr>
          <w:p w:rsidRDefault="000B4A6F" w:rsidP="00371577" w:rsidR="000B4A6F">
            <w:pPr>
              <w:jc w:val="right"/>
            </w:pPr>
            <w:proofErr w:type="spellStart"/>
            <w:r>
              <w:t>23.500</w:t>
            </w:r>
            <w:proofErr w:type="spellEnd"/>
            <w:r>
              <w:t>,</w:t>
            </w:r>
            <w:proofErr w:type="spellStart"/>
            <w:r>
              <w:t>85</w:t>
            </w:r>
            <w:proofErr w:type="spellEnd"/>
          </w:p>
        </w:tc>
      </w:tr>
      <w:tr w:rsidTr="00822175" w:rsidR="000B4A6F" w:rsidRPr="00464FA3">
        <w:tc>
          <w:tcPr>
            <w:tcW w:type="dxa" w:w="720"/>
          </w:tcPr>
          <w:p w:rsidRDefault="000B4A6F" w:rsidR="000B4A6F" w:rsidRPr="00464FA3">
            <w:pPr>
              <w:jc w:val="both"/>
            </w:pPr>
            <w:r w:rsidRPr="00464FA3">
              <w:t>4.</w:t>
            </w:r>
          </w:p>
        </w:tc>
        <w:tc>
          <w:tcPr>
            <w:tcW w:type="dxa" w:w="6360"/>
            <w:vAlign w:val="center"/>
          </w:tcPr>
          <w:p w:rsidRDefault="000B4A6F" w:rsidP="00151E0D" w:rsidR="000B4A6F">
            <w:r>
              <w:t xml:space="preserve">Antonija </w:t>
            </w:r>
            <w:proofErr w:type="spellStart"/>
            <w:r>
              <w:t>Kolodvorić</w:t>
            </w:r>
            <w:proofErr w:type="spellEnd"/>
            <w:r>
              <w:t xml:space="preserve">, Zagreb, Jarun </w:t>
            </w:r>
            <w:proofErr w:type="spellStart"/>
            <w:r>
              <w:t>43</w:t>
            </w:r>
            <w:proofErr w:type="spellEnd"/>
          </w:p>
        </w:tc>
        <w:tc>
          <w:tcPr>
            <w:tcW w:type="dxa" w:w="2160"/>
            <w:vAlign w:val="center"/>
          </w:tcPr>
          <w:p w:rsidRDefault="000B4A6F" w:rsidP="00371577" w:rsidR="000B4A6F">
            <w:pPr>
              <w:jc w:val="right"/>
            </w:pPr>
            <w:proofErr w:type="spellStart"/>
            <w:r>
              <w:t>22.434</w:t>
            </w:r>
            <w:proofErr w:type="spellEnd"/>
            <w:r>
              <w:t>,</w:t>
            </w:r>
            <w:proofErr w:type="spellStart"/>
            <w:r>
              <w:t>20</w:t>
            </w:r>
            <w:proofErr w:type="spellEnd"/>
          </w:p>
        </w:tc>
      </w:tr>
      <w:tr w:rsidTr="00822175" w:rsidR="000B4A6F" w:rsidRPr="00464FA3">
        <w:tc>
          <w:tcPr>
            <w:tcW w:type="dxa" w:w="720"/>
          </w:tcPr>
          <w:p w:rsidRDefault="000B4A6F" w:rsidR="000B4A6F" w:rsidRPr="00464FA3">
            <w:pPr>
              <w:jc w:val="both"/>
            </w:pPr>
            <w:r w:rsidRPr="00464FA3">
              <w:t>5.</w:t>
            </w:r>
          </w:p>
        </w:tc>
        <w:tc>
          <w:tcPr>
            <w:tcW w:type="dxa" w:w="6360"/>
            <w:vAlign w:val="center"/>
          </w:tcPr>
          <w:p w:rsidRDefault="000B4A6F" w:rsidP="00151E0D" w:rsidR="000B4A6F">
            <w:r>
              <w:t xml:space="preserve">Dragica </w:t>
            </w:r>
            <w:proofErr w:type="spellStart"/>
            <w:r>
              <w:t>Jakin</w:t>
            </w:r>
            <w:proofErr w:type="spellEnd"/>
            <w:r>
              <w:t xml:space="preserve">, Zagreb, </w:t>
            </w:r>
            <w:proofErr w:type="spellStart"/>
            <w:r>
              <w:t>Rastočka</w:t>
            </w:r>
            <w:proofErr w:type="spellEnd"/>
            <w:r>
              <w:t xml:space="preserve"> </w:t>
            </w:r>
            <w:proofErr w:type="spellStart"/>
            <w:r>
              <w:t>26</w:t>
            </w:r>
            <w:proofErr w:type="spellEnd"/>
          </w:p>
        </w:tc>
        <w:tc>
          <w:tcPr>
            <w:tcW w:type="dxa" w:w="2160"/>
            <w:vAlign w:val="center"/>
          </w:tcPr>
          <w:p w:rsidRDefault="000B4A6F" w:rsidP="00371577" w:rsidR="000B4A6F">
            <w:pPr>
              <w:jc w:val="right"/>
            </w:pPr>
            <w:proofErr w:type="spellStart"/>
            <w:r>
              <w:t>19.234</w:t>
            </w:r>
            <w:proofErr w:type="spellEnd"/>
            <w:r>
              <w:t>,</w:t>
            </w:r>
            <w:proofErr w:type="spellStart"/>
            <w:r>
              <w:t>20</w:t>
            </w:r>
            <w:proofErr w:type="spellEnd"/>
          </w:p>
        </w:tc>
      </w:tr>
      <w:tr w:rsidTr="00822175" w:rsidR="000B4A6F" w:rsidRPr="00464FA3">
        <w:tc>
          <w:tcPr>
            <w:tcW w:type="dxa" w:w="720"/>
          </w:tcPr>
          <w:p w:rsidRDefault="000B4A6F" w:rsidR="000B4A6F" w:rsidRPr="00464FA3">
            <w:pPr>
              <w:jc w:val="both"/>
            </w:pPr>
            <w:r w:rsidRPr="00464FA3">
              <w:t>6.</w:t>
            </w:r>
          </w:p>
        </w:tc>
        <w:tc>
          <w:tcPr>
            <w:tcW w:type="dxa" w:w="6360"/>
            <w:vAlign w:val="center"/>
          </w:tcPr>
          <w:p w:rsidRDefault="000B4A6F" w:rsidP="00151E0D" w:rsidR="000B4A6F">
            <w:r>
              <w:t xml:space="preserve">Sanja </w:t>
            </w:r>
            <w:proofErr w:type="spellStart"/>
            <w:r>
              <w:t>Đumlija</w:t>
            </w:r>
            <w:proofErr w:type="spellEnd"/>
            <w:r>
              <w:t xml:space="preserve">, Sv. Nedjelja, Novačka c. </w:t>
            </w:r>
            <w:proofErr w:type="spellStart"/>
            <w:r>
              <w:t>41</w:t>
            </w:r>
            <w:proofErr w:type="spellEnd"/>
          </w:p>
        </w:tc>
        <w:tc>
          <w:tcPr>
            <w:tcW w:type="dxa" w:w="2160"/>
            <w:vAlign w:val="center"/>
          </w:tcPr>
          <w:p w:rsidRDefault="000B4A6F" w:rsidP="00371577" w:rsidR="000B4A6F">
            <w:pPr>
              <w:jc w:val="right"/>
            </w:pPr>
            <w:proofErr w:type="spellStart"/>
            <w:r>
              <w:t>14.967</w:t>
            </w:r>
            <w:proofErr w:type="spellEnd"/>
            <w:r>
              <w:t>,</w:t>
            </w:r>
            <w:proofErr w:type="spellStart"/>
            <w:r>
              <w:t>50</w:t>
            </w:r>
            <w:proofErr w:type="spellEnd"/>
          </w:p>
        </w:tc>
      </w:tr>
      <w:tr w:rsidTr="0071629C" w:rsidR="000B4A6F" w:rsidRPr="00464FA3">
        <w:tc>
          <w:tcPr>
            <w:tcW w:type="dxa" w:w="720"/>
          </w:tcPr>
          <w:p w:rsidRDefault="000B4A6F" w:rsidR="000B4A6F" w:rsidRPr="00464FA3">
            <w:pPr>
              <w:jc w:val="both"/>
            </w:pPr>
            <w:r w:rsidRPr="00464FA3">
              <w:t>7.</w:t>
            </w:r>
          </w:p>
        </w:tc>
        <w:tc>
          <w:tcPr>
            <w:tcW w:type="dxa" w:w="6360"/>
            <w:vAlign w:val="center"/>
          </w:tcPr>
          <w:p w:rsidRDefault="000B4A6F" w:rsidP="00151E0D" w:rsidR="000B4A6F">
            <w:proofErr w:type="spellStart"/>
            <w:r>
              <w:t>Margarata</w:t>
            </w:r>
            <w:proofErr w:type="spellEnd"/>
            <w:r>
              <w:t xml:space="preserve"> Novak, Zagreb, Drage </w:t>
            </w:r>
            <w:proofErr w:type="spellStart"/>
            <w:r>
              <w:t>Gervaisa</w:t>
            </w:r>
            <w:proofErr w:type="spellEnd"/>
            <w:r>
              <w:t xml:space="preserve"> 6</w:t>
            </w:r>
          </w:p>
        </w:tc>
        <w:tc>
          <w:tcPr>
            <w:tcW w:type="dxa" w:w="2160"/>
          </w:tcPr>
          <w:p w:rsidRDefault="000B4A6F" w:rsidP="003D098B" w:rsidR="000B4A6F" w:rsidRPr="00464FA3">
            <w:pPr>
              <w:jc w:val="right"/>
              <w:rPr>
                <w:bCs/>
              </w:rPr>
            </w:pPr>
            <w:proofErr w:type="spellStart"/>
            <w:r>
              <w:rPr>
                <w:bCs/>
              </w:rPr>
              <w:t>24.017</w:t>
            </w:r>
            <w:proofErr w:type="spellEnd"/>
            <w:r>
              <w:rPr>
                <w:bCs/>
              </w:rPr>
              <w:t>,</w:t>
            </w:r>
            <w:proofErr w:type="spellStart"/>
            <w:r>
              <w:rPr>
                <w:bCs/>
              </w:rPr>
              <w:t>13</w:t>
            </w:r>
            <w:proofErr w:type="spellEnd"/>
          </w:p>
        </w:tc>
      </w:tr>
      <w:tr w:rsidTr="0071629C" w:rsidR="000B4A6F" w:rsidRPr="00464FA3">
        <w:tc>
          <w:tcPr>
            <w:tcW w:type="dxa" w:w="720"/>
          </w:tcPr>
          <w:p w:rsidRDefault="000B4A6F" w:rsidR="000B4A6F" w:rsidRPr="00464FA3">
            <w:pPr>
              <w:jc w:val="both"/>
            </w:pPr>
            <w:r w:rsidRPr="00464FA3">
              <w:t>8.</w:t>
            </w:r>
          </w:p>
        </w:tc>
        <w:tc>
          <w:tcPr>
            <w:tcW w:type="dxa" w:w="6360"/>
            <w:vAlign w:val="center"/>
          </w:tcPr>
          <w:p w:rsidRDefault="000B4A6F" w:rsidP="00151E0D" w:rsidR="000B4A6F">
            <w:r>
              <w:t xml:space="preserve">Alma Marković, Zagreb, VII Ravnice </w:t>
            </w:r>
            <w:proofErr w:type="spellStart"/>
            <w:r>
              <w:t>15</w:t>
            </w:r>
            <w:proofErr w:type="spellEnd"/>
          </w:p>
        </w:tc>
        <w:tc>
          <w:tcPr>
            <w:tcW w:type="dxa" w:w="2160"/>
          </w:tcPr>
          <w:p w:rsidRDefault="000B4A6F" w:rsidP="000B4A6F" w:rsidR="000B4A6F" w:rsidRPr="00464FA3">
            <w:pPr>
              <w:jc w:val="right"/>
              <w:rPr>
                <w:bCs/>
              </w:rPr>
            </w:pPr>
            <w:proofErr w:type="spellStart"/>
            <w:r>
              <w:rPr>
                <w:bCs/>
              </w:rPr>
              <w:t>10.710</w:t>
            </w:r>
            <w:proofErr w:type="spellEnd"/>
            <w:r>
              <w:rPr>
                <w:bCs/>
              </w:rPr>
              <w:t>,</w:t>
            </w:r>
            <w:proofErr w:type="spellStart"/>
            <w:r>
              <w:rPr>
                <w:bCs/>
              </w:rPr>
              <w:t>40</w:t>
            </w:r>
            <w:proofErr w:type="spellEnd"/>
          </w:p>
        </w:tc>
      </w:tr>
      <w:tr w:rsidTr="0071629C" w:rsidR="000B4A6F" w:rsidRPr="00464FA3">
        <w:tc>
          <w:tcPr>
            <w:tcW w:type="dxa" w:w="720"/>
          </w:tcPr>
          <w:p w:rsidRDefault="000B4A6F" w:rsidR="000B4A6F" w:rsidRPr="00464FA3">
            <w:pPr>
              <w:jc w:val="both"/>
            </w:pPr>
            <w:r>
              <w:t>9.</w:t>
            </w:r>
          </w:p>
        </w:tc>
        <w:tc>
          <w:tcPr>
            <w:tcW w:type="dxa" w:w="6360"/>
            <w:vAlign w:val="center"/>
          </w:tcPr>
          <w:p w:rsidRDefault="000B4A6F" w:rsidP="00151E0D" w:rsidR="000B4A6F">
            <w:r>
              <w:t xml:space="preserve">Ivanka </w:t>
            </w:r>
            <w:proofErr w:type="spellStart"/>
            <w:r>
              <w:t>Sruk</w:t>
            </w:r>
            <w:proofErr w:type="spellEnd"/>
            <w:r>
              <w:t xml:space="preserve">, Zagreb, </w:t>
            </w:r>
            <w:proofErr w:type="spellStart"/>
            <w:r>
              <w:t>Sruki</w:t>
            </w:r>
            <w:proofErr w:type="spellEnd"/>
            <w:r>
              <w:t xml:space="preserve"> </w:t>
            </w:r>
            <w:proofErr w:type="spellStart"/>
            <w:r>
              <w:t>18</w:t>
            </w:r>
            <w:proofErr w:type="spellEnd"/>
          </w:p>
        </w:tc>
        <w:tc>
          <w:tcPr>
            <w:tcW w:type="dxa" w:w="2160"/>
          </w:tcPr>
          <w:p w:rsidRDefault="000B4A6F" w:rsidP="000B4A6F" w:rsidR="000B4A6F" w:rsidRPr="00464FA3">
            <w:pPr>
              <w:jc w:val="right"/>
              <w:rPr>
                <w:bCs/>
              </w:rPr>
            </w:pPr>
            <w:proofErr w:type="spellStart"/>
            <w:r>
              <w:rPr>
                <w:bCs/>
              </w:rPr>
              <w:t>30.967</w:t>
            </w:r>
            <w:proofErr w:type="spellEnd"/>
            <w:r>
              <w:rPr>
                <w:bCs/>
              </w:rPr>
              <w:t>,</w:t>
            </w:r>
            <w:proofErr w:type="spellStart"/>
            <w:r>
              <w:rPr>
                <w:bCs/>
              </w:rPr>
              <w:t>55</w:t>
            </w:r>
            <w:proofErr w:type="spellEnd"/>
          </w:p>
        </w:tc>
      </w:tr>
      <w:tr w:rsidTr="0071629C" w:rsidR="000B4A6F" w:rsidRPr="00464FA3">
        <w:tc>
          <w:tcPr>
            <w:tcW w:type="dxa" w:w="720"/>
          </w:tcPr>
          <w:p w:rsidRDefault="000B4A6F" w:rsidR="000B4A6F" w:rsidRPr="00464FA3">
            <w:pPr>
              <w:jc w:val="both"/>
            </w:pPr>
            <w:proofErr w:type="spellStart"/>
            <w:r>
              <w:t>10</w:t>
            </w:r>
            <w:proofErr w:type="spellEnd"/>
            <w:r>
              <w:t>.</w:t>
            </w:r>
          </w:p>
        </w:tc>
        <w:tc>
          <w:tcPr>
            <w:tcW w:type="dxa" w:w="6360"/>
            <w:vAlign w:val="center"/>
          </w:tcPr>
          <w:p w:rsidRDefault="000B4A6F" w:rsidP="00151E0D" w:rsidR="000B4A6F">
            <w:r>
              <w:t xml:space="preserve">Vesna </w:t>
            </w:r>
            <w:proofErr w:type="spellStart"/>
            <w:r>
              <w:t>Lukaček</w:t>
            </w:r>
            <w:proofErr w:type="spellEnd"/>
            <w:r>
              <w:t xml:space="preserve">, Dugo Selo, Slavka Kolara </w:t>
            </w:r>
            <w:proofErr w:type="spellStart"/>
            <w:r>
              <w:t>80</w:t>
            </w:r>
            <w:proofErr w:type="spellEnd"/>
          </w:p>
        </w:tc>
        <w:tc>
          <w:tcPr>
            <w:tcW w:type="dxa" w:w="2160"/>
          </w:tcPr>
          <w:p w:rsidRDefault="000B4A6F" w:rsidP="000B4A6F" w:rsidR="000B4A6F" w:rsidRPr="00464FA3">
            <w:pPr>
              <w:jc w:val="right"/>
              <w:rPr>
                <w:bCs/>
              </w:rPr>
            </w:pPr>
            <w:proofErr w:type="spellStart"/>
            <w:r>
              <w:rPr>
                <w:bCs/>
              </w:rPr>
              <w:t>10.700</w:t>
            </w:r>
            <w:proofErr w:type="spellEnd"/>
            <w:r>
              <w:rPr>
                <w:bCs/>
              </w:rPr>
              <w:t>,</w:t>
            </w:r>
            <w:proofErr w:type="spellStart"/>
            <w:r>
              <w:rPr>
                <w:bCs/>
              </w:rPr>
              <w:t>80</w:t>
            </w:r>
            <w:proofErr w:type="spellEnd"/>
          </w:p>
        </w:tc>
      </w:tr>
      <w:tr w:rsidTr="0071629C" w:rsidR="000B4A6F" w:rsidRPr="00464FA3">
        <w:tc>
          <w:tcPr>
            <w:tcW w:type="dxa" w:w="720"/>
          </w:tcPr>
          <w:p w:rsidRDefault="000B4A6F" w:rsidR="000B4A6F" w:rsidRPr="00464FA3">
            <w:pPr>
              <w:jc w:val="both"/>
            </w:pPr>
            <w:proofErr w:type="spellStart"/>
            <w:r>
              <w:t>11</w:t>
            </w:r>
            <w:proofErr w:type="spellEnd"/>
            <w:r>
              <w:t>.</w:t>
            </w:r>
          </w:p>
        </w:tc>
        <w:tc>
          <w:tcPr>
            <w:tcW w:type="dxa" w:w="6360"/>
            <w:vAlign w:val="center"/>
          </w:tcPr>
          <w:p w:rsidRDefault="000B4A6F" w:rsidP="00151E0D" w:rsidR="000B4A6F">
            <w:r>
              <w:t xml:space="preserve">Nada Šokac, Zagreb, </w:t>
            </w:r>
            <w:proofErr w:type="spellStart"/>
            <w:r>
              <w:t>Utinjska</w:t>
            </w:r>
            <w:proofErr w:type="spellEnd"/>
            <w:r>
              <w:t xml:space="preserve"> </w:t>
            </w:r>
            <w:proofErr w:type="spellStart"/>
            <w:r>
              <w:t>25</w:t>
            </w:r>
            <w:proofErr w:type="spellEnd"/>
          </w:p>
        </w:tc>
        <w:tc>
          <w:tcPr>
            <w:tcW w:type="dxa" w:w="2160"/>
          </w:tcPr>
          <w:p w:rsidRDefault="000B4A6F" w:rsidP="000B4A6F" w:rsidR="000B4A6F" w:rsidRPr="00464FA3">
            <w:pPr>
              <w:jc w:val="right"/>
              <w:rPr>
                <w:bCs/>
              </w:rPr>
            </w:pPr>
            <w:proofErr w:type="spellStart"/>
            <w:r>
              <w:rPr>
                <w:bCs/>
              </w:rPr>
              <w:t>27.767</w:t>
            </w:r>
            <w:proofErr w:type="spellEnd"/>
            <w:r>
              <w:rPr>
                <w:bCs/>
              </w:rPr>
              <w:t>,</w:t>
            </w:r>
            <w:proofErr w:type="spellStart"/>
            <w:r>
              <w:rPr>
                <w:bCs/>
              </w:rPr>
              <w:t>55</w:t>
            </w:r>
            <w:proofErr w:type="spellEnd"/>
          </w:p>
        </w:tc>
      </w:tr>
      <w:tr w:rsidTr="0071629C" w:rsidR="000B4A6F" w:rsidRPr="00464FA3">
        <w:tc>
          <w:tcPr>
            <w:tcW w:type="dxa" w:w="720"/>
          </w:tcPr>
          <w:p w:rsidRDefault="000B4A6F" w:rsidR="000B4A6F" w:rsidRPr="00464FA3">
            <w:pPr>
              <w:jc w:val="both"/>
            </w:pPr>
            <w:proofErr w:type="spellStart"/>
            <w:r>
              <w:t>12</w:t>
            </w:r>
            <w:proofErr w:type="spellEnd"/>
            <w:r>
              <w:t>.</w:t>
            </w:r>
          </w:p>
        </w:tc>
        <w:tc>
          <w:tcPr>
            <w:tcW w:type="dxa" w:w="6360"/>
            <w:vAlign w:val="center"/>
          </w:tcPr>
          <w:p w:rsidRDefault="000B4A6F" w:rsidP="00151E0D" w:rsidR="000B4A6F">
            <w:r>
              <w:t xml:space="preserve">Đurđica </w:t>
            </w:r>
            <w:proofErr w:type="spellStart"/>
            <w:r>
              <w:t>Pavetić</w:t>
            </w:r>
            <w:proofErr w:type="spellEnd"/>
            <w:r>
              <w:t xml:space="preserve">, Zagreb, </w:t>
            </w:r>
            <w:proofErr w:type="spellStart"/>
            <w:r>
              <w:t>Trešćak</w:t>
            </w:r>
            <w:proofErr w:type="spellEnd"/>
            <w:r>
              <w:t xml:space="preserve"> </w:t>
            </w:r>
            <w:proofErr w:type="spellStart"/>
            <w:r>
              <w:t>19</w:t>
            </w:r>
            <w:proofErr w:type="spellEnd"/>
          </w:p>
        </w:tc>
        <w:tc>
          <w:tcPr>
            <w:tcW w:type="dxa" w:w="2160"/>
          </w:tcPr>
          <w:p w:rsidRDefault="000B4A6F" w:rsidP="000B4A6F" w:rsidR="000B4A6F" w:rsidRPr="00464FA3">
            <w:pPr>
              <w:jc w:val="right"/>
              <w:rPr>
                <w:bCs/>
              </w:rPr>
            </w:pPr>
            <w:proofErr w:type="spellStart"/>
            <w:r>
              <w:rPr>
                <w:bCs/>
              </w:rPr>
              <w:t>29.900</w:t>
            </w:r>
            <w:proofErr w:type="spellEnd"/>
            <w:r>
              <w:rPr>
                <w:bCs/>
              </w:rPr>
              <w:t>,</w:t>
            </w:r>
            <w:proofErr w:type="spellStart"/>
            <w:r>
              <w:rPr>
                <w:bCs/>
              </w:rPr>
              <w:t>80</w:t>
            </w:r>
            <w:proofErr w:type="spellEnd"/>
          </w:p>
        </w:tc>
      </w:tr>
      <w:tr w:rsidTr="0071629C" w:rsidR="000B4A6F" w:rsidRPr="00464FA3">
        <w:tc>
          <w:tcPr>
            <w:tcW w:type="dxa" w:w="720"/>
          </w:tcPr>
          <w:p w:rsidRDefault="000B4A6F" w:rsidR="000B4A6F" w:rsidRPr="00464FA3">
            <w:pPr>
              <w:jc w:val="both"/>
            </w:pPr>
            <w:proofErr w:type="spellStart"/>
            <w:r>
              <w:t>13</w:t>
            </w:r>
            <w:proofErr w:type="spellEnd"/>
            <w:r>
              <w:t>.</w:t>
            </w:r>
          </w:p>
        </w:tc>
        <w:tc>
          <w:tcPr>
            <w:tcW w:type="dxa" w:w="6360"/>
            <w:vAlign w:val="center"/>
          </w:tcPr>
          <w:p w:rsidRDefault="000B4A6F" w:rsidP="00151E0D" w:rsidR="000B4A6F">
            <w:r>
              <w:t xml:space="preserve">Mario </w:t>
            </w:r>
            <w:proofErr w:type="spellStart"/>
            <w:r>
              <w:t>Brezak</w:t>
            </w:r>
            <w:proofErr w:type="spellEnd"/>
            <w:r>
              <w:t xml:space="preserve">, Zagreb,  Šercera </w:t>
            </w:r>
            <w:proofErr w:type="spellStart"/>
            <w:r>
              <w:t>45</w:t>
            </w:r>
            <w:proofErr w:type="spellEnd"/>
          </w:p>
        </w:tc>
        <w:tc>
          <w:tcPr>
            <w:tcW w:type="dxa" w:w="2160"/>
          </w:tcPr>
          <w:p w:rsidRDefault="000B4A6F" w:rsidP="000B4A6F" w:rsidR="000B4A6F" w:rsidRPr="00464FA3">
            <w:pPr>
              <w:jc w:val="right"/>
              <w:rPr>
                <w:bCs/>
              </w:rPr>
            </w:pPr>
            <w:proofErr w:type="spellStart"/>
            <w:r>
              <w:rPr>
                <w:bCs/>
              </w:rPr>
              <w:t>40.336</w:t>
            </w:r>
            <w:proofErr w:type="spellEnd"/>
            <w:r>
              <w:rPr>
                <w:bCs/>
              </w:rPr>
              <w:t>,</w:t>
            </w:r>
            <w:proofErr w:type="spellStart"/>
            <w:r>
              <w:rPr>
                <w:bCs/>
              </w:rPr>
              <w:t>76</w:t>
            </w:r>
            <w:proofErr w:type="spellEnd"/>
          </w:p>
        </w:tc>
      </w:tr>
      <w:tr w:rsidTr="0071629C" w:rsidR="000B4A6F" w:rsidRPr="00464FA3">
        <w:tc>
          <w:tcPr>
            <w:tcW w:type="dxa" w:w="720"/>
          </w:tcPr>
          <w:p w:rsidRDefault="000B4A6F" w:rsidR="000B4A6F" w:rsidRPr="00464FA3">
            <w:pPr>
              <w:jc w:val="both"/>
            </w:pPr>
            <w:proofErr w:type="spellStart"/>
            <w:r>
              <w:t>14</w:t>
            </w:r>
            <w:proofErr w:type="spellEnd"/>
            <w:r>
              <w:t>.</w:t>
            </w:r>
          </w:p>
        </w:tc>
        <w:tc>
          <w:tcPr>
            <w:tcW w:type="dxa" w:w="6360"/>
            <w:vAlign w:val="center"/>
          </w:tcPr>
          <w:p w:rsidRDefault="000B4A6F" w:rsidP="00151E0D" w:rsidR="000B4A6F">
            <w:r>
              <w:t xml:space="preserve">Martin </w:t>
            </w:r>
            <w:proofErr w:type="spellStart"/>
            <w:r>
              <w:t>Brezak</w:t>
            </w:r>
            <w:proofErr w:type="spellEnd"/>
            <w:r>
              <w:t xml:space="preserve">, Zagreb, Šercera </w:t>
            </w:r>
            <w:proofErr w:type="spellStart"/>
            <w:r>
              <w:t>45</w:t>
            </w:r>
            <w:proofErr w:type="spellEnd"/>
          </w:p>
        </w:tc>
        <w:tc>
          <w:tcPr>
            <w:tcW w:type="dxa" w:w="2160"/>
          </w:tcPr>
          <w:p w:rsidRDefault="000B4A6F" w:rsidP="000B4A6F" w:rsidR="000B4A6F" w:rsidRPr="00464FA3">
            <w:pPr>
              <w:jc w:val="right"/>
              <w:rPr>
                <w:bCs/>
              </w:rPr>
            </w:pPr>
            <w:proofErr w:type="spellStart"/>
            <w:r>
              <w:rPr>
                <w:bCs/>
              </w:rPr>
              <w:t>21.919</w:t>
            </w:r>
            <w:proofErr w:type="spellEnd"/>
            <w:r>
              <w:rPr>
                <w:bCs/>
              </w:rPr>
              <w:t>,</w:t>
            </w:r>
            <w:proofErr w:type="spellStart"/>
            <w:r>
              <w:rPr>
                <w:bCs/>
              </w:rPr>
              <w:t>90</w:t>
            </w:r>
            <w:proofErr w:type="spellEnd"/>
          </w:p>
        </w:tc>
      </w:tr>
    </w:tbl>
    <w:p w:rsidRDefault="00371577" w:rsidP="005803EA" w:rsidR="00371577">
      <w:pPr>
        <w:ind w:left="360"/>
        <w:jc w:val="center"/>
        <w:rPr>
          <w:bCs/>
          <w:u w:val="single"/>
        </w:rPr>
      </w:pPr>
    </w:p>
    <w:p w:rsidRDefault="00353B61" w:rsidP="005803EA" w:rsidR="005803EA" w:rsidRPr="00464FA3">
      <w:pPr>
        <w:ind w:left="360"/>
        <w:jc w:val="center"/>
        <w:rPr>
          <w:bCs/>
          <w:u w:val="single"/>
        </w:rPr>
      </w:pPr>
      <w:r w:rsidRPr="00464FA3">
        <w:rPr>
          <w:bCs/>
          <w:u w:val="single"/>
        </w:rPr>
        <w:t>2</w:t>
      </w:r>
      <w:r w:rsidR="005803EA" w:rsidRPr="00464FA3">
        <w:rPr>
          <w:bCs/>
          <w:u w:val="single"/>
        </w:rPr>
        <w:t>. viši isplatni red</w:t>
      </w:r>
    </w:p>
    <w:p w:rsidRDefault="00993142" w:rsidP="005803EA" w:rsidR="00993142" w:rsidRPr="00464FA3">
      <w:pPr>
        <w:jc w:val="both"/>
        <w:rPr>
          <w:u w:val="single"/>
        </w:rPr>
      </w:pPr>
    </w:p>
    <w:tbl>
      <w:tblPr>
        <w:tblW w:type="dxa" w:w="9240"/>
        <w:tblInd w:type="dxa" w:w="2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20"/>
        <w:gridCol w:w="6360"/>
        <w:gridCol w:w="2160"/>
      </w:tblGrid>
      <w:tr w:rsidTr="00993142" w:rsidR="00993142" w:rsidRPr="00464FA3">
        <w:tc>
          <w:tcPr>
            <w:tcW w:type="dxa" w:w="720"/>
          </w:tcPr>
          <w:p w:rsidRDefault="00993142" w:rsidP="005803EA" w:rsidR="00993142" w:rsidRPr="00464FA3">
            <w:pPr>
              <w:jc w:val="both"/>
              <w:rPr>
                <w:bCs/>
              </w:rPr>
            </w:pPr>
            <w:r w:rsidRPr="00464FA3">
              <w:rPr>
                <w:bCs/>
              </w:rPr>
              <w:t>red.</w:t>
            </w:r>
          </w:p>
          <w:p w:rsidRDefault="00993142" w:rsidP="005803EA" w:rsidR="00993142" w:rsidRPr="00464FA3">
            <w:pPr>
              <w:jc w:val="both"/>
              <w:rPr>
                <w:bCs/>
              </w:rPr>
            </w:pPr>
            <w:r w:rsidRPr="00464FA3">
              <w:rPr>
                <w:bCs/>
              </w:rPr>
              <w:t>br.</w:t>
            </w:r>
          </w:p>
        </w:tc>
        <w:tc>
          <w:tcPr>
            <w:tcW w:type="dxa" w:w="6360"/>
          </w:tcPr>
          <w:p w:rsidRDefault="00993142" w:rsidP="009429DD" w:rsidR="00993142" w:rsidRPr="00464FA3">
            <w:pPr>
              <w:jc w:val="center"/>
              <w:rPr>
                <w:bCs/>
              </w:rPr>
            </w:pPr>
            <w:r w:rsidRPr="00464FA3">
              <w:rPr>
                <w:bCs/>
              </w:rPr>
              <w:t>vjerovnik</w:t>
            </w:r>
          </w:p>
          <w:p w:rsidRDefault="00993142" w:rsidP="005803EA" w:rsidR="00993142" w:rsidRPr="00464FA3">
            <w:pPr>
              <w:jc w:val="both"/>
              <w:rPr>
                <w:bCs/>
              </w:rPr>
            </w:pPr>
          </w:p>
        </w:tc>
        <w:tc>
          <w:tcPr>
            <w:tcW w:type="dxa" w:w="2160"/>
          </w:tcPr>
          <w:p w:rsidRDefault="00993142" w:rsidP="005803EA" w:rsidR="00993142" w:rsidRPr="00464FA3">
            <w:pPr>
              <w:jc w:val="right"/>
              <w:rPr>
                <w:bCs/>
              </w:rPr>
            </w:pPr>
            <w:r w:rsidRPr="00464FA3">
              <w:rPr>
                <w:bCs/>
              </w:rPr>
              <w:t>iznos kn</w:t>
            </w:r>
          </w:p>
        </w:tc>
      </w:tr>
      <w:tr w:rsidTr="00993142" w:rsidR="00993142" w:rsidRPr="00464FA3">
        <w:tc>
          <w:tcPr>
            <w:tcW w:type="dxa" w:w="720"/>
          </w:tcPr>
          <w:p w:rsidRDefault="00993142" w:rsidP="005803EA" w:rsidR="00993142" w:rsidRPr="00464FA3">
            <w:pPr>
              <w:jc w:val="both"/>
            </w:pPr>
            <w:r w:rsidRPr="00464FA3">
              <w:t>1.</w:t>
            </w:r>
          </w:p>
        </w:tc>
        <w:tc>
          <w:tcPr>
            <w:tcW w:type="dxa" w:w="6360"/>
          </w:tcPr>
          <w:p w:rsidRDefault="00993142" w:rsidP="00993142" w:rsidR="00993142" w:rsidRPr="00464FA3">
            <w:pPr>
              <w:jc w:val="both"/>
            </w:pPr>
            <w:r w:rsidRPr="00464FA3">
              <w:rPr>
                <w:bCs/>
              </w:rPr>
              <w:t>REPUBLIKA HRVATSKA, Ministarstvo financija, Porezna uprava, Područni ured Zagreb</w:t>
            </w:r>
          </w:p>
        </w:tc>
        <w:tc>
          <w:tcPr>
            <w:tcW w:type="dxa" w:w="2160"/>
          </w:tcPr>
          <w:p w:rsidRDefault="00371577" w:rsidP="00371577" w:rsidR="00993142" w:rsidRPr="00464FA3">
            <w:pPr>
              <w:jc w:val="right"/>
            </w:pPr>
            <w:r>
              <w:t>2</w:t>
            </w:r>
            <w:r w:rsidR="00993142" w:rsidRPr="00464FA3">
              <w:t>.</w:t>
            </w:r>
            <w:r>
              <w:t>472.362</w:t>
            </w:r>
            <w:r w:rsidR="00993142" w:rsidRPr="00464FA3">
              <w:t>,</w:t>
            </w:r>
            <w:proofErr w:type="spellStart"/>
            <w:r>
              <w:t>63</w:t>
            </w:r>
            <w:proofErr w:type="spellEnd"/>
          </w:p>
        </w:tc>
      </w:tr>
      <w:tr w:rsidTr="00993142" w:rsidR="00993142" w:rsidRPr="00464FA3">
        <w:tc>
          <w:tcPr>
            <w:tcW w:type="dxa" w:w="720"/>
          </w:tcPr>
          <w:p w:rsidRDefault="00371577" w:rsidP="005803EA" w:rsidR="00993142" w:rsidRPr="00464FA3">
            <w:pPr>
              <w:jc w:val="both"/>
            </w:pPr>
            <w:r>
              <w:t>2</w:t>
            </w:r>
            <w:r w:rsidR="00993142" w:rsidRPr="00464FA3">
              <w:t>.</w:t>
            </w:r>
          </w:p>
        </w:tc>
        <w:tc>
          <w:tcPr>
            <w:tcW w:type="dxa" w:w="6360"/>
          </w:tcPr>
          <w:p w:rsidRDefault="00993142" w:rsidP="005803EA" w:rsidR="00993142" w:rsidRPr="00464FA3">
            <w:pPr>
              <w:jc w:val="both"/>
            </w:pPr>
            <w:r w:rsidRPr="00464FA3">
              <w:rPr>
                <w:bCs/>
              </w:rPr>
              <w:t xml:space="preserve">HEP – Opskrba d.o.o.,Zagreb,Ulica grada Vukovara </w:t>
            </w:r>
            <w:proofErr w:type="spellStart"/>
            <w:r w:rsidRPr="00464FA3">
              <w:rPr>
                <w:bCs/>
              </w:rPr>
              <w:t>37</w:t>
            </w:r>
            <w:proofErr w:type="spellEnd"/>
          </w:p>
        </w:tc>
        <w:tc>
          <w:tcPr>
            <w:tcW w:type="dxa" w:w="2160"/>
          </w:tcPr>
          <w:p w:rsidRDefault="00371577" w:rsidP="005803EA" w:rsidR="00993142" w:rsidRPr="00464FA3">
            <w:pPr>
              <w:jc w:val="right"/>
            </w:pPr>
            <w:proofErr w:type="spellStart"/>
            <w:r>
              <w:t>1.237</w:t>
            </w:r>
            <w:proofErr w:type="spellEnd"/>
            <w:r>
              <w:t>,</w:t>
            </w:r>
            <w:proofErr w:type="spellStart"/>
            <w:r>
              <w:t>03</w:t>
            </w:r>
            <w:proofErr w:type="spellEnd"/>
          </w:p>
        </w:tc>
      </w:tr>
      <w:tr w:rsidTr="00993142" w:rsidR="00993142" w:rsidRPr="00464FA3">
        <w:tc>
          <w:tcPr>
            <w:tcW w:type="dxa" w:w="720"/>
          </w:tcPr>
          <w:p w:rsidRDefault="00371577" w:rsidP="005803EA" w:rsidR="00993142" w:rsidRPr="00464FA3">
            <w:pPr>
              <w:jc w:val="both"/>
            </w:pPr>
            <w:r>
              <w:t>3.</w:t>
            </w:r>
          </w:p>
        </w:tc>
        <w:tc>
          <w:tcPr>
            <w:tcW w:type="dxa" w:w="6360"/>
          </w:tcPr>
          <w:p w:rsidRDefault="00371577" w:rsidP="005803EA" w:rsidR="00993142" w:rsidRPr="00464FA3">
            <w:pPr>
              <w:jc w:val="both"/>
            </w:pPr>
            <w:r>
              <w:rPr>
                <w:bCs/>
              </w:rPr>
              <w:t xml:space="preserve">HRVATSKE VODE, Zagreb, Ulica grada Vukovara </w:t>
            </w:r>
            <w:proofErr w:type="spellStart"/>
            <w:r>
              <w:rPr>
                <w:bCs/>
              </w:rPr>
              <w:t>220</w:t>
            </w:r>
            <w:proofErr w:type="spellEnd"/>
          </w:p>
        </w:tc>
        <w:tc>
          <w:tcPr>
            <w:tcW w:type="dxa" w:w="2160"/>
          </w:tcPr>
          <w:p w:rsidRDefault="00371577" w:rsidP="005803EA" w:rsidR="00993142" w:rsidRPr="00464FA3">
            <w:pPr>
              <w:jc w:val="right"/>
            </w:pPr>
            <w:proofErr w:type="spellStart"/>
            <w:r>
              <w:rPr>
                <w:bCs/>
              </w:rPr>
              <w:t>39.782</w:t>
            </w:r>
            <w:proofErr w:type="spellEnd"/>
            <w:r>
              <w:rPr>
                <w:bCs/>
              </w:rPr>
              <w:t>,</w:t>
            </w:r>
            <w:proofErr w:type="spellStart"/>
            <w:r>
              <w:rPr>
                <w:bCs/>
              </w:rPr>
              <w:t>03</w:t>
            </w:r>
            <w:proofErr w:type="spellEnd"/>
          </w:p>
        </w:tc>
      </w:tr>
      <w:tr w:rsidTr="00993142" w:rsidR="00993142" w:rsidRPr="00464FA3">
        <w:tc>
          <w:tcPr>
            <w:tcW w:type="dxa" w:w="720"/>
          </w:tcPr>
          <w:p w:rsidRDefault="00371577" w:rsidP="005803EA" w:rsidR="00993142" w:rsidRPr="00464FA3">
            <w:pPr>
              <w:jc w:val="both"/>
            </w:pPr>
            <w:r>
              <w:t>4.</w:t>
            </w:r>
          </w:p>
        </w:tc>
        <w:tc>
          <w:tcPr>
            <w:tcW w:type="dxa" w:w="6360"/>
          </w:tcPr>
          <w:p w:rsidRDefault="00371577" w:rsidP="00993142" w:rsidR="00993142" w:rsidRPr="00464FA3">
            <w:pPr>
              <w:jc w:val="both"/>
              <w:rPr>
                <w:bCs/>
              </w:rPr>
            </w:pPr>
            <w:r>
              <w:rPr>
                <w:bCs/>
              </w:rPr>
              <w:t xml:space="preserve">HRVATSKI </w:t>
            </w:r>
            <w:proofErr w:type="spellStart"/>
            <w:r>
              <w:rPr>
                <w:bCs/>
              </w:rPr>
              <w:t>TELEKOM</w:t>
            </w:r>
            <w:proofErr w:type="spellEnd"/>
            <w:r>
              <w:rPr>
                <w:bCs/>
              </w:rPr>
              <w:t xml:space="preserve"> d.d., Zagreb, </w:t>
            </w:r>
            <w:proofErr w:type="spellStart"/>
            <w:r>
              <w:rPr>
                <w:bCs/>
              </w:rPr>
              <w:t>R.F</w:t>
            </w:r>
            <w:proofErr w:type="spellEnd"/>
            <w:r>
              <w:rPr>
                <w:bCs/>
              </w:rPr>
              <w:t>. Mihanovića 9</w:t>
            </w:r>
          </w:p>
        </w:tc>
        <w:tc>
          <w:tcPr>
            <w:tcW w:type="dxa" w:w="2160"/>
          </w:tcPr>
          <w:p w:rsidRDefault="00371577" w:rsidP="005803EA" w:rsidR="00993142" w:rsidRPr="00464FA3">
            <w:pPr>
              <w:jc w:val="right"/>
              <w:rPr>
                <w:bCs/>
              </w:rPr>
            </w:pPr>
            <w:proofErr w:type="spellStart"/>
            <w:r>
              <w:rPr>
                <w:bCs/>
              </w:rPr>
              <w:t>3.512</w:t>
            </w:r>
            <w:proofErr w:type="spellEnd"/>
            <w:r>
              <w:rPr>
                <w:bCs/>
              </w:rPr>
              <w:t>,</w:t>
            </w:r>
            <w:proofErr w:type="spellStart"/>
            <w:r>
              <w:rPr>
                <w:bCs/>
              </w:rPr>
              <w:t>03</w:t>
            </w:r>
            <w:proofErr w:type="spellEnd"/>
          </w:p>
        </w:tc>
      </w:tr>
      <w:tr w:rsidTr="00993142" w:rsidR="00993142" w:rsidRPr="00464FA3">
        <w:tc>
          <w:tcPr>
            <w:tcW w:type="dxa" w:w="720"/>
          </w:tcPr>
          <w:p w:rsidRDefault="00371577" w:rsidP="005803EA" w:rsidR="00993142" w:rsidRPr="00464FA3">
            <w:pPr>
              <w:jc w:val="both"/>
            </w:pPr>
            <w:r>
              <w:t>5.</w:t>
            </w:r>
          </w:p>
        </w:tc>
        <w:tc>
          <w:tcPr>
            <w:tcW w:type="dxa" w:w="6360"/>
          </w:tcPr>
          <w:p w:rsidRDefault="00371577" w:rsidP="00993142" w:rsidR="00993142" w:rsidRPr="00464FA3">
            <w:pPr>
              <w:jc w:val="both"/>
              <w:rPr>
                <w:bCs/>
              </w:rPr>
            </w:pPr>
            <w:r>
              <w:rPr>
                <w:bCs/>
              </w:rPr>
              <w:t xml:space="preserve">GRAD </w:t>
            </w:r>
            <w:proofErr w:type="spellStart"/>
            <w:r>
              <w:rPr>
                <w:bCs/>
              </w:rPr>
              <w:t>ZAGREB</w:t>
            </w:r>
            <w:proofErr w:type="spellEnd"/>
          </w:p>
        </w:tc>
        <w:tc>
          <w:tcPr>
            <w:tcW w:type="dxa" w:w="2160"/>
          </w:tcPr>
          <w:p w:rsidRDefault="00371577" w:rsidP="005803EA" w:rsidR="00993142" w:rsidRPr="00464FA3">
            <w:pPr>
              <w:jc w:val="right"/>
              <w:rPr>
                <w:bCs/>
              </w:rPr>
            </w:pPr>
            <w:proofErr w:type="spellStart"/>
            <w:r>
              <w:rPr>
                <w:bCs/>
              </w:rPr>
              <w:t>21.328</w:t>
            </w:r>
            <w:proofErr w:type="spellEnd"/>
            <w:r>
              <w:rPr>
                <w:bCs/>
              </w:rPr>
              <w:t>,</w:t>
            </w:r>
            <w:proofErr w:type="spellStart"/>
            <w:r>
              <w:rPr>
                <w:bCs/>
              </w:rPr>
              <w:t>79</w:t>
            </w:r>
            <w:proofErr w:type="spellEnd"/>
          </w:p>
        </w:tc>
      </w:tr>
      <w:tr w:rsidTr="00993142" w:rsidR="00993142" w:rsidRPr="00464FA3">
        <w:tc>
          <w:tcPr>
            <w:tcW w:type="dxa" w:w="720"/>
          </w:tcPr>
          <w:p w:rsidRDefault="00371577" w:rsidP="005803EA" w:rsidR="00993142" w:rsidRPr="00464FA3">
            <w:pPr>
              <w:jc w:val="both"/>
            </w:pPr>
            <w:r>
              <w:lastRenderedPageBreak/>
              <w:t>6.</w:t>
            </w:r>
          </w:p>
        </w:tc>
        <w:tc>
          <w:tcPr>
            <w:tcW w:type="dxa" w:w="6360"/>
          </w:tcPr>
          <w:p w:rsidRDefault="00371577" w:rsidP="005803EA" w:rsidR="00993142" w:rsidRPr="00464FA3">
            <w:pPr>
              <w:jc w:val="both"/>
              <w:rPr>
                <w:bCs/>
              </w:rPr>
            </w:pPr>
            <w:r>
              <w:rPr>
                <w:bCs/>
              </w:rPr>
              <w:t xml:space="preserve">Suvlasnici zgrade u Zagrebu, Vladimira </w:t>
            </w:r>
            <w:proofErr w:type="spellStart"/>
            <w:r>
              <w:rPr>
                <w:bCs/>
              </w:rPr>
              <w:t>Varičaka</w:t>
            </w:r>
            <w:proofErr w:type="spellEnd"/>
            <w:r>
              <w:rPr>
                <w:bCs/>
              </w:rPr>
              <w:t xml:space="preserve"> </w:t>
            </w:r>
            <w:proofErr w:type="spellStart"/>
            <w:r>
              <w:rPr>
                <w:bCs/>
              </w:rPr>
              <w:t>14</w:t>
            </w:r>
            <w:proofErr w:type="spellEnd"/>
          </w:p>
        </w:tc>
        <w:tc>
          <w:tcPr>
            <w:tcW w:type="dxa" w:w="2160"/>
          </w:tcPr>
          <w:p w:rsidRDefault="00371577" w:rsidP="005803EA" w:rsidR="00993142" w:rsidRPr="00464FA3">
            <w:pPr>
              <w:jc w:val="right"/>
              <w:rPr>
                <w:bCs/>
              </w:rPr>
            </w:pPr>
            <w:proofErr w:type="spellStart"/>
            <w:r>
              <w:rPr>
                <w:bCs/>
              </w:rPr>
              <w:t>9.196</w:t>
            </w:r>
            <w:proofErr w:type="spellEnd"/>
            <w:r>
              <w:rPr>
                <w:bCs/>
              </w:rPr>
              <w:t>,</w:t>
            </w:r>
            <w:proofErr w:type="spellStart"/>
            <w:r>
              <w:rPr>
                <w:bCs/>
              </w:rPr>
              <w:t>54</w:t>
            </w:r>
            <w:proofErr w:type="spellEnd"/>
          </w:p>
        </w:tc>
      </w:tr>
      <w:tr w:rsidTr="00993142" w:rsidR="00993142" w:rsidRPr="00464FA3">
        <w:tc>
          <w:tcPr>
            <w:tcW w:type="dxa" w:w="720"/>
          </w:tcPr>
          <w:p w:rsidRDefault="00371577" w:rsidP="005803EA" w:rsidR="00993142" w:rsidRPr="00464FA3">
            <w:pPr>
              <w:jc w:val="both"/>
            </w:pPr>
            <w:r>
              <w:t>7</w:t>
            </w:r>
            <w:r w:rsidR="00993142" w:rsidRPr="00464FA3">
              <w:t>.</w:t>
            </w:r>
          </w:p>
        </w:tc>
        <w:tc>
          <w:tcPr>
            <w:tcW w:type="dxa" w:w="6360"/>
          </w:tcPr>
          <w:p w:rsidRDefault="00371577" w:rsidP="005803EA" w:rsidR="00993142" w:rsidRPr="00464FA3">
            <w:pPr>
              <w:jc w:val="both"/>
              <w:rPr>
                <w:bCs/>
              </w:rPr>
            </w:pPr>
            <w:r>
              <w:rPr>
                <w:color w:val="000000"/>
              </w:rPr>
              <w:t xml:space="preserve">Trgocentar d.o.o., Zabok, </w:t>
            </w:r>
            <w:proofErr w:type="spellStart"/>
            <w:r>
              <w:rPr>
                <w:color w:val="000000"/>
              </w:rPr>
              <w:t>103</w:t>
            </w:r>
            <w:proofErr w:type="spellEnd"/>
            <w:r>
              <w:rPr>
                <w:color w:val="000000"/>
              </w:rPr>
              <w:t>. Brigade 8</w:t>
            </w:r>
          </w:p>
        </w:tc>
        <w:tc>
          <w:tcPr>
            <w:tcW w:type="dxa" w:w="2160"/>
          </w:tcPr>
          <w:p w:rsidRDefault="00371577" w:rsidP="005803EA" w:rsidR="00993142" w:rsidRPr="00464FA3">
            <w:pPr>
              <w:jc w:val="right"/>
              <w:rPr>
                <w:bCs/>
              </w:rPr>
            </w:pPr>
            <w:proofErr w:type="spellStart"/>
            <w:r>
              <w:rPr>
                <w:bCs/>
              </w:rPr>
              <w:t>10.645</w:t>
            </w:r>
            <w:proofErr w:type="spellEnd"/>
            <w:r>
              <w:rPr>
                <w:bCs/>
              </w:rPr>
              <w:t>,</w:t>
            </w:r>
            <w:proofErr w:type="spellStart"/>
            <w:r>
              <w:rPr>
                <w:bCs/>
              </w:rPr>
              <w:t>57</w:t>
            </w:r>
            <w:proofErr w:type="spellEnd"/>
          </w:p>
        </w:tc>
      </w:tr>
      <w:tr w:rsidTr="00993142" w:rsidR="00993142" w:rsidRPr="00464FA3">
        <w:tc>
          <w:tcPr>
            <w:tcW w:type="dxa" w:w="720"/>
          </w:tcPr>
          <w:p w:rsidRDefault="00371577" w:rsidP="005803EA" w:rsidR="00993142" w:rsidRPr="00464FA3">
            <w:pPr>
              <w:jc w:val="both"/>
            </w:pPr>
            <w:r>
              <w:t>8</w:t>
            </w:r>
          </w:p>
        </w:tc>
        <w:tc>
          <w:tcPr>
            <w:tcW w:type="dxa" w:w="6360"/>
          </w:tcPr>
          <w:p w:rsidRDefault="00371577" w:rsidP="005803EA" w:rsidR="00993142" w:rsidRPr="00464FA3">
            <w:pPr>
              <w:jc w:val="both"/>
              <w:rPr>
                <w:bCs/>
              </w:rPr>
            </w:pPr>
            <w:r>
              <w:rPr>
                <w:bCs/>
              </w:rPr>
              <w:t xml:space="preserve">HRVATSKE VODE, Zagreb, Ulica grada Vukovara </w:t>
            </w:r>
            <w:proofErr w:type="spellStart"/>
            <w:r>
              <w:rPr>
                <w:bCs/>
              </w:rPr>
              <w:t>220</w:t>
            </w:r>
            <w:proofErr w:type="spellEnd"/>
          </w:p>
        </w:tc>
        <w:tc>
          <w:tcPr>
            <w:tcW w:type="dxa" w:w="2160"/>
          </w:tcPr>
          <w:p w:rsidRDefault="00371577" w:rsidP="005803EA" w:rsidR="00993142" w:rsidRPr="00464FA3">
            <w:pPr>
              <w:jc w:val="right"/>
              <w:rPr>
                <w:bCs/>
              </w:rPr>
            </w:pPr>
            <w:proofErr w:type="spellStart"/>
            <w:r>
              <w:rPr>
                <w:bCs/>
              </w:rPr>
              <w:t>729</w:t>
            </w:r>
            <w:proofErr w:type="spellEnd"/>
            <w:r>
              <w:rPr>
                <w:bCs/>
              </w:rPr>
              <w:t>,</w:t>
            </w:r>
            <w:proofErr w:type="spellStart"/>
            <w:r>
              <w:rPr>
                <w:bCs/>
              </w:rPr>
              <w:t>86</w:t>
            </w:r>
            <w:proofErr w:type="spellEnd"/>
          </w:p>
        </w:tc>
      </w:tr>
      <w:tr w:rsidTr="00993142" w:rsidR="00993142" w:rsidRPr="00464FA3">
        <w:tc>
          <w:tcPr>
            <w:tcW w:type="dxa" w:w="720"/>
          </w:tcPr>
          <w:p w:rsidRDefault="00371577" w:rsidP="005803EA" w:rsidR="00993142" w:rsidRPr="00464FA3">
            <w:pPr>
              <w:jc w:val="both"/>
            </w:pPr>
            <w:r>
              <w:t>9</w:t>
            </w:r>
            <w:r w:rsidR="00993142" w:rsidRPr="00464FA3">
              <w:t>.</w:t>
            </w:r>
          </w:p>
        </w:tc>
        <w:tc>
          <w:tcPr>
            <w:tcW w:type="dxa" w:w="6360"/>
          </w:tcPr>
          <w:p w:rsidRDefault="00371577" w:rsidP="005803EA" w:rsidR="00993142" w:rsidRPr="00464FA3">
            <w:pPr>
              <w:jc w:val="both"/>
              <w:rPr>
                <w:bCs/>
              </w:rPr>
            </w:pPr>
            <w:r>
              <w:rPr>
                <w:color w:val="000000"/>
              </w:rPr>
              <w:t xml:space="preserve">Croatia osiguranje d.d., </w:t>
            </w:r>
            <w:proofErr w:type="spellStart"/>
            <w:r>
              <w:rPr>
                <w:color w:val="000000"/>
              </w:rPr>
              <w:t>Miramarska</w:t>
            </w:r>
            <w:proofErr w:type="spellEnd"/>
            <w:r>
              <w:rPr>
                <w:color w:val="000000"/>
              </w:rPr>
              <w:t xml:space="preserve"> </w:t>
            </w:r>
            <w:proofErr w:type="spellStart"/>
            <w:r>
              <w:rPr>
                <w:color w:val="000000"/>
              </w:rPr>
              <w:t>22</w:t>
            </w:r>
            <w:proofErr w:type="spellEnd"/>
          </w:p>
        </w:tc>
        <w:tc>
          <w:tcPr>
            <w:tcW w:type="dxa" w:w="2160"/>
          </w:tcPr>
          <w:p w:rsidRDefault="00371577" w:rsidP="005803EA" w:rsidR="00993142" w:rsidRPr="00464FA3">
            <w:pPr>
              <w:jc w:val="right"/>
              <w:rPr>
                <w:bCs/>
              </w:rPr>
            </w:pPr>
            <w:proofErr w:type="spellStart"/>
            <w:r>
              <w:rPr>
                <w:bCs/>
              </w:rPr>
              <w:t>1.807</w:t>
            </w:r>
            <w:proofErr w:type="spellEnd"/>
            <w:r>
              <w:rPr>
                <w:bCs/>
              </w:rPr>
              <w:t>,</w:t>
            </w:r>
            <w:proofErr w:type="spellStart"/>
            <w:r>
              <w:rPr>
                <w:bCs/>
              </w:rPr>
              <w:t>68</w:t>
            </w:r>
            <w:proofErr w:type="spellEnd"/>
          </w:p>
        </w:tc>
      </w:tr>
      <w:tr w:rsidTr="00993142" w:rsidR="00371577" w:rsidRPr="00464FA3">
        <w:tc>
          <w:tcPr>
            <w:tcW w:type="dxa" w:w="720"/>
          </w:tcPr>
          <w:p w:rsidRDefault="00371577" w:rsidP="005803EA" w:rsidR="00371577" w:rsidRPr="00464FA3">
            <w:pPr>
              <w:jc w:val="both"/>
            </w:pPr>
            <w:proofErr w:type="spellStart"/>
            <w:r>
              <w:t>10</w:t>
            </w:r>
            <w:proofErr w:type="spellEnd"/>
          </w:p>
        </w:tc>
        <w:tc>
          <w:tcPr>
            <w:tcW w:type="dxa" w:w="6360"/>
          </w:tcPr>
          <w:p w:rsidRDefault="00371577" w:rsidP="00371577" w:rsidR="00371577" w:rsidRPr="00464FA3">
            <w:pPr>
              <w:jc w:val="both"/>
            </w:pPr>
            <w:r w:rsidRPr="00464FA3">
              <w:rPr>
                <w:bCs/>
              </w:rPr>
              <w:t xml:space="preserve">HEP – </w:t>
            </w:r>
            <w:r>
              <w:rPr>
                <w:bCs/>
              </w:rPr>
              <w:t xml:space="preserve">Operator distribucijskog sustava d.o.o., </w:t>
            </w:r>
            <w:r w:rsidRPr="00464FA3">
              <w:rPr>
                <w:bCs/>
              </w:rPr>
              <w:t>Zagreb,</w:t>
            </w:r>
            <w:r>
              <w:rPr>
                <w:bCs/>
              </w:rPr>
              <w:t xml:space="preserve">- Elektra Zagreb, </w:t>
            </w:r>
            <w:proofErr w:type="spellStart"/>
            <w:r>
              <w:rPr>
                <w:bCs/>
              </w:rPr>
              <w:t>Gundulićeva</w:t>
            </w:r>
            <w:proofErr w:type="spellEnd"/>
            <w:r>
              <w:rPr>
                <w:bCs/>
              </w:rPr>
              <w:t xml:space="preserve"> </w:t>
            </w:r>
            <w:proofErr w:type="spellStart"/>
            <w:r>
              <w:rPr>
                <w:bCs/>
              </w:rPr>
              <w:t>32</w:t>
            </w:r>
            <w:proofErr w:type="spellEnd"/>
          </w:p>
        </w:tc>
        <w:tc>
          <w:tcPr>
            <w:tcW w:type="dxa" w:w="2160"/>
          </w:tcPr>
          <w:p w:rsidRDefault="00371577" w:rsidP="005803EA" w:rsidR="00371577" w:rsidRPr="00464FA3">
            <w:pPr>
              <w:jc w:val="right"/>
              <w:rPr>
                <w:bCs/>
              </w:rPr>
            </w:pPr>
            <w:proofErr w:type="spellStart"/>
            <w:r>
              <w:rPr>
                <w:bCs/>
              </w:rPr>
              <w:t>7.248</w:t>
            </w:r>
            <w:proofErr w:type="spellEnd"/>
            <w:r>
              <w:rPr>
                <w:bCs/>
              </w:rPr>
              <w:t>,</w:t>
            </w:r>
            <w:proofErr w:type="spellStart"/>
            <w:r>
              <w:rPr>
                <w:bCs/>
              </w:rPr>
              <w:t>70</w:t>
            </w:r>
            <w:proofErr w:type="spellEnd"/>
          </w:p>
        </w:tc>
      </w:tr>
      <w:tr w:rsidTr="00993142" w:rsidR="00371577" w:rsidRPr="00464FA3">
        <w:tc>
          <w:tcPr>
            <w:tcW w:type="dxa" w:w="720"/>
          </w:tcPr>
          <w:p w:rsidRDefault="00371577" w:rsidP="005803EA" w:rsidR="00371577" w:rsidRPr="00464FA3">
            <w:pPr>
              <w:jc w:val="both"/>
            </w:pPr>
            <w:proofErr w:type="spellStart"/>
            <w:r>
              <w:t>11</w:t>
            </w:r>
            <w:proofErr w:type="spellEnd"/>
          </w:p>
        </w:tc>
        <w:tc>
          <w:tcPr>
            <w:tcW w:type="dxa" w:w="6360"/>
          </w:tcPr>
          <w:p w:rsidRDefault="00371577" w:rsidP="00993142" w:rsidR="00371577" w:rsidRPr="00464FA3">
            <w:pPr>
              <w:jc w:val="both"/>
              <w:rPr>
                <w:bCs/>
              </w:rPr>
            </w:pPr>
            <w:proofErr w:type="spellStart"/>
            <w:r>
              <w:rPr>
                <w:bCs/>
              </w:rPr>
              <w:t>HP</w:t>
            </w:r>
            <w:proofErr w:type="spellEnd"/>
            <w:r>
              <w:rPr>
                <w:bCs/>
              </w:rPr>
              <w:t xml:space="preserve">-Hrvatska pošta d.d., Zagreb, </w:t>
            </w:r>
            <w:proofErr w:type="spellStart"/>
            <w:r>
              <w:rPr>
                <w:bCs/>
              </w:rPr>
              <w:t>Jurišićeva</w:t>
            </w:r>
            <w:proofErr w:type="spellEnd"/>
            <w:r>
              <w:rPr>
                <w:bCs/>
              </w:rPr>
              <w:t xml:space="preserve"> </w:t>
            </w:r>
            <w:proofErr w:type="spellStart"/>
            <w:r>
              <w:rPr>
                <w:bCs/>
              </w:rPr>
              <w:t>13</w:t>
            </w:r>
            <w:proofErr w:type="spellEnd"/>
          </w:p>
        </w:tc>
        <w:tc>
          <w:tcPr>
            <w:tcW w:type="dxa" w:w="2160"/>
          </w:tcPr>
          <w:p w:rsidRDefault="00371577" w:rsidP="005803EA" w:rsidR="00371577" w:rsidRPr="00464FA3">
            <w:pPr>
              <w:jc w:val="right"/>
              <w:rPr>
                <w:bCs/>
              </w:rPr>
            </w:pPr>
            <w:proofErr w:type="spellStart"/>
            <w:r>
              <w:rPr>
                <w:bCs/>
              </w:rPr>
              <w:t>1.954</w:t>
            </w:r>
            <w:proofErr w:type="spellEnd"/>
            <w:r>
              <w:rPr>
                <w:bCs/>
              </w:rPr>
              <w:t>,</w:t>
            </w:r>
            <w:proofErr w:type="spellStart"/>
            <w:r>
              <w:rPr>
                <w:bCs/>
              </w:rPr>
              <w:t>12</w:t>
            </w:r>
            <w:proofErr w:type="spellEnd"/>
          </w:p>
        </w:tc>
      </w:tr>
      <w:tr w:rsidTr="00993142" w:rsidR="00371577" w:rsidRPr="00464FA3">
        <w:tc>
          <w:tcPr>
            <w:tcW w:type="dxa" w:w="720"/>
          </w:tcPr>
          <w:p w:rsidRDefault="00371577" w:rsidP="005803EA" w:rsidR="00371577" w:rsidRPr="00464FA3">
            <w:pPr>
              <w:jc w:val="both"/>
            </w:pPr>
            <w:proofErr w:type="spellStart"/>
            <w:r>
              <w:t>12</w:t>
            </w:r>
            <w:proofErr w:type="spellEnd"/>
          </w:p>
        </w:tc>
        <w:tc>
          <w:tcPr>
            <w:tcW w:type="dxa" w:w="6360"/>
          </w:tcPr>
          <w:p w:rsidRDefault="00371577" w:rsidP="00993142" w:rsidR="00371577" w:rsidRPr="00464FA3">
            <w:pPr>
              <w:jc w:val="both"/>
              <w:rPr>
                <w:bCs/>
              </w:rPr>
            </w:pPr>
            <w:r>
              <w:rPr>
                <w:bCs/>
              </w:rPr>
              <w:t xml:space="preserve">GRAD </w:t>
            </w:r>
            <w:proofErr w:type="spellStart"/>
            <w:r>
              <w:rPr>
                <w:bCs/>
              </w:rPr>
              <w:t>ZAGREB</w:t>
            </w:r>
            <w:proofErr w:type="spellEnd"/>
            <w:r>
              <w:rPr>
                <w:bCs/>
              </w:rPr>
              <w:t>, Zagreb, Trg S. Radića 1</w:t>
            </w:r>
          </w:p>
          <w:p w:rsidRDefault="00371577" w:rsidP="00993142" w:rsidR="00371577" w:rsidRPr="00464FA3">
            <w:pPr>
              <w:jc w:val="both"/>
              <w:rPr>
                <w:bCs/>
              </w:rPr>
            </w:pPr>
          </w:p>
        </w:tc>
        <w:tc>
          <w:tcPr>
            <w:tcW w:type="dxa" w:w="2160"/>
          </w:tcPr>
          <w:p w:rsidRDefault="00371577" w:rsidP="005803EA" w:rsidR="00371577" w:rsidRPr="00464FA3">
            <w:pPr>
              <w:jc w:val="right"/>
              <w:rPr>
                <w:bCs/>
              </w:rPr>
            </w:pPr>
            <w:proofErr w:type="spellStart"/>
            <w:r>
              <w:rPr>
                <w:bCs/>
              </w:rPr>
              <w:t>89.485</w:t>
            </w:r>
            <w:proofErr w:type="spellEnd"/>
            <w:r>
              <w:rPr>
                <w:bCs/>
              </w:rPr>
              <w:t>,</w:t>
            </w:r>
            <w:proofErr w:type="spellStart"/>
            <w:r>
              <w:rPr>
                <w:bCs/>
              </w:rPr>
              <w:t>28</w:t>
            </w:r>
            <w:proofErr w:type="spellEnd"/>
          </w:p>
        </w:tc>
      </w:tr>
      <w:tr w:rsidTr="00993142" w:rsidR="00371577" w:rsidRPr="00464FA3">
        <w:tc>
          <w:tcPr>
            <w:tcW w:type="dxa" w:w="720"/>
          </w:tcPr>
          <w:p w:rsidRDefault="00371577" w:rsidP="005803EA" w:rsidR="00371577" w:rsidRPr="00464FA3">
            <w:pPr>
              <w:jc w:val="both"/>
            </w:pPr>
            <w:proofErr w:type="spellStart"/>
            <w:r>
              <w:t>13</w:t>
            </w:r>
            <w:proofErr w:type="spellEnd"/>
            <w:r w:rsidRPr="00464FA3">
              <w:t>.</w:t>
            </w:r>
          </w:p>
        </w:tc>
        <w:tc>
          <w:tcPr>
            <w:tcW w:type="dxa" w:w="6360"/>
          </w:tcPr>
          <w:p w:rsidRDefault="00371577" w:rsidP="00151E0D" w:rsidR="00371577" w:rsidRPr="00464FA3">
            <w:pPr>
              <w:jc w:val="both"/>
              <w:rPr>
                <w:bCs/>
              </w:rPr>
            </w:pPr>
            <w:r>
              <w:rPr>
                <w:bCs/>
              </w:rPr>
              <w:t xml:space="preserve">GRAD </w:t>
            </w:r>
            <w:proofErr w:type="spellStart"/>
            <w:r>
              <w:rPr>
                <w:bCs/>
              </w:rPr>
              <w:t>ZAGREB</w:t>
            </w:r>
            <w:proofErr w:type="spellEnd"/>
            <w:r>
              <w:rPr>
                <w:bCs/>
              </w:rPr>
              <w:t>, Zagreb, Trg S. Radića 1</w:t>
            </w:r>
          </w:p>
          <w:p w:rsidRDefault="00371577" w:rsidP="00151E0D" w:rsidR="00371577" w:rsidRPr="00464FA3">
            <w:pPr>
              <w:jc w:val="both"/>
              <w:rPr>
                <w:bCs/>
              </w:rPr>
            </w:pPr>
          </w:p>
        </w:tc>
        <w:tc>
          <w:tcPr>
            <w:tcW w:type="dxa" w:w="2160"/>
          </w:tcPr>
          <w:p w:rsidRDefault="00371577" w:rsidP="005803EA" w:rsidR="00371577" w:rsidRPr="00464FA3">
            <w:pPr>
              <w:jc w:val="right"/>
              <w:rPr>
                <w:bCs/>
              </w:rPr>
            </w:pPr>
            <w:proofErr w:type="spellStart"/>
            <w:r>
              <w:rPr>
                <w:bCs/>
              </w:rPr>
              <w:t>576.502</w:t>
            </w:r>
            <w:proofErr w:type="spellEnd"/>
            <w:r>
              <w:rPr>
                <w:bCs/>
              </w:rPr>
              <w:t>,</w:t>
            </w:r>
            <w:proofErr w:type="spellStart"/>
            <w:r>
              <w:rPr>
                <w:bCs/>
              </w:rPr>
              <w:t>02</w:t>
            </w:r>
            <w:proofErr w:type="spellEnd"/>
          </w:p>
        </w:tc>
      </w:tr>
      <w:tr w:rsidTr="00993142" w:rsidR="00371577" w:rsidRPr="00464FA3">
        <w:tc>
          <w:tcPr>
            <w:tcW w:type="dxa" w:w="720"/>
          </w:tcPr>
          <w:p w:rsidRDefault="00371577" w:rsidP="005803EA" w:rsidR="00371577" w:rsidRPr="00464FA3">
            <w:pPr>
              <w:jc w:val="both"/>
            </w:pPr>
            <w:proofErr w:type="spellStart"/>
            <w:r>
              <w:t>14</w:t>
            </w:r>
            <w:proofErr w:type="spellEnd"/>
          </w:p>
        </w:tc>
        <w:tc>
          <w:tcPr>
            <w:tcW w:type="dxa" w:w="6360"/>
          </w:tcPr>
          <w:p w:rsidRDefault="00371577" w:rsidP="00151E0D" w:rsidR="00371577" w:rsidRPr="00464FA3">
            <w:pPr>
              <w:jc w:val="both"/>
              <w:rPr>
                <w:bCs/>
              </w:rPr>
            </w:pPr>
            <w:r>
              <w:rPr>
                <w:bCs/>
              </w:rPr>
              <w:t xml:space="preserve">GRAD </w:t>
            </w:r>
            <w:proofErr w:type="spellStart"/>
            <w:r>
              <w:rPr>
                <w:bCs/>
              </w:rPr>
              <w:t>ZAGREB</w:t>
            </w:r>
            <w:proofErr w:type="spellEnd"/>
            <w:r>
              <w:rPr>
                <w:bCs/>
              </w:rPr>
              <w:t>, Zagreb, Trg S. Radića 1</w:t>
            </w:r>
          </w:p>
          <w:p w:rsidRDefault="00371577" w:rsidP="00151E0D" w:rsidR="00371577" w:rsidRPr="00464FA3">
            <w:pPr>
              <w:jc w:val="both"/>
              <w:rPr>
                <w:bCs/>
              </w:rPr>
            </w:pPr>
          </w:p>
        </w:tc>
        <w:tc>
          <w:tcPr>
            <w:tcW w:type="dxa" w:w="2160"/>
          </w:tcPr>
          <w:p w:rsidRDefault="00371577" w:rsidP="005803EA" w:rsidR="00371577" w:rsidRPr="00464FA3">
            <w:pPr>
              <w:jc w:val="right"/>
              <w:rPr>
                <w:bCs/>
              </w:rPr>
            </w:pPr>
            <w:proofErr w:type="spellStart"/>
            <w:r>
              <w:rPr>
                <w:bCs/>
              </w:rPr>
              <w:t>301.373</w:t>
            </w:r>
            <w:proofErr w:type="spellEnd"/>
            <w:r>
              <w:rPr>
                <w:bCs/>
              </w:rPr>
              <w:t>,</w:t>
            </w:r>
            <w:proofErr w:type="spellStart"/>
            <w:r>
              <w:rPr>
                <w:bCs/>
              </w:rPr>
              <w:t>53</w:t>
            </w:r>
            <w:proofErr w:type="spellEnd"/>
          </w:p>
        </w:tc>
      </w:tr>
      <w:tr w:rsidTr="00993142" w:rsidR="00371577" w:rsidRPr="00464FA3">
        <w:tc>
          <w:tcPr>
            <w:tcW w:type="dxa" w:w="720"/>
          </w:tcPr>
          <w:p w:rsidRDefault="00371577" w:rsidP="005803EA" w:rsidR="00371577" w:rsidRPr="00464FA3">
            <w:pPr>
              <w:jc w:val="both"/>
            </w:pPr>
            <w:proofErr w:type="spellStart"/>
            <w:r>
              <w:t>15</w:t>
            </w:r>
            <w:proofErr w:type="spellEnd"/>
            <w:r w:rsidRPr="00464FA3">
              <w:t>.</w:t>
            </w:r>
          </w:p>
        </w:tc>
        <w:tc>
          <w:tcPr>
            <w:tcW w:type="dxa" w:w="6360"/>
          </w:tcPr>
          <w:p w:rsidRDefault="00371577" w:rsidP="00151E0D" w:rsidR="00371577" w:rsidRPr="00464FA3">
            <w:pPr>
              <w:jc w:val="both"/>
              <w:rPr>
                <w:bCs/>
              </w:rPr>
            </w:pPr>
            <w:r>
              <w:rPr>
                <w:bCs/>
              </w:rPr>
              <w:t xml:space="preserve">GRAD </w:t>
            </w:r>
            <w:proofErr w:type="spellStart"/>
            <w:r>
              <w:rPr>
                <w:bCs/>
              </w:rPr>
              <w:t>ZAGREB</w:t>
            </w:r>
            <w:proofErr w:type="spellEnd"/>
            <w:r>
              <w:rPr>
                <w:bCs/>
              </w:rPr>
              <w:t>, Zagreb, Trg S. Radića 1</w:t>
            </w:r>
          </w:p>
          <w:p w:rsidRDefault="00371577" w:rsidP="00151E0D" w:rsidR="00371577" w:rsidRPr="00464FA3">
            <w:pPr>
              <w:jc w:val="both"/>
              <w:rPr>
                <w:bCs/>
              </w:rPr>
            </w:pPr>
          </w:p>
        </w:tc>
        <w:tc>
          <w:tcPr>
            <w:tcW w:type="dxa" w:w="2160"/>
          </w:tcPr>
          <w:p w:rsidRDefault="00371577" w:rsidP="005803EA" w:rsidR="00371577" w:rsidRPr="00464FA3">
            <w:pPr>
              <w:jc w:val="right"/>
              <w:rPr>
                <w:bCs/>
              </w:rPr>
            </w:pPr>
            <w:proofErr w:type="spellStart"/>
            <w:r>
              <w:rPr>
                <w:bCs/>
              </w:rPr>
              <w:t>289.187</w:t>
            </w:r>
            <w:proofErr w:type="spellEnd"/>
            <w:r>
              <w:rPr>
                <w:bCs/>
              </w:rPr>
              <w:t>,</w:t>
            </w:r>
            <w:proofErr w:type="spellStart"/>
            <w:r>
              <w:rPr>
                <w:bCs/>
              </w:rPr>
              <w:t>70</w:t>
            </w:r>
            <w:proofErr w:type="spellEnd"/>
          </w:p>
        </w:tc>
      </w:tr>
      <w:tr w:rsidTr="00993142" w:rsidR="00371577" w:rsidRPr="00464FA3">
        <w:tc>
          <w:tcPr>
            <w:tcW w:type="dxa" w:w="720"/>
          </w:tcPr>
          <w:p w:rsidRDefault="00371577" w:rsidP="005803EA" w:rsidR="00371577" w:rsidRPr="00464FA3">
            <w:pPr>
              <w:jc w:val="both"/>
            </w:pPr>
            <w:proofErr w:type="spellStart"/>
            <w:r>
              <w:t>16</w:t>
            </w:r>
            <w:proofErr w:type="spellEnd"/>
            <w:r w:rsidRPr="00464FA3">
              <w:t>.</w:t>
            </w:r>
          </w:p>
        </w:tc>
        <w:tc>
          <w:tcPr>
            <w:tcW w:type="dxa" w:w="6360"/>
          </w:tcPr>
          <w:p w:rsidRDefault="00371577" w:rsidP="00993142" w:rsidR="00371577" w:rsidRPr="00464FA3">
            <w:pPr>
              <w:pStyle w:val="TableContents"/>
              <w:rPr>
                <w:rFonts w:cs="Times New Roman"/>
                <w:bCs/>
              </w:rPr>
            </w:pPr>
            <w:r>
              <w:rPr>
                <w:rFonts w:cs="Times New Roman"/>
                <w:bCs/>
              </w:rPr>
              <w:t xml:space="preserve">IVAN </w:t>
            </w:r>
            <w:proofErr w:type="spellStart"/>
            <w:r>
              <w:rPr>
                <w:rFonts w:cs="Times New Roman"/>
                <w:bCs/>
              </w:rPr>
              <w:t>BREZAK</w:t>
            </w:r>
            <w:proofErr w:type="spellEnd"/>
            <w:r>
              <w:rPr>
                <w:rFonts w:cs="Times New Roman"/>
                <w:bCs/>
              </w:rPr>
              <w:t xml:space="preserve">, Zagreb, Dr. A. Šercera </w:t>
            </w:r>
            <w:proofErr w:type="spellStart"/>
            <w:r>
              <w:rPr>
                <w:rFonts w:cs="Times New Roman"/>
                <w:bCs/>
              </w:rPr>
              <w:t>45</w:t>
            </w:r>
            <w:proofErr w:type="spellEnd"/>
          </w:p>
        </w:tc>
        <w:tc>
          <w:tcPr>
            <w:tcW w:type="dxa" w:w="2160"/>
          </w:tcPr>
          <w:p w:rsidRDefault="00522EA6" w:rsidP="005803EA" w:rsidR="00371577" w:rsidRPr="00464FA3">
            <w:pPr>
              <w:jc w:val="right"/>
              <w:rPr>
                <w:bCs/>
              </w:rPr>
            </w:pPr>
            <w:proofErr w:type="spellStart"/>
            <w:r>
              <w:rPr>
                <w:bCs/>
              </w:rPr>
              <w:t>242.293</w:t>
            </w:r>
            <w:proofErr w:type="spellEnd"/>
            <w:r>
              <w:rPr>
                <w:bCs/>
              </w:rPr>
              <w:t>,</w:t>
            </w:r>
            <w:proofErr w:type="spellStart"/>
            <w:r>
              <w:rPr>
                <w:bCs/>
              </w:rPr>
              <w:t>20</w:t>
            </w:r>
            <w:proofErr w:type="spellEnd"/>
          </w:p>
        </w:tc>
      </w:tr>
      <w:tr w:rsidTr="00993142" w:rsidR="00522EA6" w:rsidRPr="00464FA3">
        <w:tc>
          <w:tcPr>
            <w:tcW w:type="dxa" w:w="720"/>
          </w:tcPr>
          <w:p w:rsidRDefault="00522EA6" w:rsidP="005803EA" w:rsidR="00522EA6" w:rsidRPr="00464FA3">
            <w:pPr>
              <w:jc w:val="both"/>
            </w:pPr>
            <w:proofErr w:type="spellStart"/>
            <w:r>
              <w:t>17</w:t>
            </w:r>
            <w:proofErr w:type="spellEnd"/>
            <w:r w:rsidRPr="00464FA3">
              <w:t>.</w:t>
            </w:r>
          </w:p>
        </w:tc>
        <w:tc>
          <w:tcPr>
            <w:tcW w:type="dxa" w:w="6360"/>
          </w:tcPr>
          <w:p w:rsidRDefault="00522EA6" w:rsidP="00151E0D" w:rsidR="00522EA6" w:rsidRPr="00464FA3">
            <w:pPr>
              <w:pStyle w:val="TableContents"/>
              <w:rPr>
                <w:rFonts w:cs="Times New Roman"/>
                <w:bCs/>
              </w:rPr>
            </w:pPr>
            <w:r>
              <w:rPr>
                <w:rFonts w:cs="Times New Roman"/>
                <w:bCs/>
              </w:rPr>
              <w:t xml:space="preserve">MARIO </w:t>
            </w:r>
            <w:proofErr w:type="spellStart"/>
            <w:r>
              <w:rPr>
                <w:rFonts w:cs="Times New Roman"/>
                <w:bCs/>
              </w:rPr>
              <w:t>BREZAK</w:t>
            </w:r>
            <w:proofErr w:type="spellEnd"/>
            <w:r>
              <w:rPr>
                <w:rFonts w:cs="Times New Roman"/>
                <w:bCs/>
              </w:rPr>
              <w:t xml:space="preserve">, Zagreb, Dr. A. Šercera </w:t>
            </w:r>
            <w:proofErr w:type="spellStart"/>
            <w:r>
              <w:rPr>
                <w:rFonts w:cs="Times New Roman"/>
                <w:bCs/>
              </w:rPr>
              <w:t>45</w:t>
            </w:r>
            <w:proofErr w:type="spellEnd"/>
          </w:p>
        </w:tc>
        <w:tc>
          <w:tcPr>
            <w:tcW w:type="dxa" w:w="2160"/>
          </w:tcPr>
          <w:p w:rsidRDefault="00522EA6" w:rsidP="005803EA" w:rsidR="00522EA6" w:rsidRPr="00464FA3">
            <w:pPr>
              <w:jc w:val="right"/>
              <w:rPr>
                <w:bCs/>
              </w:rPr>
            </w:pPr>
            <w:proofErr w:type="spellStart"/>
            <w:r>
              <w:t>201.956</w:t>
            </w:r>
            <w:proofErr w:type="spellEnd"/>
            <w:r>
              <w:t>,</w:t>
            </w:r>
            <w:proofErr w:type="spellStart"/>
            <w:r>
              <w:t>85</w:t>
            </w:r>
            <w:proofErr w:type="spellEnd"/>
          </w:p>
        </w:tc>
      </w:tr>
      <w:tr w:rsidTr="00993142" w:rsidR="00371577" w:rsidRPr="00464FA3">
        <w:tc>
          <w:tcPr>
            <w:tcW w:type="dxa" w:w="720"/>
          </w:tcPr>
          <w:p w:rsidRDefault="00522EA6" w:rsidP="005803EA" w:rsidR="00371577" w:rsidRPr="00464FA3">
            <w:pPr>
              <w:jc w:val="both"/>
            </w:pPr>
            <w:proofErr w:type="spellStart"/>
            <w:r>
              <w:t>18</w:t>
            </w:r>
            <w:proofErr w:type="spellEnd"/>
            <w:r w:rsidR="00371577" w:rsidRPr="00464FA3">
              <w:t>.</w:t>
            </w:r>
          </w:p>
        </w:tc>
        <w:tc>
          <w:tcPr>
            <w:tcW w:type="dxa" w:w="6360"/>
          </w:tcPr>
          <w:p w:rsidRDefault="00522EA6" w:rsidP="00993142" w:rsidR="00371577" w:rsidRPr="00464FA3">
            <w:pPr>
              <w:pStyle w:val="TableContents"/>
              <w:rPr>
                <w:rFonts w:cs="Times New Roman"/>
                <w:bCs/>
              </w:rPr>
            </w:pPr>
            <w:r>
              <w:rPr>
                <w:rFonts w:cs="Times New Roman"/>
                <w:bCs/>
              </w:rPr>
              <w:t xml:space="preserve">Vodoopskrba i odvodnja d.o.o., Zagreb, </w:t>
            </w:r>
            <w:proofErr w:type="spellStart"/>
            <w:r>
              <w:rPr>
                <w:rFonts w:cs="Times New Roman"/>
                <w:bCs/>
              </w:rPr>
              <w:t>Folnegovićeva</w:t>
            </w:r>
            <w:proofErr w:type="spellEnd"/>
            <w:r>
              <w:rPr>
                <w:rFonts w:cs="Times New Roman"/>
                <w:bCs/>
              </w:rPr>
              <w:t xml:space="preserve"> 1</w:t>
            </w:r>
          </w:p>
        </w:tc>
        <w:tc>
          <w:tcPr>
            <w:tcW w:type="dxa" w:w="2160"/>
          </w:tcPr>
          <w:p w:rsidRDefault="00522EA6" w:rsidP="005803EA" w:rsidR="00371577" w:rsidRPr="00464FA3">
            <w:pPr>
              <w:jc w:val="right"/>
              <w:rPr>
                <w:bCs/>
              </w:rPr>
            </w:pPr>
            <w:proofErr w:type="spellStart"/>
            <w:r>
              <w:t>8.986</w:t>
            </w:r>
            <w:proofErr w:type="spellEnd"/>
            <w:r>
              <w:t>,</w:t>
            </w:r>
            <w:proofErr w:type="spellStart"/>
            <w:r>
              <w:t>73</w:t>
            </w:r>
            <w:proofErr w:type="spellEnd"/>
          </w:p>
        </w:tc>
      </w:tr>
      <w:tr w:rsidTr="00993142" w:rsidR="00371577" w:rsidRPr="00464FA3">
        <w:tc>
          <w:tcPr>
            <w:tcW w:type="dxa" w:w="720"/>
          </w:tcPr>
          <w:p w:rsidRDefault="00522EA6" w:rsidP="005803EA" w:rsidR="00371577" w:rsidRPr="00464FA3">
            <w:pPr>
              <w:jc w:val="both"/>
            </w:pPr>
            <w:proofErr w:type="spellStart"/>
            <w:r>
              <w:t>19</w:t>
            </w:r>
            <w:proofErr w:type="spellEnd"/>
            <w:r w:rsidR="00371577" w:rsidRPr="00464FA3">
              <w:t>.</w:t>
            </w:r>
          </w:p>
        </w:tc>
        <w:tc>
          <w:tcPr>
            <w:tcW w:type="dxa" w:w="6360"/>
          </w:tcPr>
          <w:p w:rsidRDefault="00522EA6" w:rsidP="00993142" w:rsidR="00371577" w:rsidRPr="00464FA3">
            <w:pPr>
              <w:pStyle w:val="TableContents"/>
              <w:rPr>
                <w:rFonts w:cs="Times New Roman"/>
                <w:bCs/>
              </w:rPr>
            </w:pPr>
            <w:r>
              <w:rPr>
                <w:rFonts w:cs="Times New Roman"/>
                <w:bCs/>
              </w:rPr>
              <w:t xml:space="preserve">ZG Holding d.o.o., Zagreb, Radnička c </w:t>
            </w:r>
            <w:proofErr w:type="spellStart"/>
            <w:r>
              <w:rPr>
                <w:rFonts w:cs="Times New Roman"/>
                <w:bCs/>
              </w:rPr>
              <w:t>82</w:t>
            </w:r>
            <w:proofErr w:type="spellEnd"/>
            <w:r w:rsidR="00371577" w:rsidRPr="00464FA3">
              <w:rPr>
                <w:rFonts w:cs="Times New Roman"/>
                <w:bCs/>
              </w:rPr>
              <w:t xml:space="preserve">       </w:t>
            </w:r>
          </w:p>
        </w:tc>
        <w:tc>
          <w:tcPr>
            <w:tcW w:type="dxa" w:w="2160"/>
          </w:tcPr>
          <w:p w:rsidRDefault="00522EA6" w:rsidP="005803EA" w:rsidR="00371577" w:rsidRPr="00464FA3">
            <w:pPr>
              <w:jc w:val="right"/>
              <w:rPr>
                <w:bCs/>
              </w:rPr>
            </w:pPr>
            <w:proofErr w:type="spellStart"/>
            <w:r>
              <w:t>6.616</w:t>
            </w:r>
            <w:proofErr w:type="spellEnd"/>
            <w:r>
              <w:t>,</w:t>
            </w:r>
            <w:proofErr w:type="spellStart"/>
            <w:r>
              <w:t>07</w:t>
            </w:r>
            <w:proofErr w:type="spellEnd"/>
          </w:p>
        </w:tc>
      </w:tr>
    </w:tbl>
    <w:p w:rsidRDefault="005803EA" w:rsidP="004A17BE" w:rsidR="00EB5A87" w:rsidRPr="00464FA3">
      <w:pPr>
        <w:jc w:val="both"/>
      </w:pPr>
      <w:r w:rsidRPr="00464FA3">
        <w:t xml:space="preserve">        </w:t>
      </w:r>
      <w:r w:rsidR="00EB5A87" w:rsidRPr="00464FA3">
        <w:tab/>
      </w:r>
      <w:r w:rsidR="00EB5A87" w:rsidRPr="00464FA3">
        <w:tab/>
      </w:r>
      <w:r w:rsidR="00EB5A87" w:rsidRPr="00464FA3">
        <w:tab/>
        <w:t xml:space="preserve">                       </w:t>
      </w:r>
    </w:p>
    <w:p w:rsidRDefault="00E06B5F" w:rsidP="007D2903" w:rsidR="00E06B5F" w:rsidRPr="00464FA3">
      <w:pPr>
        <w:jc w:val="both"/>
        <w:rPr>
          <w:bCs/>
        </w:rPr>
      </w:pPr>
      <w:r w:rsidRPr="00464FA3">
        <w:rPr>
          <w:bCs/>
        </w:rPr>
        <w:t xml:space="preserve">II. </w:t>
      </w:r>
      <w:r w:rsidR="007D2903" w:rsidRPr="00464FA3">
        <w:rPr>
          <w:bCs/>
        </w:rPr>
        <w:tab/>
      </w:r>
      <w:r w:rsidR="00B61380" w:rsidRPr="00464FA3">
        <w:rPr>
          <w:bCs/>
        </w:rPr>
        <w:t>Osporene su</w:t>
      </w:r>
      <w:r w:rsidR="00C14287" w:rsidRPr="00464FA3">
        <w:rPr>
          <w:bCs/>
        </w:rPr>
        <w:t xml:space="preserve"> sljedeće</w:t>
      </w:r>
      <w:r w:rsidR="00B61380" w:rsidRPr="00464FA3">
        <w:rPr>
          <w:bCs/>
        </w:rPr>
        <w:t xml:space="preserve"> tražbine viših isplatnih redova kako slijedi:</w:t>
      </w:r>
    </w:p>
    <w:p w:rsidRDefault="00E06B5F" w:rsidP="00EB5A87" w:rsidR="00EB5A87" w:rsidRPr="00464FA3">
      <w:pPr>
        <w:jc w:val="both"/>
      </w:pPr>
      <w:r w:rsidRPr="00464FA3">
        <w:tab/>
        <w:t xml:space="preserve"> </w:t>
      </w:r>
      <w:r w:rsidR="00EB5A87" w:rsidRPr="00464FA3">
        <w:tab/>
      </w:r>
      <w:r w:rsidR="00EB5A87" w:rsidRPr="00464FA3">
        <w:tab/>
      </w:r>
      <w:r w:rsidR="00EB5A87" w:rsidRPr="00464FA3">
        <w:tab/>
      </w:r>
      <w:r w:rsidR="00EB5A87" w:rsidRPr="00464FA3">
        <w:tab/>
      </w:r>
      <w:r w:rsidR="00EB5A87" w:rsidRPr="00464FA3">
        <w:tab/>
      </w:r>
      <w:r w:rsidR="00EB5A87" w:rsidRPr="00464FA3">
        <w:tab/>
      </w:r>
    </w:p>
    <w:p w:rsidRDefault="00CB3E51" w:rsidP="00CB3E51" w:rsidR="00CB3E51" w:rsidRPr="00464FA3">
      <w:pPr>
        <w:ind w:left="360"/>
        <w:jc w:val="center"/>
        <w:rPr>
          <w:u w:val="single"/>
        </w:rPr>
      </w:pPr>
      <w:r w:rsidRPr="00464FA3">
        <w:rPr>
          <w:u w:val="single"/>
        </w:rPr>
        <w:t>2. viši isplatni red</w:t>
      </w:r>
    </w:p>
    <w:p w:rsidRDefault="00CB3E51" w:rsidP="00CB3E51" w:rsidR="00CB3E51" w:rsidRPr="00464FA3">
      <w:pPr>
        <w:tabs>
          <w:tab w:pos="360" w:val="left"/>
        </w:tabs>
        <w:ind w:left="360"/>
        <w:jc w:val="both"/>
      </w:pPr>
      <w:r w:rsidRPr="00464FA3">
        <w:tab/>
      </w:r>
    </w:p>
    <w:tbl>
      <w:tblPr>
        <w:tblW w:type="dxa" w:w="9240"/>
        <w:tblInd w:type="dxa" w:w="2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20"/>
        <w:gridCol w:w="6360"/>
        <w:gridCol w:w="2160"/>
      </w:tblGrid>
      <w:tr w:rsidTr="00993142" w:rsidR="00993142" w:rsidRPr="00464FA3">
        <w:tc>
          <w:tcPr>
            <w:tcW w:type="dxa" w:w="720"/>
          </w:tcPr>
          <w:p w:rsidRDefault="00993142" w:rsidP="00141514" w:rsidR="00993142" w:rsidRPr="00464FA3">
            <w:pPr>
              <w:jc w:val="both"/>
              <w:rPr>
                <w:bCs/>
              </w:rPr>
            </w:pPr>
            <w:r w:rsidRPr="00464FA3">
              <w:rPr>
                <w:bCs/>
              </w:rPr>
              <w:t>red.</w:t>
            </w:r>
          </w:p>
          <w:p w:rsidRDefault="00993142" w:rsidP="00141514" w:rsidR="00993142" w:rsidRPr="00464FA3">
            <w:pPr>
              <w:jc w:val="both"/>
              <w:rPr>
                <w:bCs/>
              </w:rPr>
            </w:pPr>
            <w:r w:rsidRPr="00464FA3">
              <w:rPr>
                <w:bCs/>
              </w:rPr>
              <w:t>br.</w:t>
            </w:r>
          </w:p>
        </w:tc>
        <w:tc>
          <w:tcPr>
            <w:tcW w:type="dxa" w:w="6360"/>
          </w:tcPr>
          <w:p w:rsidRDefault="00993142" w:rsidP="006D02BC" w:rsidR="00993142" w:rsidRPr="00464FA3">
            <w:pPr>
              <w:jc w:val="center"/>
              <w:rPr>
                <w:bCs/>
              </w:rPr>
            </w:pPr>
            <w:r w:rsidRPr="00464FA3">
              <w:rPr>
                <w:bCs/>
              </w:rPr>
              <w:t>vjerovnik</w:t>
            </w:r>
          </w:p>
          <w:p w:rsidRDefault="00993142" w:rsidP="00141514" w:rsidR="00993142" w:rsidRPr="00464FA3">
            <w:pPr>
              <w:jc w:val="both"/>
              <w:rPr>
                <w:bCs/>
              </w:rPr>
            </w:pPr>
          </w:p>
        </w:tc>
        <w:tc>
          <w:tcPr>
            <w:tcW w:type="dxa" w:w="2160"/>
          </w:tcPr>
          <w:p w:rsidRDefault="00993142" w:rsidP="00141514" w:rsidR="00993142" w:rsidRPr="00464FA3">
            <w:pPr>
              <w:jc w:val="right"/>
              <w:rPr>
                <w:bCs/>
              </w:rPr>
            </w:pPr>
            <w:r w:rsidRPr="00464FA3">
              <w:rPr>
                <w:bCs/>
              </w:rPr>
              <w:t>iznos kn</w:t>
            </w:r>
          </w:p>
        </w:tc>
      </w:tr>
      <w:tr w:rsidTr="00993142" w:rsidR="00993142" w:rsidRPr="00464FA3">
        <w:tc>
          <w:tcPr>
            <w:tcW w:type="dxa" w:w="720"/>
          </w:tcPr>
          <w:p w:rsidRDefault="00993142" w:rsidP="00141514" w:rsidR="00993142" w:rsidRPr="00464FA3">
            <w:pPr>
              <w:jc w:val="both"/>
              <w:rPr>
                <w:bCs/>
              </w:rPr>
            </w:pPr>
            <w:r w:rsidRPr="00464FA3">
              <w:rPr>
                <w:bCs/>
              </w:rPr>
              <w:t>1.</w:t>
            </w:r>
          </w:p>
        </w:tc>
        <w:tc>
          <w:tcPr>
            <w:tcW w:type="dxa" w:w="6360"/>
          </w:tcPr>
          <w:p w:rsidRDefault="00522EA6" w:rsidP="00141514" w:rsidR="00993142" w:rsidRPr="00464FA3">
            <w:pPr>
              <w:jc w:val="both"/>
            </w:pPr>
            <w:r>
              <w:t xml:space="preserve">RH MINISTARSTVO FINANCIJA POREZNA UPRAVA PODRUČNI URED </w:t>
            </w:r>
            <w:proofErr w:type="spellStart"/>
            <w:r>
              <w:t>ZAGREB</w:t>
            </w:r>
            <w:proofErr w:type="spellEnd"/>
          </w:p>
          <w:p w:rsidRDefault="00993142" w:rsidP="00141514" w:rsidR="00993142" w:rsidRPr="00464FA3">
            <w:pPr>
              <w:jc w:val="both"/>
              <w:rPr>
                <w:bCs/>
              </w:rPr>
            </w:pPr>
          </w:p>
        </w:tc>
        <w:tc>
          <w:tcPr>
            <w:tcW w:type="dxa" w:w="2160"/>
          </w:tcPr>
          <w:p w:rsidRDefault="00522EA6" w:rsidP="00141514" w:rsidR="00993142" w:rsidRPr="00464FA3">
            <w:pPr>
              <w:jc w:val="right"/>
              <w:rPr>
                <w:bCs/>
              </w:rPr>
            </w:pPr>
            <w:proofErr w:type="spellStart"/>
            <w:r>
              <w:t>35.453</w:t>
            </w:r>
            <w:proofErr w:type="spellEnd"/>
            <w:r>
              <w:t>,</w:t>
            </w:r>
            <w:proofErr w:type="spellStart"/>
            <w:r>
              <w:t>21</w:t>
            </w:r>
            <w:proofErr w:type="spellEnd"/>
            <w:r>
              <w:t xml:space="preserve"> </w:t>
            </w:r>
          </w:p>
        </w:tc>
      </w:tr>
    </w:tbl>
    <w:p w:rsidRDefault="00E06B5F" w:rsidP="00E06B5F" w:rsidR="00E06B5F" w:rsidRPr="00464FA3">
      <w:pPr>
        <w:jc w:val="both"/>
      </w:pPr>
    </w:p>
    <w:p w:rsidRDefault="00522EA6" w:rsidP="00A11B9A" w:rsidR="00A11B9A" w:rsidRPr="00464FA3">
      <w:pPr>
        <w:ind w:firstLine="702"/>
        <w:jc w:val="both"/>
      </w:pPr>
      <w:r>
        <w:t>Stečajni vjerovnik gore osporene tražbine upućuje</w:t>
      </w:r>
      <w:r w:rsidR="00A11B9A" w:rsidRPr="00464FA3">
        <w:t xml:space="preserve"> se na parnicu protiv stečajnog dužnika radi utvrđivanja os</w:t>
      </w:r>
      <w:r>
        <w:t>porene tražbine</w:t>
      </w:r>
      <w:r w:rsidR="00A11B9A" w:rsidRPr="00464FA3">
        <w:t xml:space="preserve">  na temelju član</w:t>
      </w:r>
      <w:r>
        <w:t xml:space="preserve">ka </w:t>
      </w:r>
      <w:proofErr w:type="spellStart"/>
      <w:r>
        <w:t>178</w:t>
      </w:r>
      <w:proofErr w:type="spellEnd"/>
      <w:r>
        <w:t xml:space="preserve">. stavak 1. </w:t>
      </w:r>
      <w:r w:rsidR="00A11B9A" w:rsidRPr="00464FA3">
        <w:t xml:space="preserve">Stečajnog zakona.  </w:t>
      </w:r>
    </w:p>
    <w:p w:rsidRDefault="00A11B9A" w:rsidP="00A11B9A" w:rsidR="00A11B9A" w:rsidRPr="00464FA3">
      <w:pPr>
        <w:ind w:firstLine="702"/>
        <w:jc w:val="both"/>
      </w:pPr>
    </w:p>
    <w:p w:rsidRDefault="00A11B9A" w:rsidP="00A11B9A" w:rsidR="00A11B9A" w:rsidRPr="00464FA3">
      <w:pPr>
        <w:ind w:firstLine="708"/>
        <w:jc w:val="both"/>
      </w:pPr>
      <w:r w:rsidRPr="00464FA3">
        <w:t>Ako o</w:t>
      </w:r>
      <w:r w:rsidR="00522EA6">
        <w:t>soba koja je upućena na parnicu</w:t>
      </w:r>
      <w:r w:rsidRPr="00464FA3">
        <w:t xml:space="preserve"> u roku od osam dana od primitka rješenja o upućivanju na parnicu,</w:t>
      </w:r>
      <w:r w:rsidR="00522EA6">
        <w:t xml:space="preserve"> ne pokrene parnicu</w:t>
      </w:r>
      <w:r w:rsidRPr="00464FA3">
        <w:t xml:space="preserve"> smatrat će se da je odustala od prava na vođenje parnice na temelju član</w:t>
      </w:r>
      <w:r w:rsidR="00FB59DB">
        <w:t xml:space="preserve">ka </w:t>
      </w:r>
      <w:proofErr w:type="spellStart"/>
      <w:r w:rsidR="00FB59DB">
        <w:t>178</w:t>
      </w:r>
      <w:proofErr w:type="spellEnd"/>
      <w:r w:rsidR="00FB59DB">
        <w:t xml:space="preserve">. stavak 6. </w:t>
      </w:r>
      <w:r w:rsidRPr="00464FA3">
        <w:t>Stečajnog zakona</w:t>
      </w:r>
      <w:r w:rsidR="00910AC7" w:rsidRPr="00464FA3">
        <w:t>.</w:t>
      </w:r>
      <w:r w:rsidRPr="00464FA3">
        <w:t xml:space="preserve"> </w:t>
      </w:r>
    </w:p>
    <w:p w:rsidRDefault="00E06B5F" w:rsidP="00E06B5F" w:rsidR="00E06B5F" w:rsidRPr="00464FA3">
      <w:pPr>
        <w:ind w:firstLine="360" w:left="60"/>
        <w:jc w:val="both"/>
      </w:pPr>
    </w:p>
    <w:p w:rsidRDefault="005A05A8" w:rsidR="005A05A8" w:rsidRPr="00464FA3">
      <w:pPr>
        <w:pStyle w:val="Naslov1"/>
        <w:rPr>
          <w:rFonts w:cs="Times New Roman" w:hAnsi="Times New Roman" w:ascii="Times New Roman"/>
          <w:b w:val="false"/>
          <w:sz w:val="24"/>
        </w:rPr>
      </w:pPr>
      <w:r w:rsidRPr="00464FA3">
        <w:rPr>
          <w:rFonts w:cs="Times New Roman" w:hAnsi="Times New Roman" w:ascii="Times New Roman"/>
          <w:b w:val="false"/>
          <w:sz w:val="24"/>
        </w:rPr>
        <w:t>Obrazloženje</w:t>
      </w:r>
    </w:p>
    <w:p w:rsidRDefault="00954AAC" w:rsidR="00954AAC" w:rsidRPr="00464FA3">
      <w:pPr>
        <w:ind w:firstLine="720"/>
        <w:jc w:val="both"/>
      </w:pPr>
    </w:p>
    <w:p w:rsidRDefault="00954AAC" w:rsidP="00954AAC" w:rsidR="00954AAC" w:rsidRPr="00464FA3">
      <w:pPr>
        <w:ind w:firstLine="720"/>
        <w:jc w:val="both"/>
      </w:pPr>
      <w:r w:rsidRPr="00464FA3">
        <w:t>Na ispitnom ročištu održanom dana</w:t>
      </w:r>
      <w:r w:rsidR="00EB5A87" w:rsidRPr="00464FA3">
        <w:t xml:space="preserve"> </w:t>
      </w:r>
      <w:r w:rsidR="00FB59DB">
        <w:t>6</w:t>
      </w:r>
      <w:r w:rsidR="00EB5A87" w:rsidRPr="00464FA3">
        <w:t xml:space="preserve">. </w:t>
      </w:r>
      <w:r w:rsidR="00FB59DB">
        <w:t>listopada</w:t>
      </w:r>
      <w:r w:rsidRPr="00464FA3">
        <w:t xml:space="preserve"> </w:t>
      </w:r>
      <w:proofErr w:type="spellStart"/>
      <w:r w:rsidRPr="00464FA3">
        <w:t>20</w:t>
      </w:r>
      <w:r w:rsidR="00EE07C2" w:rsidRPr="00464FA3">
        <w:t>1</w:t>
      </w:r>
      <w:r w:rsidR="00FB59DB">
        <w:t>5</w:t>
      </w:r>
      <w:proofErr w:type="spellEnd"/>
      <w:r w:rsidR="00336758" w:rsidRPr="00464FA3">
        <w:t>.</w:t>
      </w:r>
      <w:r w:rsidRPr="00464FA3">
        <w:t xml:space="preserve"> ispitane su sve prijavljene tražbine prema svojim iznosima i redu.</w:t>
      </w:r>
    </w:p>
    <w:p w:rsidRDefault="00954AAC" w:rsidP="00EE07C2" w:rsidR="00954AAC" w:rsidRPr="00464FA3">
      <w:pPr>
        <w:ind w:firstLine="708"/>
        <w:jc w:val="both"/>
      </w:pPr>
      <w:r w:rsidRPr="00464FA3">
        <w:t xml:space="preserve">Stečajni sudac sastavio je, sukladno članku </w:t>
      </w:r>
      <w:proofErr w:type="spellStart"/>
      <w:r w:rsidRPr="00464FA3">
        <w:t>177</w:t>
      </w:r>
      <w:proofErr w:type="spellEnd"/>
      <w:r w:rsidRPr="00464FA3">
        <w:t>. stavak 2. Stečajnog zakona</w:t>
      </w:r>
      <w:r w:rsidR="00EE07C2" w:rsidRPr="00464FA3">
        <w:t xml:space="preserve"> (Narodne novine br. </w:t>
      </w:r>
      <w:proofErr w:type="spellStart"/>
      <w:r w:rsidR="006E49B0" w:rsidRPr="00464FA3">
        <w:t>44</w:t>
      </w:r>
      <w:proofErr w:type="spellEnd"/>
      <w:r w:rsidR="006E49B0" w:rsidRPr="00464FA3">
        <w:t>/</w:t>
      </w:r>
      <w:proofErr w:type="spellStart"/>
      <w:r w:rsidR="006E49B0" w:rsidRPr="00464FA3">
        <w:t>96</w:t>
      </w:r>
      <w:proofErr w:type="spellEnd"/>
      <w:r w:rsidR="006E49B0" w:rsidRPr="00464FA3">
        <w:t xml:space="preserve">, </w:t>
      </w:r>
      <w:proofErr w:type="spellStart"/>
      <w:r w:rsidR="006E49B0" w:rsidRPr="00464FA3">
        <w:t>161</w:t>
      </w:r>
      <w:proofErr w:type="spellEnd"/>
      <w:r w:rsidR="006E49B0" w:rsidRPr="00464FA3">
        <w:t>/</w:t>
      </w:r>
      <w:proofErr w:type="spellStart"/>
      <w:r w:rsidR="006E49B0" w:rsidRPr="00464FA3">
        <w:t>98</w:t>
      </w:r>
      <w:proofErr w:type="spellEnd"/>
      <w:r w:rsidR="006E49B0" w:rsidRPr="00464FA3">
        <w:t xml:space="preserve">, </w:t>
      </w:r>
      <w:proofErr w:type="spellStart"/>
      <w:r w:rsidR="006E49B0" w:rsidRPr="00464FA3">
        <w:t>29</w:t>
      </w:r>
      <w:proofErr w:type="spellEnd"/>
      <w:r w:rsidR="006E49B0" w:rsidRPr="00464FA3">
        <w:t>/</w:t>
      </w:r>
      <w:proofErr w:type="spellStart"/>
      <w:r w:rsidR="006E49B0" w:rsidRPr="00464FA3">
        <w:t>99</w:t>
      </w:r>
      <w:proofErr w:type="spellEnd"/>
      <w:r w:rsidR="006E49B0" w:rsidRPr="00464FA3">
        <w:t xml:space="preserve">, </w:t>
      </w:r>
      <w:proofErr w:type="spellStart"/>
      <w:r w:rsidR="006E49B0" w:rsidRPr="00464FA3">
        <w:t>129</w:t>
      </w:r>
      <w:proofErr w:type="spellEnd"/>
      <w:r w:rsidR="006E49B0" w:rsidRPr="00464FA3">
        <w:t>/</w:t>
      </w:r>
      <w:proofErr w:type="spellStart"/>
      <w:r w:rsidR="006E49B0" w:rsidRPr="00464FA3">
        <w:t>00</w:t>
      </w:r>
      <w:proofErr w:type="spellEnd"/>
      <w:r w:rsidR="006E49B0" w:rsidRPr="00464FA3">
        <w:t xml:space="preserve">, </w:t>
      </w:r>
      <w:proofErr w:type="spellStart"/>
      <w:r w:rsidR="006E49B0" w:rsidRPr="00464FA3">
        <w:t>123</w:t>
      </w:r>
      <w:proofErr w:type="spellEnd"/>
      <w:r w:rsidR="006E49B0" w:rsidRPr="00464FA3">
        <w:t>/</w:t>
      </w:r>
      <w:proofErr w:type="spellStart"/>
      <w:r w:rsidR="006E49B0" w:rsidRPr="00464FA3">
        <w:t>03</w:t>
      </w:r>
      <w:proofErr w:type="spellEnd"/>
      <w:r w:rsidR="006E49B0" w:rsidRPr="00464FA3">
        <w:t xml:space="preserve">, </w:t>
      </w:r>
      <w:proofErr w:type="spellStart"/>
      <w:r w:rsidR="006E49B0" w:rsidRPr="00464FA3">
        <w:t>197</w:t>
      </w:r>
      <w:proofErr w:type="spellEnd"/>
      <w:r w:rsidR="006E49B0" w:rsidRPr="00464FA3">
        <w:t>/</w:t>
      </w:r>
      <w:proofErr w:type="spellStart"/>
      <w:r w:rsidR="006E49B0" w:rsidRPr="00464FA3">
        <w:t>03</w:t>
      </w:r>
      <w:proofErr w:type="spellEnd"/>
      <w:r w:rsidR="006E49B0" w:rsidRPr="00464FA3">
        <w:t xml:space="preserve">, </w:t>
      </w:r>
      <w:proofErr w:type="spellStart"/>
      <w:r w:rsidR="006E49B0" w:rsidRPr="00464FA3">
        <w:t>187</w:t>
      </w:r>
      <w:proofErr w:type="spellEnd"/>
      <w:r w:rsidR="006E49B0" w:rsidRPr="00464FA3">
        <w:t>/</w:t>
      </w:r>
      <w:proofErr w:type="spellStart"/>
      <w:r w:rsidR="006E49B0" w:rsidRPr="00464FA3">
        <w:t>04</w:t>
      </w:r>
      <w:proofErr w:type="spellEnd"/>
      <w:r w:rsidR="006E49B0" w:rsidRPr="00464FA3">
        <w:t xml:space="preserve">, </w:t>
      </w:r>
      <w:proofErr w:type="spellStart"/>
      <w:r w:rsidR="006E49B0" w:rsidRPr="00464FA3">
        <w:t>82</w:t>
      </w:r>
      <w:proofErr w:type="spellEnd"/>
      <w:r w:rsidR="006E49B0" w:rsidRPr="00464FA3">
        <w:t>/</w:t>
      </w:r>
      <w:proofErr w:type="spellStart"/>
      <w:r w:rsidR="006E49B0" w:rsidRPr="00464FA3">
        <w:t>06</w:t>
      </w:r>
      <w:proofErr w:type="spellEnd"/>
      <w:r w:rsidR="006E49B0" w:rsidRPr="00464FA3">
        <w:t xml:space="preserve">, </w:t>
      </w:r>
      <w:proofErr w:type="spellStart"/>
      <w:r w:rsidR="006E49B0" w:rsidRPr="00464FA3">
        <w:t>116</w:t>
      </w:r>
      <w:proofErr w:type="spellEnd"/>
      <w:r w:rsidR="006E49B0" w:rsidRPr="00464FA3">
        <w:t>/</w:t>
      </w:r>
      <w:proofErr w:type="spellStart"/>
      <w:r w:rsidR="006E49B0" w:rsidRPr="00464FA3">
        <w:t>10</w:t>
      </w:r>
      <w:proofErr w:type="spellEnd"/>
      <w:r w:rsidR="006E49B0" w:rsidRPr="00464FA3">
        <w:t xml:space="preserve">, </w:t>
      </w:r>
      <w:proofErr w:type="spellStart"/>
      <w:r w:rsidR="006E49B0" w:rsidRPr="00464FA3">
        <w:t>125</w:t>
      </w:r>
      <w:proofErr w:type="spellEnd"/>
      <w:r w:rsidR="006E49B0" w:rsidRPr="00464FA3">
        <w:t>/</w:t>
      </w:r>
      <w:proofErr w:type="spellStart"/>
      <w:r w:rsidR="006E49B0" w:rsidRPr="00464FA3">
        <w:t>12</w:t>
      </w:r>
      <w:proofErr w:type="spellEnd"/>
      <w:r w:rsidR="006E49B0" w:rsidRPr="00464FA3">
        <w:t xml:space="preserve">, </w:t>
      </w:r>
      <w:proofErr w:type="spellStart"/>
      <w:r w:rsidR="006E49B0" w:rsidRPr="00464FA3">
        <w:t>133</w:t>
      </w:r>
      <w:proofErr w:type="spellEnd"/>
      <w:r w:rsidR="006E49B0" w:rsidRPr="00464FA3">
        <w:t>/</w:t>
      </w:r>
      <w:proofErr w:type="spellStart"/>
      <w:r w:rsidR="006E49B0" w:rsidRPr="00464FA3">
        <w:t>12</w:t>
      </w:r>
      <w:proofErr w:type="spellEnd"/>
      <w:r w:rsidR="006E49B0" w:rsidRPr="00464FA3">
        <w:t>;</w:t>
      </w:r>
      <w:r w:rsidR="00EE07C2" w:rsidRPr="00464FA3">
        <w:t xml:space="preserve"> dalje: </w:t>
      </w:r>
      <w:proofErr w:type="spellStart"/>
      <w:r w:rsidR="00EE07C2" w:rsidRPr="00464FA3">
        <w:t>SZ</w:t>
      </w:r>
      <w:proofErr w:type="spellEnd"/>
      <w:r w:rsidR="00EE07C2" w:rsidRPr="00464FA3">
        <w:t>)</w:t>
      </w:r>
      <w:r w:rsidRPr="00464FA3">
        <w:t>, tablicu ispitanih tražbina, a u koju su za svaku prijavljenu tražbinu uneseni podaci o tome u kojoj je mjeri tražbina utvrđena prema svom iznosu i svom redu</w:t>
      </w:r>
      <w:r w:rsidR="00974173" w:rsidRPr="00464FA3">
        <w:t>,</w:t>
      </w:r>
      <w:r w:rsidRPr="00464FA3">
        <w:t xml:space="preserve"> odnosno tko je tražbinu osporio.</w:t>
      </w:r>
    </w:p>
    <w:p w:rsidRDefault="00353B61" w:rsidP="00353B61" w:rsidR="00353B61" w:rsidRPr="00464FA3">
      <w:pPr>
        <w:pStyle w:val="Tijeloteksta-uvlaka2"/>
      </w:pPr>
      <w:r w:rsidRPr="00464FA3">
        <w:t>Tražbine navedene u točki I. izreke stečajn</w:t>
      </w:r>
      <w:r w:rsidR="00FB59DB">
        <w:t>i</w:t>
      </w:r>
      <w:r w:rsidRPr="00464FA3">
        <w:t xml:space="preserve"> upravitel</w:t>
      </w:r>
      <w:r w:rsidR="00FB59DB">
        <w:t>j</w:t>
      </w:r>
      <w:r w:rsidRPr="00464FA3">
        <w:t xml:space="preserve"> nije ospor</w:t>
      </w:r>
      <w:r w:rsidR="00FB59DB">
        <w:t>io</w:t>
      </w:r>
      <w:r w:rsidRPr="00464FA3">
        <w:t>, a ni nitko od nazočnih vjerovnika. Stoga se</w:t>
      </w:r>
      <w:r w:rsidR="006D02BC" w:rsidRPr="00464FA3">
        <w:t>, te tražbine na temelju</w:t>
      </w:r>
      <w:r w:rsidRPr="00464FA3">
        <w:t xml:space="preserve"> čla</w:t>
      </w:r>
      <w:r w:rsidR="00EE07C2" w:rsidRPr="00464FA3">
        <w:t>nk</w:t>
      </w:r>
      <w:r w:rsidR="006D02BC" w:rsidRPr="00464FA3">
        <w:t>a</w:t>
      </w:r>
      <w:r w:rsidR="00EE07C2" w:rsidRPr="00464FA3">
        <w:t xml:space="preserve"> </w:t>
      </w:r>
      <w:proofErr w:type="spellStart"/>
      <w:r w:rsidR="00EE07C2" w:rsidRPr="00464FA3">
        <w:t>177</w:t>
      </w:r>
      <w:proofErr w:type="spellEnd"/>
      <w:r w:rsidR="00EE07C2" w:rsidRPr="00464FA3">
        <w:t xml:space="preserve">. stavak 1. </w:t>
      </w:r>
      <w:proofErr w:type="spellStart"/>
      <w:r w:rsidR="00EE07C2" w:rsidRPr="00464FA3">
        <w:t>SZ</w:t>
      </w:r>
      <w:proofErr w:type="spellEnd"/>
      <w:r w:rsidR="00EE07C2" w:rsidRPr="00464FA3">
        <w:t>-</w:t>
      </w:r>
      <w:r w:rsidRPr="00464FA3">
        <w:t xml:space="preserve">a smatraju utvrđenim, te je na temelju članka </w:t>
      </w:r>
      <w:proofErr w:type="spellStart"/>
      <w:r w:rsidRPr="00464FA3">
        <w:t>177</w:t>
      </w:r>
      <w:proofErr w:type="spellEnd"/>
      <w:r w:rsidRPr="00464FA3">
        <w:t xml:space="preserve">. stavak 3. </w:t>
      </w:r>
      <w:proofErr w:type="spellStart"/>
      <w:r w:rsidRPr="00464FA3">
        <w:t>S</w:t>
      </w:r>
      <w:r w:rsidR="00EE07C2" w:rsidRPr="00464FA3">
        <w:t>Z</w:t>
      </w:r>
      <w:proofErr w:type="spellEnd"/>
      <w:r w:rsidR="00EE07C2" w:rsidRPr="00464FA3">
        <w:t>-</w:t>
      </w:r>
      <w:r w:rsidRPr="00464FA3">
        <w:t>a i riješeno kao u točki I. izreke.</w:t>
      </w:r>
    </w:p>
    <w:p w:rsidRDefault="00EB5A87" w:rsidP="00353B61" w:rsidR="00EB5A87" w:rsidRPr="00464FA3">
      <w:pPr>
        <w:pStyle w:val="Tijeloteksta-uvlaka2"/>
      </w:pPr>
      <w:r w:rsidRPr="00464FA3">
        <w:lastRenderedPageBreak/>
        <w:t>Tražbi</w:t>
      </w:r>
      <w:r w:rsidR="00FB59DB">
        <w:t>ne navedene u točki II. stečajni upravitelj je osporio</w:t>
      </w:r>
      <w:r w:rsidR="004A17BE" w:rsidRPr="00464FA3">
        <w:t xml:space="preserve">, osporavanje nije otklonjeno na ročištu, pa je sud na temelju članka </w:t>
      </w:r>
      <w:proofErr w:type="spellStart"/>
      <w:r w:rsidR="004A17BE" w:rsidRPr="00464FA3">
        <w:t>177</w:t>
      </w:r>
      <w:proofErr w:type="spellEnd"/>
      <w:r w:rsidR="004A17BE" w:rsidRPr="00464FA3">
        <w:t>. s</w:t>
      </w:r>
      <w:r w:rsidR="00FB59DB">
        <w:t xml:space="preserve">tavak 3. </w:t>
      </w:r>
      <w:proofErr w:type="spellStart"/>
      <w:r w:rsidR="00FB59DB">
        <w:t>SZ</w:t>
      </w:r>
      <w:proofErr w:type="spellEnd"/>
      <w:r w:rsidR="00FB59DB">
        <w:t>-a odlučio o iznosu</w:t>
      </w:r>
      <w:r w:rsidR="004A17BE" w:rsidRPr="00464FA3">
        <w:t xml:space="preserve"> i isplatnom redu </w:t>
      </w:r>
      <w:r w:rsidR="00FB59DB">
        <w:t>osporene tražbine, te su vjerovnik osporene</w:t>
      </w:r>
      <w:r w:rsidR="004A17BE" w:rsidRPr="00464FA3">
        <w:t xml:space="preserve"> tr</w:t>
      </w:r>
      <w:r w:rsidR="00FB59DB">
        <w:t>ažbine</w:t>
      </w:r>
      <w:r w:rsidR="004A17BE" w:rsidRPr="00464FA3">
        <w:t xml:space="preserve"> na temelju članka </w:t>
      </w:r>
      <w:proofErr w:type="spellStart"/>
      <w:r w:rsidR="004A17BE" w:rsidRPr="00464FA3">
        <w:t>178</w:t>
      </w:r>
      <w:proofErr w:type="spellEnd"/>
      <w:r w:rsidR="004A17BE" w:rsidRPr="00464FA3">
        <w:t xml:space="preserve">. stavak 1. </w:t>
      </w:r>
      <w:r w:rsidR="00FB59DB">
        <w:t xml:space="preserve"> </w:t>
      </w:r>
      <w:proofErr w:type="spellStart"/>
      <w:r w:rsidR="00FB59DB">
        <w:t>SZ</w:t>
      </w:r>
      <w:proofErr w:type="spellEnd"/>
      <w:r w:rsidR="00FB59DB">
        <w:t>-a upućen</w:t>
      </w:r>
      <w:r w:rsidR="004A17BE" w:rsidRPr="00464FA3">
        <w:t xml:space="preserve"> pokrenuti parnicu. </w:t>
      </w:r>
    </w:p>
    <w:p w:rsidRDefault="004A17BE" w:rsidP="00751F8F" w:rsidR="00751F8F">
      <w:pPr>
        <w:jc w:val="both"/>
      </w:pPr>
      <w:r w:rsidRPr="00464FA3">
        <w:t xml:space="preserve">Stečajnom vjerovniku </w:t>
      </w:r>
      <w:r w:rsidR="00751F8F">
        <w:t xml:space="preserve">RH MINISTARSTVO FINANCIJA POREZNA UPRAVA PODRUČNI URED </w:t>
      </w:r>
      <w:proofErr w:type="spellStart"/>
      <w:r w:rsidR="00751F8F">
        <w:t>ZAGREB</w:t>
      </w:r>
      <w:proofErr w:type="spellEnd"/>
      <w:r w:rsidRPr="00464FA3">
        <w:t xml:space="preserve">, tražbina je osporena za iznos od </w:t>
      </w:r>
      <w:proofErr w:type="spellStart"/>
      <w:r w:rsidR="00751F8F">
        <w:t>35.453</w:t>
      </w:r>
      <w:proofErr w:type="spellEnd"/>
      <w:r w:rsidR="00751F8F">
        <w:t>,</w:t>
      </w:r>
      <w:proofErr w:type="spellStart"/>
      <w:r w:rsidR="00751F8F">
        <w:t>21</w:t>
      </w:r>
      <w:proofErr w:type="spellEnd"/>
      <w:r w:rsidR="00751F8F">
        <w:t xml:space="preserve"> </w:t>
      </w:r>
      <w:r w:rsidRPr="00464FA3">
        <w:t>kn, a iz razloga,</w:t>
      </w:r>
      <w:r w:rsidR="00751F8F">
        <w:t xml:space="preserve"> jer je navedeni iznos priznat kroz bruto plaće vjerovnicima I. višeg isplatnog reda.</w:t>
      </w:r>
    </w:p>
    <w:p w:rsidRDefault="005A05A8" w:rsidP="00751F8F" w:rsidR="005A05A8" w:rsidRPr="00464FA3">
      <w:pPr>
        <w:pStyle w:val="Tijeloteksta-uvlaka2"/>
        <w:ind w:firstLine="0"/>
      </w:pPr>
    </w:p>
    <w:p w:rsidRDefault="008F1069" w:rsidR="005A05A8" w:rsidRPr="00464FA3">
      <w:pPr>
        <w:jc w:val="center"/>
      </w:pPr>
      <w:r w:rsidRPr="00464FA3">
        <w:t xml:space="preserve">U Zagrebu </w:t>
      </w:r>
      <w:proofErr w:type="spellStart"/>
      <w:r w:rsidR="00EB5A87" w:rsidRPr="00464FA3">
        <w:t>12</w:t>
      </w:r>
      <w:proofErr w:type="spellEnd"/>
      <w:r w:rsidR="00EB5A87" w:rsidRPr="00464FA3">
        <w:t>. veljače</w:t>
      </w:r>
      <w:r w:rsidRPr="00464FA3">
        <w:t xml:space="preserve"> </w:t>
      </w:r>
      <w:proofErr w:type="spellStart"/>
      <w:r w:rsidR="005A05A8" w:rsidRPr="00464FA3">
        <w:t>20</w:t>
      </w:r>
      <w:r w:rsidR="002A2E27" w:rsidRPr="00464FA3">
        <w:t>1</w:t>
      </w:r>
      <w:r w:rsidR="00EB5A87" w:rsidRPr="00464FA3">
        <w:t>4</w:t>
      </w:r>
      <w:proofErr w:type="spellEnd"/>
      <w:r w:rsidR="00EE07C2" w:rsidRPr="00464FA3">
        <w:t>.</w:t>
      </w:r>
    </w:p>
    <w:p w:rsidRDefault="005A05A8" w:rsidR="005A05A8" w:rsidRPr="00464FA3">
      <w:r w:rsidRPr="00464FA3">
        <w:tab/>
      </w:r>
    </w:p>
    <w:p w:rsidRDefault="005A05A8" w:rsidR="005A05A8" w:rsidRPr="00464FA3">
      <w:r w:rsidRPr="00464FA3">
        <w:tab/>
      </w:r>
      <w:r w:rsidRPr="00464FA3">
        <w:tab/>
      </w:r>
      <w:r w:rsidRPr="00464FA3">
        <w:tab/>
      </w:r>
      <w:r w:rsidRPr="00464FA3">
        <w:tab/>
        <w:t xml:space="preserve">            </w:t>
      </w:r>
      <w:r w:rsidRPr="00464FA3">
        <w:tab/>
      </w:r>
      <w:r w:rsidRPr="00464FA3">
        <w:tab/>
        <w:t xml:space="preserve">          </w:t>
      </w:r>
      <w:r w:rsidR="003C6B5B" w:rsidRPr="00464FA3">
        <w:tab/>
      </w:r>
      <w:r w:rsidR="002A2E27" w:rsidRPr="00464FA3">
        <w:t xml:space="preserve">  </w:t>
      </w:r>
      <w:r w:rsidR="00222094" w:rsidRPr="00464FA3">
        <w:t xml:space="preserve"> </w:t>
      </w:r>
      <w:r w:rsidR="002A2E27" w:rsidRPr="00464FA3">
        <w:t xml:space="preserve"> </w:t>
      </w:r>
      <w:r w:rsidRPr="00464FA3">
        <w:t>S</w:t>
      </w:r>
      <w:r w:rsidR="002A2E27" w:rsidRPr="00464FA3">
        <w:t xml:space="preserve"> </w:t>
      </w:r>
      <w:r w:rsidRPr="00464FA3">
        <w:t>U</w:t>
      </w:r>
      <w:r w:rsidR="002A2E27" w:rsidRPr="00464FA3">
        <w:t xml:space="preserve"> </w:t>
      </w:r>
      <w:r w:rsidRPr="00464FA3">
        <w:t>D</w:t>
      </w:r>
      <w:r w:rsidR="002A2E27" w:rsidRPr="00464FA3">
        <w:t xml:space="preserve"> </w:t>
      </w:r>
      <w:r w:rsidRPr="00464FA3">
        <w:t>A</w:t>
      </w:r>
      <w:r w:rsidR="002A2E27" w:rsidRPr="00464FA3">
        <w:t xml:space="preserve"> </w:t>
      </w:r>
      <w:r w:rsidRPr="00464FA3">
        <w:t>C:</w:t>
      </w:r>
    </w:p>
    <w:p w:rsidRDefault="003C6B5B" w:rsidR="005A05A8" w:rsidRPr="00464FA3">
      <w:r w:rsidRPr="00464FA3">
        <w:tab/>
      </w:r>
    </w:p>
    <w:p w:rsidRDefault="00BB56B4" w:rsidR="005A05A8">
      <w:r w:rsidRPr="00464FA3">
        <w:tab/>
      </w:r>
      <w:r w:rsidRPr="00464FA3">
        <w:tab/>
      </w:r>
      <w:r w:rsidRPr="00464FA3">
        <w:tab/>
      </w:r>
      <w:r w:rsidRPr="00464FA3">
        <w:tab/>
      </w:r>
      <w:r w:rsidRPr="00464FA3">
        <w:tab/>
      </w:r>
      <w:r w:rsidRPr="00464FA3">
        <w:tab/>
      </w:r>
      <w:r w:rsidRPr="00464FA3">
        <w:tab/>
      </w:r>
      <w:r w:rsidRPr="00464FA3">
        <w:tab/>
        <w:t>LUCIJA BUTIGAN</w:t>
      </w:r>
      <w:r w:rsidR="008C22D8">
        <w:t>, v.r.</w:t>
      </w:r>
    </w:p>
    <w:p w:rsidRDefault="008C22D8" w:rsidP="003C5659" w:rsidR="008C22D8" w:rsidRPr="006866B6">
      <w:pPr>
        <w:ind w:firstLine="708" w:left="2124"/>
      </w:pPr>
      <w:r>
        <w:t xml:space="preserve">                               </w:t>
      </w:r>
      <w:r w:rsidRPr="006866B6">
        <w:t xml:space="preserve">Za točnost </w:t>
      </w:r>
      <w:proofErr w:type="spellStart"/>
      <w:r w:rsidRPr="006866B6">
        <w:t>otpravka</w:t>
      </w:r>
      <w:proofErr w:type="spellEnd"/>
      <w:r w:rsidRPr="006866B6">
        <w:t>-ovlašteni službenik:</w:t>
      </w:r>
    </w:p>
    <w:p w:rsidRDefault="008C22D8" w:rsidR="008C22D8" w:rsidRPr="006866B6">
      <w:r w:rsidRPr="006866B6">
        <w:t xml:space="preserve">  </w:t>
      </w:r>
      <w:r w:rsidRPr="006866B6">
        <w:tab/>
      </w:r>
      <w:r w:rsidRPr="006866B6">
        <w:tab/>
      </w:r>
      <w:r w:rsidRPr="006866B6">
        <w:tab/>
      </w:r>
      <w:r w:rsidRPr="006866B6">
        <w:tab/>
      </w:r>
      <w:r w:rsidRPr="006866B6">
        <w:tab/>
        <w:t xml:space="preserve">    </w:t>
      </w:r>
      <w:r>
        <w:t xml:space="preserve">                             </w:t>
      </w:r>
      <w:r w:rsidRPr="006866B6">
        <w:t xml:space="preserve"> (Valentina Kranjčić)</w:t>
      </w:r>
    </w:p>
    <w:p w:rsidRDefault="008C22D8" w:rsidR="008C22D8" w:rsidRPr="00464FA3"/>
    <w:p w:rsidRDefault="00EE07C2" w:rsidR="005A05A8" w:rsidRPr="00464FA3">
      <w:pPr>
        <w:rPr>
          <w:u w:val="single"/>
        </w:rPr>
      </w:pPr>
      <w:r w:rsidRPr="00464FA3">
        <w:rPr>
          <w:u w:val="single"/>
        </w:rPr>
        <w:t>UPUTA</w:t>
      </w:r>
      <w:r w:rsidR="005A05A8" w:rsidRPr="00464FA3">
        <w:rPr>
          <w:u w:val="single"/>
        </w:rPr>
        <w:t xml:space="preserve"> O PRAVNOM LIJEKU:</w:t>
      </w:r>
    </w:p>
    <w:p w:rsidRDefault="005A05A8" w:rsidP="00351A68" w:rsidR="005A05A8" w:rsidRPr="00464FA3">
      <w:pPr>
        <w:pStyle w:val="Tijeloteksta"/>
        <w:spacing w:after="120"/>
        <w:ind w:left="0"/>
        <w:rPr>
          <w:szCs w:val="24"/>
        </w:rPr>
      </w:pPr>
      <w:r w:rsidRPr="00464FA3">
        <w:rPr>
          <w:szCs w:val="24"/>
        </w:rPr>
        <w:t>Protiv ovog rješenja pravo na žalbu ima svaki vjerovnik u dijelu koji se tiče njegove prijavljene tražbine odnosno tražbine koju je osporio stečajni upravitelj</w:t>
      </w:r>
      <w:r w:rsidR="00EE07C2" w:rsidRPr="00464FA3">
        <w:rPr>
          <w:szCs w:val="24"/>
        </w:rPr>
        <w:t xml:space="preserve"> (članak </w:t>
      </w:r>
      <w:proofErr w:type="spellStart"/>
      <w:r w:rsidR="00EE07C2" w:rsidRPr="00464FA3">
        <w:rPr>
          <w:szCs w:val="24"/>
        </w:rPr>
        <w:t>177</w:t>
      </w:r>
      <w:proofErr w:type="spellEnd"/>
      <w:r w:rsidR="00EE07C2" w:rsidRPr="00464FA3">
        <w:rPr>
          <w:szCs w:val="24"/>
        </w:rPr>
        <w:t xml:space="preserve">. stavak 4. i 5. </w:t>
      </w:r>
      <w:proofErr w:type="spellStart"/>
      <w:r w:rsidR="00EE07C2" w:rsidRPr="00464FA3">
        <w:rPr>
          <w:szCs w:val="24"/>
        </w:rPr>
        <w:t>SZ</w:t>
      </w:r>
      <w:proofErr w:type="spellEnd"/>
      <w:r w:rsidR="00EE07C2" w:rsidRPr="00464FA3">
        <w:rPr>
          <w:szCs w:val="24"/>
        </w:rPr>
        <w:t>-</w:t>
      </w:r>
      <w:r w:rsidRPr="00464FA3">
        <w:rPr>
          <w:szCs w:val="24"/>
        </w:rPr>
        <w:t>a)</w:t>
      </w:r>
      <w:r w:rsidR="003C2FD3" w:rsidRPr="00464FA3">
        <w:rPr>
          <w:szCs w:val="24"/>
        </w:rPr>
        <w:t xml:space="preserve">. Rok za žalbu je </w:t>
      </w:r>
      <w:r w:rsidRPr="00464FA3">
        <w:rPr>
          <w:szCs w:val="24"/>
        </w:rPr>
        <w:t>osam dana računajući od dana dostave pisanog izvatka iz rješenja. Žalba se podnosi Visokom trgova</w:t>
      </w:r>
      <w:r w:rsidR="003C2FD3" w:rsidRPr="00464FA3">
        <w:rPr>
          <w:szCs w:val="24"/>
        </w:rPr>
        <w:t xml:space="preserve">čkom sudu RH putem ovog suda u </w:t>
      </w:r>
      <w:r w:rsidR="008F5962" w:rsidRPr="00464FA3">
        <w:rPr>
          <w:szCs w:val="24"/>
        </w:rPr>
        <w:t>tri</w:t>
      </w:r>
      <w:r w:rsidRPr="00464FA3">
        <w:rPr>
          <w:szCs w:val="24"/>
        </w:rPr>
        <w:t xml:space="preserve"> primjerka.</w:t>
      </w:r>
    </w:p>
    <w:p w:rsidRDefault="00EE07C2" w:rsidP="0046565F" w:rsidR="00EE07C2" w:rsidRPr="008C22D8">
      <w:pPr>
        <w:rPr>
          <w:color w:val="FFFFFF"/>
          <w:u w:val="single"/>
        </w:rPr>
      </w:pPr>
    </w:p>
    <w:p w:rsidRDefault="00C932C0" w:rsidP="0046565F" w:rsidR="0046565F" w:rsidRPr="008C22D8">
      <w:pPr>
        <w:rPr>
          <w:color w:val="FFFFFF"/>
        </w:rPr>
      </w:pPr>
      <w:r w:rsidRPr="008C22D8">
        <w:rPr>
          <w:color w:val="FFFFFF"/>
        </w:rPr>
        <w:t>DNA</w:t>
      </w:r>
      <w:r w:rsidR="007D2903" w:rsidRPr="008C22D8">
        <w:rPr>
          <w:color w:val="FFFFFF"/>
        </w:rPr>
        <w:t>:</w:t>
      </w:r>
    </w:p>
    <w:p w:rsidRDefault="00751F8F" w:rsidP="0046565F" w:rsidR="0046565F" w:rsidRPr="008C22D8">
      <w:pPr>
        <w:numPr>
          <w:ilvl w:val="0"/>
          <w:numId w:val="42"/>
        </w:numPr>
        <w:rPr>
          <w:color w:val="FFFFFF"/>
        </w:rPr>
      </w:pPr>
      <w:r w:rsidRPr="008C22D8">
        <w:rPr>
          <w:color w:val="FFFFFF"/>
        </w:rPr>
        <w:t>stečajni</w:t>
      </w:r>
      <w:r w:rsidR="0046565F" w:rsidRPr="008C22D8">
        <w:rPr>
          <w:color w:val="FFFFFF"/>
        </w:rPr>
        <w:t xml:space="preserve"> upravitelj</w:t>
      </w:r>
    </w:p>
    <w:p w:rsidRDefault="008A12D2" w:rsidP="0046565F" w:rsidR="0046565F" w:rsidRPr="008C22D8">
      <w:pPr>
        <w:numPr>
          <w:ilvl w:val="0"/>
          <w:numId w:val="42"/>
        </w:numPr>
        <w:rPr>
          <w:color w:val="FFFFFF"/>
        </w:rPr>
      </w:pPr>
      <w:r w:rsidRPr="008C22D8">
        <w:rPr>
          <w:color w:val="FFFFFF"/>
        </w:rPr>
        <w:t>e-</w:t>
      </w:r>
      <w:r w:rsidR="0046565F" w:rsidRPr="008C22D8">
        <w:rPr>
          <w:color w:val="FFFFFF"/>
        </w:rPr>
        <w:t>oglasna ploča suda – 8 da</w:t>
      </w:r>
      <w:bookmarkStart w:name="_GoBack" w:id="0"/>
      <w:bookmarkEnd w:id="0"/>
      <w:r w:rsidR="0046565F" w:rsidRPr="008C22D8">
        <w:rPr>
          <w:color w:val="FFFFFF"/>
        </w:rPr>
        <w:t>na</w:t>
      </w:r>
    </w:p>
    <w:p w:rsidRDefault="0046565F" w:rsidP="0046565F" w:rsidR="0046565F" w:rsidRPr="008C22D8">
      <w:pPr>
        <w:rPr>
          <w:color w:val="FFFFFF"/>
        </w:rPr>
      </w:pPr>
    </w:p>
    <w:p w:rsidRDefault="00751F8F" w:rsidP="0046565F" w:rsidR="0046565F" w:rsidRPr="008C22D8">
      <w:pPr>
        <w:pStyle w:val="Tijeloteksta-uvlaka3"/>
        <w:ind w:left="0"/>
        <w:rPr>
          <w:color w:val="FFFFFF"/>
          <w:sz w:val="24"/>
          <w:szCs w:val="24"/>
        </w:rPr>
      </w:pPr>
      <w:r w:rsidRPr="008C22D8">
        <w:rPr>
          <w:color w:val="FFFFFF"/>
          <w:sz w:val="24"/>
          <w:szCs w:val="24"/>
        </w:rPr>
        <w:t>6.10.2015.</w:t>
      </w:r>
    </w:p>
    <w:sectPr w:rsidSect="00B14877" w:rsidR="0046565F" w:rsidRPr="008C22D8">
      <w:headerReference w:type="even" r:id="rId10"/>
      <w:headerReference w:type="default" r:id="rId11"/>
      <w:pgSz w:code="9" w:h="16840" w:w="11907"/>
      <w:pgMar w:gutter="0" w:footer="720" w:header="720" w:left="1418" w:bottom="977" w:right="1361" w:top="162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7342" w:rsidR="00FE7342">
      <w:r>
        <w:separator/>
      </w:r>
    </w:p>
  </w:endnote>
  <w:endnote w:id="0" w:type="continuationSeparator">
    <w:p w:rsidRDefault="00FE7342" w:rsidR="00FE73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7342" w:rsidR="00FE7342">
      <w:r>
        <w:separator/>
      </w:r>
    </w:p>
  </w:footnote>
  <w:footnote w:id="0" w:type="continuationSeparator">
    <w:p w:rsidRDefault="00FE7342" w:rsidR="00FE73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11E8" w:rsidP="000870CB" w:rsidR="00AB11E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B11E8" w:rsidR="00AB11E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11E8" w:rsidP="000870CB" w:rsidR="00AB11E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C22D8">
      <w:rPr>
        <w:rStyle w:val="Brojstranice"/>
        <w:noProof/>
      </w:rPr>
      <w:t>3</w:t>
    </w:r>
    <w:r>
      <w:rPr>
        <w:rStyle w:val="Brojstranice"/>
      </w:rPr>
      <w:fldChar w:fldCharType="end"/>
    </w:r>
  </w:p>
  <w:p w:rsidRDefault="00AB11E8" w:rsidR="00AB11E8">
    <w:pPr>
      <w:pStyle w:val="Zaglavlje"/>
      <w:rPr>
        <w:sz w:val="22"/>
        <w:szCs w:val="22"/>
      </w:rPr>
    </w:pPr>
  </w:p>
  <w:p w:rsidRDefault="00AB11E8" w:rsidP="000870CB" w:rsidR="00AB11E8">
    <w:pPr>
      <w:pStyle w:val="Zaglavlje"/>
      <w:jc w:val="right"/>
      <w:rPr>
        <w:rFonts w:cs="Arial" w:hAnsi="Arial" w:ascii="Arial"/>
        <w:sz w:val="22"/>
        <w:szCs w:val="22"/>
      </w:rPr>
    </w:pPr>
    <w:proofErr w:type="spellStart"/>
    <w:r>
      <w:rPr>
        <w:rFonts w:cs="Arial" w:hAnsi="Arial" w:ascii="Arial"/>
        <w:sz w:val="22"/>
        <w:szCs w:val="22"/>
      </w:rPr>
      <w:t>20</w:t>
    </w:r>
    <w:proofErr w:type="spellEnd"/>
    <w:r w:rsidRPr="000870CB">
      <w:rPr>
        <w:rFonts w:cs="Arial" w:hAnsi="Arial" w:ascii="Arial"/>
        <w:sz w:val="22"/>
        <w:szCs w:val="22"/>
      </w:rPr>
      <w:t xml:space="preserve"> St-</w:t>
    </w:r>
    <w:proofErr w:type="spellStart"/>
    <w:r w:rsidR="00751F8F">
      <w:rPr>
        <w:rFonts w:cs="Arial" w:hAnsi="Arial" w:ascii="Arial"/>
        <w:sz w:val="22"/>
        <w:szCs w:val="22"/>
      </w:rPr>
      <w:t>351</w:t>
    </w:r>
    <w:proofErr w:type="spellEnd"/>
    <w:r>
      <w:rPr>
        <w:rFonts w:cs="Arial" w:hAnsi="Arial" w:ascii="Arial"/>
        <w:sz w:val="22"/>
        <w:szCs w:val="22"/>
      </w:rPr>
      <w:t>/</w:t>
    </w:r>
    <w:proofErr w:type="spellStart"/>
    <w:r w:rsidR="00751F8F">
      <w:rPr>
        <w:rFonts w:cs="Arial" w:hAnsi="Arial" w:ascii="Arial"/>
        <w:sz w:val="22"/>
        <w:szCs w:val="22"/>
      </w:rPr>
      <w:t>15</w:t>
    </w:r>
    <w:proofErr w:type="spellEnd"/>
    <w:r>
      <w:rPr>
        <w:rFonts w:cs="Arial" w:hAnsi="Arial" w:ascii="Arial"/>
        <w:sz w:val="22"/>
        <w:szCs w:val="22"/>
      </w:rPr>
      <w:t>-</w:t>
    </w:r>
  </w:p>
  <w:p w:rsidRDefault="00AB11E8" w:rsidP="000870CB" w:rsidR="00AB11E8">
    <w:pPr>
      <w:pStyle w:val="Zaglavlje"/>
      <w:jc w:val="right"/>
      <w:rPr>
        <w:rFonts w:cs="Arial" w:hAnsi="Arial" w:ascii="Arial"/>
        <w:sz w:val="22"/>
        <w:szCs w:val="22"/>
      </w:rPr>
    </w:pPr>
  </w:p>
  <w:p w:rsidRDefault="00AB11E8" w:rsidP="000870CB" w:rsidR="00AB11E8" w:rsidRPr="000870CB">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120CD"/>
    <w:multiLevelType w:val="hybridMultilevel"/>
    <w:tmpl w:val="407E826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3D94A83"/>
    <w:multiLevelType w:val="hybridMultilevel"/>
    <w:tmpl w:val="72EC43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665D02"/>
    <w:multiLevelType w:val="hybridMultilevel"/>
    <w:tmpl w:val="E47A98E2"/>
    <w:lvl w:tplc="041A000F" w:ilvl="0">
      <w:start w:val="1"/>
      <w:numFmt w:val="decimal"/>
      <w:lvlText w:val="%1."/>
      <w:lvlJc w:val="left"/>
      <w:pPr>
        <w:tabs>
          <w:tab w:pos="1500" w:val="num"/>
        </w:tabs>
        <w:ind w:hanging="360" w:left="1500"/>
      </w:p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047C3D45"/>
    <w:multiLevelType w:val="hybridMultilevel"/>
    <w:tmpl w:val="717E6564"/>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05355F9F"/>
    <w:multiLevelType w:val="multilevel"/>
    <w:tmpl w:val="B9E62170"/>
    <w:lvl w:ilvl="0">
      <w:start w:val="1"/>
      <w:numFmt w:val="decimal"/>
      <w:lvlText w:val="%1."/>
      <w:legacy w:legacyIndent="360" w:legacySpace="120" w:legacy="true"/>
      <w:lvlJc w:val="left"/>
      <w:pPr>
        <w:ind w:hanging="360" w:left="720"/>
      </w:pPr>
    </w:lvl>
    <w:lvl w:ilvl="1">
      <w:start w:val="1"/>
      <w:numFmt w:val="lowerLetter"/>
      <w:lvlText w:val="%2."/>
      <w:legacy w:legacyIndent="360" w:legacySpace="120" w:legacy="true"/>
      <w:lvlJc w:val="left"/>
      <w:pPr>
        <w:ind w:hanging="360" w:left="1080"/>
      </w:pPr>
    </w:lvl>
    <w:lvl w:ilvl="2">
      <w:start w:val="1"/>
      <w:numFmt w:val="lowerRoman"/>
      <w:lvlText w:val="%3."/>
      <w:legacy w:legacyIndent="180" w:legacySpace="120" w:legacy="true"/>
      <w:lvlJc w:val="left"/>
      <w:pPr>
        <w:ind w:hanging="180" w:left="1260"/>
      </w:pPr>
    </w:lvl>
    <w:lvl w:ilvl="3">
      <w:start w:val="1"/>
      <w:numFmt w:val="decimal"/>
      <w:lvlText w:val="%4."/>
      <w:legacy w:legacyIndent="360" w:legacySpace="120" w:legacy="true"/>
      <w:lvlJc w:val="left"/>
      <w:pPr>
        <w:ind w:hanging="360" w:left="1620"/>
      </w:pPr>
    </w:lvl>
    <w:lvl w:ilvl="4">
      <w:start w:val="1"/>
      <w:numFmt w:val="lowerLetter"/>
      <w:lvlText w:val="%5."/>
      <w:legacy w:legacyIndent="360" w:legacySpace="120" w:legacy="true"/>
      <w:lvlJc w:val="left"/>
      <w:pPr>
        <w:ind w:hanging="360" w:left="1980"/>
      </w:pPr>
    </w:lvl>
    <w:lvl w:ilvl="5">
      <w:start w:val="1"/>
      <w:numFmt w:val="lowerRoman"/>
      <w:lvlText w:val="%6."/>
      <w:legacy w:legacyIndent="180" w:legacySpace="120" w:legacy="true"/>
      <w:lvlJc w:val="left"/>
      <w:pPr>
        <w:ind w:hanging="180" w:left="2160"/>
      </w:pPr>
    </w:lvl>
    <w:lvl w:ilvl="6">
      <w:start w:val="1"/>
      <w:numFmt w:val="decimal"/>
      <w:lvlText w:val="%7."/>
      <w:legacy w:legacyIndent="360" w:legacySpace="120" w:legacy="true"/>
      <w:lvlJc w:val="left"/>
      <w:pPr>
        <w:ind w:hanging="360" w:left="2520"/>
      </w:pPr>
    </w:lvl>
    <w:lvl w:ilvl="7">
      <w:start w:val="1"/>
      <w:numFmt w:val="lowerLetter"/>
      <w:lvlText w:val="%8."/>
      <w:legacy w:legacyIndent="360" w:legacySpace="120" w:legacy="true"/>
      <w:lvlJc w:val="left"/>
      <w:pPr>
        <w:ind w:hanging="360" w:left="2880"/>
      </w:pPr>
    </w:lvl>
    <w:lvl w:ilvl="8">
      <w:start w:val="1"/>
      <w:numFmt w:val="lowerRoman"/>
      <w:lvlText w:val="%9."/>
      <w:legacy w:legacyIndent="180" w:legacySpace="120" w:legacy="true"/>
      <w:lvlJc w:val="left"/>
      <w:pPr>
        <w:ind w:hanging="180" w:left="3060"/>
      </w:pPr>
    </w:lvl>
  </w:abstractNum>
  <w:abstractNum w:abstractNumId="5">
    <w:nsid w:val="0D884B85"/>
    <w:multiLevelType w:val="hybridMultilevel"/>
    <w:tmpl w:val="E9FC296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EC379F0"/>
    <w:multiLevelType w:val="hybridMultilevel"/>
    <w:tmpl w:val="9F82AAE8"/>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133D499C"/>
    <w:multiLevelType w:val="hybridMultilevel"/>
    <w:tmpl w:val="580AF63E"/>
    <w:lvl w:tplc="041A000F" w:ilvl="0">
      <w:start w:val="1"/>
      <w:numFmt w:val="decimal"/>
      <w:lvlText w:val="%1."/>
      <w:lvlJc w:val="left"/>
      <w:pPr>
        <w:tabs>
          <w:tab w:pos="720" w:val="num"/>
        </w:tabs>
        <w:ind w:hanging="360" w:left="720"/>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1A78184A"/>
    <w:multiLevelType w:val="hybridMultilevel"/>
    <w:tmpl w:val="DCC86244"/>
    <w:lvl w:tplc="D74AD88A" w:ilvl="0">
      <w:start w:val="1"/>
      <w:numFmt w:val="decimal"/>
      <w:lvlText w:val="%1."/>
      <w:lvlJc w:val="left"/>
      <w:pPr>
        <w:tabs>
          <w:tab w:pos="750" w:val="num"/>
        </w:tabs>
        <w:ind w:hanging="390" w:left="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DCA1860"/>
    <w:multiLevelType w:val="hybridMultilevel"/>
    <w:tmpl w:val="AACCD9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5E625C8"/>
    <w:multiLevelType w:val="hybridMultilevel"/>
    <w:tmpl w:val="A42A88EE"/>
    <w:lvl w:tplc="BFA83FB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2C027EEB"/>
    <w:multiLevelType w:val="multilevel"/>
    <w:tmpl w:val="B9E62170"/>
    <w:lvl w:ilvl="0">
      <w:start w:val="1"/>
      <w:numFmt w:val="decimal"/>
      <w:lvlText w:val="%1."/>
      <w:legacy w:legacyIndent="360" w:legacySpace="120" w:legacy="true"/>
      <w:lvlJc w:val="left"/>
      <w:pPr>
        <w:ind w:hanging="360" w:left="360"/>
      </w:pPr>
    </w:lvl>
    <w:lvl w:ilvl="1">
      <w:start w:val="1"/>
      <w:numFmt w:val="lowerLetter"/>
      <w:lvlText w:val="%2."/>
      <w:legacy w:legacyIndent="360" w:legacySpace="120" w:legacy="true"/>
      <w:lvlJc w:val="left"/>
      <w:pPr>
        <w:ind w:hanging="360" w:left="720"/>
      </w:pPr>
    </w:lvl>
    <w:lvl w:ilvl="2">
      <w:start w:val="1"/>
      <w:numFmt w:val="lowerRoman"/>
      <w:lvlText w:val="%3."/>
      <w:legacy w:legacyIndent="180" w:legacySpace="120" w:legacy="true"/>
      <w:lvlJc w:val="left"/>
      <w:pPr>
        <w:ind w:hanging="180" w:left="900"/>
      </w:pPr>
    </w:lvl>
    <w:lvl w:ilvl="3">
      <w:start w:val="1"/>
      <w:numFmt w:val="decimal"/>
      <w:lvlText w:val="%4."/>
      <w:legacy w:legacyIndent="360" w:legacySpace="120" w:legacy="true"/>
      <w:lvlJc w:val="left"/>
      <w:pPr>
        <w:ind w:hanging="360" w:left="1260"/>
      </w:pPr>
    </w:lvl>
    <w:lvl w:ilvl="4">
      <w:start w:val="1"/>
      <w:numFmt w:val="lowerLetter"/>
      <w:lvlText w:val="%5."/>
      <w:legacy w:legacyIndent="360" w:legacySpace="120" w:legacy="true"/>
      <w:lvlJc w:val="left"/>
      <w:pPr>
        <w:ind w:hanging="360" w:left="1620"/>
      </w:pPr>
    </w:lvl>
    <w:lvl w:ilvl="5">
      <w:start w:val="1"/>
      <w:numFmt w:val="lowerRoman"/>
      <w:lvlText w:val="%6."/>
      <w:legacy w:legacyIndent="180" w:legacySpace="120" w:legacy="true"/>
      <w:lvlJc w:val="left"/>
      <w:pPr>
        <w:ind w:hanging="180" w:left="1800"/>
      </w:pPr>
    </w:lvl>
    <w:lvl w:ilvl="6">
      <w:start w:val="1"/>
      <w:numFmt w:val="decimal"/>
      <w:lvlText w:val="%7."/>
      <w:legacy w:legacyIndent="360" w:legacySpace="120" w:legacy="true"/>
      <w:lvlJc w:val="left"/>
      <w:pPr>
        <w:ind w:hanging="360" w:left="2160"/>
      </w:pPr>
    </w:lvl>
    <w:lvl w:ilvl="7">
      <w:start w:val="1"/>
      <w:numFmt w:val="lowerLetter"/>
      <w:lvlText w:val="%8."/>
      <w:legacy w:legacyIndent="360" w:legacySpace="120" w:legacy="true"/>
      <w:lvlJc w:val="left"/>
      <w:pPr>
        <w:ind w:hanging="360" w:left="2520"/>
      </w:pPr>
    </w:lvl>
    <w:lvl w:ilvl="8">
      <w:start w:val="1"/>
      <w:numFmt w:val="lowerRoman"/>
      <w:lvlText w:val="%9."/>
      <w:legacy w:legacyIndent="180" w:legacySpace="120" w:legacy="true"/>
      <w:lvlJc w:val="left"/>
      <w:pPr>
        <w:ind w:hanging="180" w:left="2700"/>
      </w:pPr>
    </w:lvl>
  </w:abstractNum>
  <w:abstractNum w:abstractNumId="12">
    <w:nsid w:val="31455980"/>
    <w:multiLevelType w:val="hybridMultilevel"/>
    <w:tmpl w:val="A07C4B68"/>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3">
    <w:nsid w:val="330346B0"/>
    <w:multiLevelType w:val="hybridMultilevel"/>
    <w:tmpl w:val="AC20BF24"/>
    <w:lvl w:tplc="DD7C8174"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14">
    <w:nsid w:val="351D45CF"/>
    <w:multiLevelType w:val="multilevel"/>
    <w:tmpl w:val="B9E62170"/>
    <w:lvl w:ilvl="0">
      <w:start w:val="1"/>
      <w:numFmt w:val="decimal"/>
      <w:lvlText w:val="%1."/>
      <w:legacy w:legacyIndent="360" w:legacySpace="120" w:legacy="true"/>
      <w:lvlJc w:val="left"/>
      <w:pPr>
        <w:ind w:hanging="360" w:left="360"/>
      </w:pPr>
    </w:lvl>
    <w:lvl w:ilvl="1">
      <w:start w:val="1"/>
      <w:numFmt w:val="lowerLetter"/>
      <w:lvlText w:val="%2."/>
      <w:legacy w:legacyIndent="360" w:legacySpace="120" w:legacy="true"/>
      <w:lvlJc w:val="left"/>
      <w:pPr>
        <w:ind w:hanging="360" w:left="720"/>
      </w:pPr>
    </w:lvl>
    <w:lvl w:ilvl="2">
      <w:start w:val="1"/>
      <w:numFmt w:val="lowerRoman"/>
      <w:lvlText w:val="%3."/>
      <w:legacy w:legacyIndent="180" w:legacySpace="120" w:legacy="true"/>
      <w:lvlJc w:val="left"/>
      <w:pPr>
        <w:ind w:hanging="180" w:left="900"/>
      </w:pPr>
    </w:lvl>
    <w:lvl w:ilvl="3">
      <w:start w:val="1"/>
      <w:numFmt w:val="decimal"/>
      <w:lvlText w:val="%4."/>
      <w:legacy w:legacyIndent="360" w:legacySpace="120" w:legacy="true"/>
      <w:lvlJc w:val="left"/>
      <w:pPr>
        <w:ind w:hanging="360" w:left="1260"/>
      </w:pPr>
    </w:lvl>
    <w:lvl w:ilvl="4">
      <w:start w:val="1"/>
      <w:numFmt w:val="lowerLetter"/>
      <w:lvlText w:val="%5."/>
      <w:legacy w:legacyIndent="360" w:legacySpace="120" w:legacy="true"/>
      <w:lvlJc w:val="left"/>
      <w:pPr>
        <w:ind w:hanging="360" w:left="1620"/>
      </w:pPr>
    </w:lvl>
    <w:lvl w:ilvl="5">
      <w:start w:val="1"/>
      <w:numFmt w:val="lowerRoman"/>
      <w:lvlText w:val="%6."/>
      <w:legacy w:legacyIndent="180" w:legacySpace="120" w:legacy="true"/>
      <w:lvlJc w:val="left"/>
      <w:pPr>
        <w:ind w:hanging="180" w:left="1800"/>
      </w:pPr>
    </w:lvl>
    <w:lvl w:ilvl="6">
      <w:start w:val="1"/>
      <w:numFmt w:val="decimal"/>
      <w:lvlText w:val="%7."/>
      <w:legacy w:legacyIndent="360" w:legacySpace="120" w:legacy="true"/>
      <w:lvlJc w:val="left"/>
      <w:pPr>
        <w:ind w:hanging="360" w:left="2160"/>
      </w:pPr>
    </w:lvl>
    <w:lvl w:ilvl="7">
      <w:start w:val="1"/>
      <w:numFmt w:val="lowerLetter"/>
      <w:lvlText w:val="%8."/>
      <w:legacy w:legacyIndent="360" w:legacySpace="120" w:legacy="true"/>
      <w:lvlJc w:val="left"/>
      <w:pPr>
        <w:ind w:hanging="360" w:left="2520"/>
      </w:pPr>
    </w:lvl>
    <w:lvl w:ilvl="8">
      <w:start w:val="1"/>
      <w:numFmt w:val="lowerRoman"/>
      <w:lvlText w:val="%9."/>
      <w:legacy w:legacyIndent="180" w:legacySpace="120" w:legacy="true"/>
      <w:lvlJc w:val="left"/>
      <w:pPr>
        <w:ind w:hanging="180" w:left="2700"/>
      </w:pPr>
    </w:lvl>
  </w:abstractNum>
  <w:abstractNum w:abstractNumId="15">
    <w:nsid w:val="352E5CA9"/>
    <w:multiLevelType w:val="hybridMultilevel"/>
    <w:tmpl w:val="A79A6FE0"/>
    <w:lvl w:tplc="D72AF77A"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16">
    <w:nsid w:val="364D74AA"/>
    <w:multiLevelType w:val="hybridMultilevel"/>
    <w:tmpl w:val="D41CF82C"/>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7">
    <w:nsid w:val="368D7468"/>
    <w:multiLevelType w:val="hybridMultilevel"/>
    <w:tmpl w:val="888CC398"/>
    <w:lvl w:tplc="1B0ABBE6" w:ilvl="0">
      <w:start w:val="3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4659054C"/>
    <w:multiLevelType w:val="hybridMultilevel"/>
    <w:tmpl w:val="3AC06430"/>
    <w:lvl w:tplc="3392BE76" w:ilvl="0">
      <w:start w:val="2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472179D3"/>
    <w:multiLevelType w:val="hybridMultilevel"/>
    <w:tmpl w:val="C92C443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0">
    <w:nsid w:val="476F1F05"/>
    <w:multiLevelType w:val="multilevel"/>
    <w:tmpl w:val="B9E62170"/>
    <w:lvl w:ilvl="0">
      <w:start w:val="1"/>
      <w:numFmt w:val="decimal"/>
      <w:lvlText w:val="%1."/>
      <w:legacy w:legacyIndent="360" w:legacySpace="120" w:legacy="true"/>
      <w:lvlJc w:val="left"/>
      <w:pPr>
        <w:ind w:hanging="360" w:left="360"/>
      </w:pPr>
    </w:lvl>
    <w:lvl w:ilvl="1">
      <w:start w:val="1"/>
      <w:numFmt w:val="lowerLetter"/>
      <w:lvlText w:val="%2."/>
      <w:legacy w:legacyIndent="360" w:legacySpace="120" w:legacy="true"/>
      <w:lvlJc w:val="left"/>
      <w:pPr>
        <w:ind w:hanging="360" w:left="720"/>
      </w:pPr>
    </w:lvl>
    <w:lvl w:ilvl="2">
      <w:start w:val="1"/>
      <w:numFmt w:val="lowerRoman"/>
      <w:lvlText w:val="%3."/>
      <w:legacy w:legacyIndent="180" w:legacySpace="120" w:legacy="true"/>
      <w:lvlJc w:val="left"/>
      <w:pPr>
        <w:ind w:hanging="180" w:left="900"/>
      </w:pPr>
    </w:lvl>
    <w:lvl w:ilvl="3">
      <w:start w:val="1"/>
      <w:numFmt w:val="decimal"/>
      <w:lvlText w:val="%4."/>
      <w:legacy w:legacyIndent="360" w:legacySpace="120" w:legacy="true"/>
      <w:lvlJc w:val="left"/>
      <w:pPr>
        <w:ind w:hanging="360" w:left="1260"/>
      </w:pPr>
    </w:lvl>
    <w:lvl w:ilvl="4">
      <w:start w:val="1"/>
      <w:numFmt w:val="lowerLetter"/>
      <w:lvlText w:val="%5."/>
      <w:legacy w:legacyIndent="360" w:legacySpace="120" w:legacy="true"/>
      <w:lvlJc w:val="left"/>
      <w:pPr>
        <w:ind w:hanging="360" w:left="1620"/>
      </w:pPr>
    </w:lvl>
    <w:lvl w:ilvl="5">
      <w:start w:val="1"/>
      <w:numFmt w:val="lowerRoman"/>
      <w:lvlText w:val="%6."/>
      <w:legacy w:legacyIndent="180" w:legacySpace="120" w:legacy="true"/>
      <w:lvlJc w:val="left"/>
      <w:pPr>
        <w:ind w:hanging="180" w:left="1800"/>
      </w:pPr>
    </w:lvl>
    <w:lvl w:ilvl="6">
      <w:start w:val="1"/>
      <w:numFmt w:val="decimal"/>
      <w:lvlText w:val="%7."/>
      <w:legacy w:legacyIndent="360" w:legacySpace="120" w:legacy="true"/>
      <w:lvlJc w:val="left"/>
      <w:pPr>
        <w:ind w:hanging="360" w:left="2160"/>
      </w:pPr>
    </w:lvl>
    <w:lvl w:ilvl="7">
      <w:start w:val="1"/>
      <w:numFmt w:val="lowerLetter"/>
      <w:lvlText w:val="%8."/>
      <w:legacy w:legacyIndent="360" w:legacySpace="120" w:legacy="true"/>
      <w:lvlJc w:val="left"/>
      <w:pPr>
        <w:ind w:hanging="360" w:left="2520"/>
      </w:pPr>
    </w:lvl>
    <w:lvl w:ilvl="8">
      <w:start w:val="1"/>
      <w:numFmt w:val="lowerRoman"/>
      <w:lvlText w:val="%9."/>
      <w:legacy w:legacyIndent="180" w:legacySpace="120" w:legacy="true"/>
      <w:lvlJc w:val="left"/>
      <w:pPr>
        <w:ind w:hanging="180" w:left="2700"/>
      </w:pPr>
    </w:lvl>
  </w:abstractNum>
  <w:abstractNum w:abstractNumId="21">
    <w:nsid w:val="50E939A3"/>
    <w:multiLevelType w:val="hybridMultilevel"/>
    <w:tmpl w:val="BB7CF42E"/>
    <w:lvl w:tplc="D7345E14"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52F664DA"/>
    <w:multiLevelType w:val="hybridMultilevel"/>
    <w:tmpl w:val="E90E7E68"/>
    <w:lvl w:tplc="F9387020"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23">
    <w:nsid w:val="53327826"/>
    <w:multiLevelType w:val="hybridMultilevel"/>
    <w:tmpl w:val="31A605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54C56016"/>
    <w:multiLevelType w:val="hybridMultilevel"/>
    <w:tmpl w:val="63647F8E"/>
    <w:lvl w:tplc="E25C7C34"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25">
    <w:nsid w:val="54F3356B"/>
    <w:multiLevelType w:val="hybridMultilevel"/>
    <w:tmpl w:val="4246ED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578969BD"/>
    <w:multiLevelType w:val="hybridMultilevel"/>
    <w:tmpl w:val="3A16CC36"/>
    <w:lvl w:tplc="EF2ACD8E"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27">
    <w:nsid w:val="587A1B6B"/>
    <w:multiLevelType w:val="multilevel"/>
    <w:tmpl w:val="1B08886E"/>
    <w:lvl w:ilvl="0">
      <w:start w:val="3"/>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8">
    <w:nsid w:val="595432BF"/>
    <w:multiLevelType w:val="hybridMultilevel"/>
    <w:tmpl w:val="023E65FE"/>
    <w:lvl w:tplc="041A000F" w:ilvl="0">
      <w:start w:val="1"/>
      <w:numFmt w:val="decimal"/>
      <w:lvlText w:val="%1."/>
      <w:lvlJc w:val="left"/>
      <w:pPr>
        <w:tabs>
          <w:tab w:pos="840" w:val="num"/>
        </w:tabs>
        <w:ind w:hanging="360" w:left="840"/>
      </w:p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abstractNum w:abstractNumId="29">
    <w:nsid w:val="5A704A65"/>
    <w:multiLevelType w:val="hybridMultilevel"/>
    <w:tmpl w:val="82D483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B1573CC"/>
    <w:multiLevelType w:val="hybridMultilevel"/>
    <w:tmpl w:val="40AA2EA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1">
    <w:nsid w:val="5D47252B"/>
    <w:multiLevelType w:val="hybridMultilevel"/>
    <w:tmpl w:val="CC5C96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5F520B39"/>
    <w:multiLevelType w:val="hybridMultilevel"/>
    <w:tmpl w:val="8120422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60BB3632"/>
    <w:multiLevelType w:val="hybridMultilevel"/>
    <w:tmpl w:val="1CB48748"/>
    <w:lvl w:tplc="EFA66BF8" w:ilvl="0">
      <w:start w:val="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4">
    <w:nsid w:val="622D18FB"/>
    <w:multiLevelType w:val="hybridMultilevel"/>
    <w:tmpl w:val="35C6412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D477DC7"/>
    <w:multiLevelType w:val="hybridMultilevel"/>
    <w:tmpl w:val="76BEF46E"/>
    <w:lvl w:tplc="5CAA4A7A" w:ilvl="0">
      <w:start w:val="3"/>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6">
    <w:nsid w:val="6DA51B0D"/>
    <w:multiLevelType w:val="hybridMultilevel"/>
    <w:tmpl w:val="DD9AFD0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1AC2D77"/>
    <w:multiLevelType w:val="hybridMultilevel"/>
    <w:tmpl w:val="D5965D7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21565A0"/>
    <w:multiLevelType w:val="hybridMultilevel"/>
    <w:tmpl w:val="E166838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72EF1D98"/>
    <w:multiLevelType w:val="multilevel"/>
    <w:tmpl w:val="1B08886E"/>
    <w:lvl w:ilvl="0">
      <w:start w:val="3"/>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40">
    <w:nsid w:val="77E71871"/>
    <w:multiLevelType w:val="hybridMultilevel"/>
    <w:tmpl w:val="A37C3ED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7AD76DC1"/>
    <w:multiLevelType w:val="hybridMultilevel"/>
    <w:tmpl w:val="9CB208BA"/>
    <w:lvl w:tplc="597A1010"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42">
    <w:nsid w:val="7B2C158B"/>
    <w:multiLevelType w:val="hybridMultilevel"/>
    <w:tmpl w:val="6450C0D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3">
    <w:nsid w:val="7C786D95"/>
    <w:multiLevelType w:val="hybridMultilevel"/>
    <w:tmpl w:val="84EAA45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7EE72B41"/>
    <w:multiLevelType w:val="hybridMultilevel"/>
    <w:tmpl w:val="F16AF8A6"/>
    <w:lvl w:tplc="18223AB0" w:ilvl="0">
      <w:start w:val="1"/>
      <w:numFmt w:val="decimal"/>
      <w:lvlText w:val="%1."/>
      <w:lvlJc w:val="left"/>
      <w:pPr>
        <w:tabs>
          <w:tab w:pos="1020" w:val="num"/>
        </w:tabs>
        <w:ind w:hanging="360" w:left="1020"/>
      </w:pPr>
      <w:rPr>
        <w:rFonts w:hint="default"/>
      </w:r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num w:numId="1">
    <w:abstractNumId w:val="17"/>
  </w:num>
  <w:num w:numId="2">
    <w:abstractNumId w:val="21"/>
  </w:num>
  <w:num w:numId="3">
    <w:abstractNumId w:val="18"/>
  </w:num>
  <w:num w:numId="4">
    <w:abstractNumId w:val="33"/>
  </w:num>
  <w:num w:numId="5">
    <w:abstractNumId w:val="35"/>
  </w:num>
  <w:num w:numId="6">
    <w:abstractNumId w:val="25"/>
  </w:num>
  <w:num w:numId="7">
    <w:abstractNumId w:val="39"/>
  </w:num>
  <w:num w:numId="8">
    <w:abstractNumId w:val="27"/>
  </w:num>
  <w:num w:numId="9">
    <w:abstractNumId w:val="44"/>
  </w:num>
  <w:num w:numId="10">
    <w:abstractNumId w:val="19"/>
  </w:num>
  <w:num w:numId="11">
    <w:abstractNumId w:val="5"/>
  </w:num>
  <w:num w:numId="12">
    <w:abstractNumId w:val="9"/>
  </w:num>
  <w:num w:numId="13">
    <w:abstractNumId w:val="40"/>
  </w:num>
  <w:num w:numId="14">
    <w:abstractNumId w:val="37"/>
  </w:num>
  <w:num w:numId="15">
    <w:abstractNumId w:val="32"/>
  </w:num>
  <w:num w:numId="16">
    <w:abstractNumId w:val="38"/>
  </w:num>
  <w:num w:numId="17">
    <w:abstractNumId w:val="0"/>
  </w:num>
  <w:num w:numId="18">
    <w:abstractNumId w:val="8"/>
  </w:num>
  <w:num w:numId="19">
    <w:abstractNumId w:val="10"/>
  </w:num>
  <w:num w:numId="20">
    <w:abstractNumId w:val="42"/>
  </w:num>
  <w:num w:numId="21">
    <w:abstractNumId w:val="3"/>
  </w:num>
  <w:num w:numId="22">
    <w:abstractNumId w:val="2"/>
  </w:num>
  <w:num w:numId="23">
    <w:abstractNumId w:val="1"/>
  </w:num>
  <w:num w:numId="24">
    <w:abstractNumId w:val="41"/>
  </w:num>
  <w:num w:numId="25">
    <w:abstractNumId w:val="22"/>
  </w:num>
  <w:num w:numId="26">
    <w:abstractNumId w:val="4"/>
  </w:num>
  <w:num w:numId="27">
    <w:abstractNumId w:val="14"/>
  </w:num>
  <w:num w:numId="28">
    <w:abstractNumId w:val="11"/>
  </w:num>
  <w:num w:numId="29">
    <w:abstractNumId w:val="20"/>
  </w:num>
  <w:num w:numId="30">
    <w:abstractNumId w:val="36"/>
  </w:num>
  <w:num w:numId="31">
    <w:abstractNumId w:val="15"/>
  </w:num>
  <w:num w:numId="32">
    <w:abstractNumId w:val="24"/>
  </w:num>
  <w:num w:numId="33">
    <w:abstractNumId w:val="28"/>
  </w:num>
  <w:num w:numId="34">
    <w:abstractNumId w:val="26"/>
  </w:num>
  <w:num w:numId="35">
    <w:abstractNumId w:val="29"/>
  </w:num>
  <w:num w:numId="36">
    <w:abstractNumId w:val="23"/>
  </w:num>
  <w:num w:numId="37">
    <w:abstractNumId w:val="30"/>
  </w:num>
  <w:num w:numId="38">
    <w:abstractNumId w:val="13"/>
  </w:num>
  <w:num w:numId="39">
    <w:abstractNumId w:val="34"/>
  </w:num>
  <w:num w:numId="40">
    <w:abstractNumId w:val="6"/>
  </w:num>
  <w:num w:numId="41">
    <w:abstractNumId w:val="7"/>
  </w:num>
  <w:num w:numId="42">
    <w:abstractNumId w:val="31"/>
  </w:num>
  <w:num w:numId="43">
    <w:abstractNumId w:val="12"/>
  </w:num>
  <w:num w:numId="44">
    <w:abstractNumId w:val="16"/>
  </w:num>
  <w:num w:numId="45">
    <w:abstractNumId w:val="4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2B41"/>
    <w:rsid w:val="00005B5D"/>
    <w:rsid w:val="00023344"/>
    <w:rsid w:val="000407B0"/>
    <w:rsid w:val="000500EE"/>
    <w:rsid w:val="000867C8"/>
    <w:rsid w:val="000870CB"/>
    <w:rsid w:val="000946BE"/>
    <w:rsid w:val="00096A79"/>
    <w:rsid w:val="000B4A6F"/>
    <w:rsid w:val="000E0BD5"/>
    <w:rsid w:val="00141514"/>
    <w:rsid w:val="001425AD"/>
    <w:rsid w:val="001455F6"/>
    <w:rsid w:val="001508AB"/>
    <w:rsid w:val="00157393"/>
    <w:rsid w:val="0019454D"/>
    <w:rsid w:val="001A568B"/>
    <w:rsid w:val="001F2B41"/>
    <w:rsid w:val="0020640B"/>
    <w:rsid w:val="00222094"/>
    <w:rsid w:val="00283570"/>
    <w:rsid w:val="00293390"/>
    <w:rsid w:val="00296321"/>
    <w:rsid w:val="002A2E27"/>
    <w:rsid w:val="003150B7"/>
    <w:rsid w:val="00324267"/>
    <w:rsid w:val="00336758"/>
    <w:rsid w:val="00347D3D"/>
    <w:rsid w:val="00351A68"/>
    <w:rsid w:val="00353B61"/>
    <w:rsid w:val="0036014A"/>
    <w:rsid w:val="00371577"/>
    <w:rsid w:val="0037473B"/>
    <w:rsid w:val="003C0E04"/>
    <w:rsid w:val="003C2FD3"/>
    <w:rsid w:val="003C5A8B"/>
    <w:rsid w:val="003C6B5B"/>
    <w:rsid w:val="003D098B"/>
    <w:rsid w:val="003E18BE"/>
    <w:rsid w:val="003F6424"/>
    <w:rsid w:val="003F73E9"/>
    <w:rsid w:val="00401AC7"/>
    <w:rsid w:val="004042B5"/>
    <w:rsid w:val="00464FA3"/>
    <w:rsid w:val="0046565F"/>
    <w:rsid w:val="0047589F"/>
    <w:rsid w:val="00480D11"/>
    <w:rsid w:val="00485CDE"/>
    <w:rsid w:val="004A17BE"/>
    <w:rsid w:val="004E63D5"/>
    <w:rsid w:val="004F4C68"/>
    <w:rsid w:val="00522EA6"/>
    <w:rsid w:val="00553350"/>
    <w:rsid w:val="0057702E"/>
    <w:rsid w:val="005803EA"/>
    <w:rsid w:val="005A05A8"/>
    <w:rsid w:val="005A32AC"/>
    <w:rsid w:val="005A7D75"/>
    <w:rsid w:val="005C4AA5"/>
    <w:rsid w:val="005C6603"/>
    <w:rsid w:val="005C721A"/>
    <w:rsid w:val="005D7B51"/>
    <w:rsid w:val="005E7ECF"/>
    <w:rsid w:val="005F71AC"/>
    <w:rsid w:val="00606737"/>
    <w:rsid w:val="00616A5E"/>
    <w:rsid w:val="00617663"/>
    <w:rsid w:val="006464E8"/>
    <w:rsid w:val="006666C8"/>
    <w:rsid w:val="006761FD"/>
    <w:rsid w:val="006B5DE5"/>
    <w:rsid w:val="006D02BC"/>
    <w:rsid w:val="006E49B0"/>
    <w:rsid w:val="006E5C64"/>
    <w:rsid w:val="006F488A"/>
    <w:rsid w:val="006F7B83"/>
    <w:rsid w:val="00704E53"/>
    <w:rsid w:val="00733945"/>
    <w:rsid w:val="00744948"/>
    <w:rsid w:val="00751F8F"/>
    <w:rsid w:val="0075763B"/>
    <w:rsid w:val="00764BFF"/>
    <w:rsid w:val="00767152"/>
    <w:rsid w:val="00785062"/>
    <w:rsid w:val="0079009E"/>
    <w:rsid w:val="0079230B"/>
    <w:rsid w:val="007D2903"/>
    <w:rsid w:val="00841C42"/>
    <w:rsid w:val="008554B1"/>
    <w:rsid w:val="00873F82"/>
    <w:rsid w:val="008945C1"/>
    <w:rsid w:val="00895A04"/>
    <w:rsid w:val="008A12D2"/>
    <w:rsid w:val="008C22D8"/>
    <w:rsid w:val="008C749A"/>
    <w:rsid w:val="008D6ED5"/>
    <w:rsid w:val="008E1302"/>
    <w:rsid w:val="008E2646"/>
    <w:rsid w:val="008F1069"/>
    <w:rsid w:val="008F5962"/>
    <w:rsid w:val="00902E34"/>
    <w:rsid w:val="00910AC7"/>
    <w:rsid w:val="009416C8"/>
    <w:rsid w:val="009429DD"/>
    <w:rsid w:val="00947857"/>
    <w:rsid w:val="00954AAC"/>
    <w:rsid w:val="00974173"/>
    <w:rsid w:val="009825F9"/>
    <w:rsid w:val="00993142"/>
    <w:rsid w:val="009A6B7C"/>
    <w:rsid w:val="009B7C52"/>
    <w:rsid w:val="009E55A2"/>
    <w:rsid w:val="009E6CC5"/>
    <w:rsid w:val="009F66BC"/>
    <w:rsid w:val="00A11B9A"/>
    <w:rsid w:val="00A32F96"/>
    <w:rsid w:val="00A76A8C"/>
    <w:rsid w:val="00A9383C"/>
    <w:rsid w:val="00AA1DC0"/>
    <w:rsid w:val="00AB0D3C"/>
    <w:rsid w:val="00AB11E8"/>
    <w:rsid w:val="00B14877"/>
    <w:rsid w:val="00B52971"/>
    <w:rsid w:val="00B57018"/>
    <w:rsid w:val="00B61380"/>
    <w:rsid w:val="00BB56B4"/>
    <w:rsid w:val="00BB763E"/>
    <w:rsid w:val="00C14287"/>
    <w:rsid w:val="00C35B81"/>
    <w:rsid w:val="00C9298D"/>
    <w:rsid w:val="00C932C0"/>
    <w:rsid w:val="00CB3E51"/>
    <w:rsid w:val="00D306CB"/>
    <w:rsid w:val="00DE4B1D"/>
    <w:rsid w:val="00E06B5F"/>
    <w:rsid w:val="00E07737"/>
    <w:rsid w:val="00E70959"/>
    <w:rsid w:val="00E7511A"/>
    <w:rsid w:val="00EB5A87"/>
    <w:rsid w:val="00EC60A5"/>
    <w:rsid w:val="00EE07C2"/>
    <w:rsid w:val="00F05E33"/>
    <w:rsid w:val="00F108DE"/>
    <w:rsid w:val="00F3243D"/>
    <w:rsid w:val="00F460A9"/>
    <w:rsid w:val="00F63922"/>
    <w:rsid w:val="00F6595E"/>
    <w:rsid w:val="00FA4394"/>
    <w:rsid w:val="00FA6DCF"/>
    <w:rsid w:val="00FB4363"/>
    <w:rsid w:val="00FB59DB"/>
    <w:rsid w:val="00FE7342"/>
    <w:rsid w:val="00FF58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name="heading 5"/>
    <w:lsdException w:qFormat="true" w:unhideWhenUsed="true" w:semiHidden="true" w:name="heading 6"/>
    <w:lsdException w:qFormat="true" w:unhideWhenUsed="true" w:semiHidden="true" w:name="heading 7"/>
    <w:lsdException w:qFormat="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Arial" w:hAnsi="Arial" w:ascii="Arial"/>
      <w:b/>
      <w:sz w:val="22"/>
    </w:rPr>
  </w:style>
  <w:style w:styleId="Naslov5" w:type="paragraph">
    <w:name w:val="heading 5"/>
    <w:basedOn w:val="Normal"/>
    <w:next w:val="Normal"/>
    <w:qFormat/>
    <w:pPr>
      <w:keepNext/>
      <w:ind w:left="720"/>
      <w:jc w:val="both"/>
      <w:outlineLvl w:val="4"/>
    </w:pPr>
    <w:rPr>
      <w:szCs w:val="20"/>
    </w:rPr>
  </w:style>
  <w:style w:styleId="Naslov8" w:type="paragraph">
    <w:name w:val="heading 8"/>
    <w:basedOn w:val="Normal"/>
    <w:next w:val="Normal"/>
    <w:qFormat/>
    <w:pPr>
      <w:keepNext/>
      <w:ind w:firstLine="720"/>
      <w:jc w:val="right"/>
      <w:outlineLvl w:val="7"/>
    </w:pPr>
    <w:rPr>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next w:val="Tijeloteksta-uvlaka3"/>
    <w:pPr>
      <w:overflowPunct w:val="false"/>
      <w:autoSpaceDE w:val="false"/>
      <w:autoSpaceDN w:val="false"/>
      <w:adjustRightInd w:val="false"/>
      <w:ind w:left="142"/>
      <w:jc w:val="both"/>
      <w:textAlignment w:val="baseline"/>
    </w:pPr>
    <w:rPr>
      <w:szCs w:val="20"/>
    </w:rPr>
  </w:style>
  <w:style w:styleId="Tijeloteksta-uvlaka3" w:type="paragraph">
    <w:name w:val="Body Text Indent 3"/>
    <w:aliases w:val=" uvlaka 3,  uvlaka 2"/>
    <w:basedOn w:val="Normal"/>
    <w:pPr>
      <w:spacing w:after="120"/>
      <w:ind w:left="283"/>
    </w:pPr>
    <w:rPr>
      <w:sz w:val="16"/>
      <w:szCs w:val="16"/>
    </w:rPr>
  </w:style>
  <w:style w:styleId="Tijeloteksta-uvlaka2" w:type="paragraph">
    <w:name w:val="Body Text Indent 2"/>
    <w:aliases w:val="  uvlaka 2"/>
    <w:basedOn w:val="Normal"/>
    <w:pPr>
      <w:ind w:firstLine="720"/>
      <w:jc w:val="both"/>
    </w:pPr>
  </w:style>
  <w:style w:styleId="Uvuenotijeloteksta" w:type="paragraph">
    <w:name w:val="Body Text Indent"/>
    <w:basedOn w:val="Normal"/>
    <w:pPr>
      <w:tabs>
        <w:tab w:pos="660" w:val="left"/>
      </w:tabs>
      <w:overflowPunct w:val="false"/>
      <w:autoSpaceDE w:val="false"/>
      <w:autoSpaceDN w:val="false"/>
      <w:adjustRightInd w:val="false"/>
      <w:ind w:firstLine="1134" w:left="-1134"/>
      <w:jc w:val="both"/>
      <w:textAlignment w:val="baseline"/>
    </w:pPr>
    <w:rPr>
      <w:szCs w:val="20"/>
    </w:rPr>
  </w:style>
  <w:style w:customStyle="true" w:styleId="BodyText21" w:type="paragraph">
    <w:name w:val="Body Text 21"/>
    <w:basedOn w:val="Normal"/>
    <w:pPr>
      <w:overflowPunct w:val="false"/>
      <w:autoSpaceDE w:val="false"/>
      <w:autoSpaceDN w:val="false"/>
      <w:adjustRightInd w:val="false"/>
      <w:ind w:firstLine="720"/>
      <w:jc w:val="both"/>
      <w:textAlignment w:val="baseline"/>
    </w:pPr>
    <w:rPr>
      <w:rFonts w:hAnsi="Arial" w:ascii="Arial"/>
      <w:sz w:val="22"/>
      <w:szCs w:val="20"/>
      <w:lang w:val="en-GB"/>
    </w:rPr>
  </w:style>
  <w:style w:styleId="Zaglavlje" w:type="paragraph">
    <w:name w:val="header"/>
    <w:basedOn w:val="Normal"/>
    <w:rsid w:val="000870CB"/>
    <w:pPr>
      <w:tabs>
        <w:tab w:pos="4536" w:val="center"/>
        <w:tab w:pos="9072" w:val="right"/>
      </w:tabs>
    </w:pPr>
  </w:style>
  <w:style w:styleId="Podnoje" w:type="paragraph">
    <w:name w:val="footer"/>
    <w:basedOn w:val="Normal"/>
    <w:rsid w:val="000870CB"/>
    <w:pPr>
      <w:tabs>
        <w:tab w:pos="4536" w:val="center"/>
        <w:tab w:pos="9072" w:val="right"/>
      </w:tabs>
    </w:pPr>
  </w:style>
  <w:style w:styleId="Brojstranice" w:type="character">
    <w:name w:val="page number"/>
    <w:basedOn w:val="Zadanifontodlomka"/>
    <w:rsid w:val="000870CB"/>
  </w:style>
  <w:style w:customStyle="true" w:styleId="TableContents" w:type="paragraph">
    <w:name w:val="Table Contents"/>
    <w:basedOn w:val="Normal"/>
    <w:rsid w:val="00EB5A87"/>
    <w:pPr>
      <w:widowControl w:val="false"/>
      <w:suppressLineNumbers/>
      <w:suppressAutoHyphens/>
      <w:autoSpaceDN w:val="false"/>
      <w:textAlignment w:val="baseline"/>
    </w:pPr>
    <w:rPr>
      <w:rFonts w:cs="Tahoma"/>
      <w:kern w:val="3"/>
    </w:rPr>
  </w:style>
  <w:style w:styleId="Tekstbalonia" w:type="paragraph">
    <w:name w:val="Balloon Text"/>
    <w:basedOn w:val="Normal"/>
    <w:semiHidden/>
    <w:rsid w:val="008C749A"/>
    <w:rPr>
      <w:rFonts w:cs="Tahoma" w:hAnsi="Tahoma" w:ascii="Tahoma"/>
      <w:sz w:val="16"/>
      <w:szCs w:val="16"/>
    </w:rPr>
  </w:style>
  <w:style w:styleId="Tekstrezerviranogmjesta" w:type="character">
    <w:name w:val="Placeholder Text"/>
    <w:basedOn w:val="Zadanifontodlomka"/>
    <w:uiPriority w:val="99"/>
    <w:semiHidden/>
    <w:rsid w:val="001425AD"/>
    <w:rPr>
      <w:color w:val="808080"/>
      <w:bdr w:space="0" w:sz="0" w:color="auto" w:val="none"/>
      <w:shd w:fill="CCFFFF" w:color="auto" w:val="clear"/>
    </w:rPr>
  </w:style>
  <w:style w:customStyle="true" w:styleId="eSPISCCParagraphDefaultFont" w:type="character">
    <w:name w:val="eSPIS_CC_Paragraph Default Font"/>
    <w:basedOn w:val="Zadanifontodlomka"/>
    <w:rsid w:val="001425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25AD"/>
    <w:rPr>
      <w:bdr w:space="0" w:sz="0" w:color="auto" w:val="none"/>
      <w:shd w:fill="FFFFCC" w:color="auto" w:val="clear"/>
      <w:lang w:val="hr-HR"/>
    </w:rPr>
  </w:style>
  <w:style w:customStyle="true" w:styleId="PozadinaSvijetloCrvena" w:type="character">
    <w:name w:val="Pozadina_SvijetloCrvena"/>
    <w:basedOn w:val="eSPISCCParagraphDefaultFont"/>
    <w:rsid w:val="001425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25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lsdException w:name="heading 6" w:qFormat="1" w:semiHidden="1" w:unhideWhenUsed="1"/>
    <w:lsdException w:name="heading 7" w:qFormat="1" w:semiHidden="1" w:unhideWhenUsed="1"/>
    <w:lsdException w:name="heading 8" w:qFormat="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Arial" w:cs="Arial" w:hAnsi="Arial"/>
      <w:b/>
      <w:sz w:val="22"/>
    </w:rPr>
  </w:style>
  <w:style w:styleId="Naslov5" w:type="paragraph">
    <w:name w:val="heading 5"/>
    <w:basedOn w:val="Normal"/>
    <w:next w:val="Normal"/>
    <w:qFormat/>
    <w:pPr>
      <w:keepNext/>
      <w:ind w:left="720"/>
      <w:jc w:val="both"/>
      <w:outlineLvl w:val="4"/>
    </w:pPr>
    <w:rPr>
      <w:szCs w:val="20"/>
    </w:rPr>
  </w:style>
  <w:style w:styleId="Naslov8" w:type="paragraph">
    <w:name w:val="heading 8"/>
    <w:basedOn w:val="Normal"/>
    <w:next w:val="Normal"/>
    <w:qFormat/>
    <w:pPr>
      <w:keepNext/>
      <w:ind w:firstLine="720"/>
      <w:jc w:val="right"/>
      <w:outlineLvl w:val="7"/>
    </w:pPr>
    <w:rPr>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next w:val="Tijeloteksta-uvlaka3"/>
    <w:pPr>
      <w:overflowPunct w:val="0"/>
      <w:autoSpaceDE w:val="0"/>
      <w:autoSpaceDN w:val="0"/>
      <w:adjustRightInd w:val="0"/>
      <w:ind w:left="142"/>
      <w:jc w:val="both"/>
      <w:textAlignment w:val="baseline"/>
    </w:pPr>
    <w:rPr>
      <w:szCs w:val="20"/>
    </w:rPr>
  </w:style>
  <w:style w:styleId="Tijeloteksta-uvlaka3" w:type="paragraph">
    <w:name w:val="Body Text Indent 3"/>
    <w:aliases w:val=" uvlaka 3,  uvlaka 2"/>
    <w:basedOn w:val="Normal"/>
    <w:pPr>
      <w:spacing w:after="120"/>
      <w:ind w:left="283"/>
    </w:pPr>
    <w:rPr>
      <w:sz w:val="16"/>
      <w:szCs w:val="16"/>
    </w:rPr>
  </w:style>
  <w:style w:styleId="Tijeloteksta-uvlaka2" w:type="paragraph">
    <w:name w:val="Body Text Indent 2"/>
    <w:aliases w:val="  uvlaka 2"/>
    <w:basedOn w:val="Normal"/>
    <w:pPr>
      <w:ind w:firstLine="720"/>
      <w:jc w:val="both"/>
    </w:pPr>
  </w:style>
  <w:style w:styleId="Uvuenotijeloteksta" w:type="paragraph">
    <w:name w:val="Body Text Indent"/>
    <w:basedOn w:val="Normal"/>
    <w:pPr>
      <w:tabs>
        <w:tab w:pos="660" w:val="left"/>
      </w:tabs>
      <w:overflowPunct w:val="0"/>
      <w:autoSpaceDE w:val="0"/>
      <w:autoSpaceDN w:val="0"/>
      <w:adjustRightInd w:val="0"/>
      <w:ind w:firstLine="1134" w:left="-1134"/>
      <w:jc w:val="both"/>
      <w:textAlignment w:val="baseline"/>
    </w:pPr>
    <w:rPr>
      <w:szCs w:val="20"/>
    </w:rPr>
  </w:style>
  <w:style w:customStyle="1" w:styleId="BodyText21" w:type="paragraph">
    <w:name w:val="Body Text 21"/>
    <w:basedOn w:val="Normal"/>
    <w:pPr>
      <w:overflowPunct w:val="0"/>
      <w:autoSpaceDE w:val="0"/>
      <w:autoSpaceDN w:val="0"/>
      <w:adjustRightInd w:val="0"/>
      <w:ind w:firstLine="720"/>
      <w:jc w:val="both"/>
      <w:textAlignment w:val="baseline"/>
    </w:pPr>
    <w:rPr>
      <w:rFonts w:ascii="Arial" w:hAnsi="Arial"/>
      <w:sz w:val="22"/>
      <w:szCs w:val="20"/>
      <w:lang w:val="en-GB"/>
    </w:rPr>
  </w:style>
  <w:style w:styleId="Zaglavlje" w:type="paragraph">
    <w:name w:val="header"/>
    <w:basedOn w:val="Normal"/>
    <w:rsid w:val="000870CB"/>
    <w:pPr>
      <w:tabs>
        <w:tab w:pos="4536" w:val="center"/>
        <w:tab w:pos="9072" w:val="right"/>
      </w:tabs>
    </w:pPr>
  </w:style>
  <w:style w:styleId="Podnoje" w:type="paragraph">
    <w:name w:val="footer"/>
    <w:basedOn w:val="Normal"/>
    <w:rsid w:val="000870CB"/>
    <w:pPr>
      <w:tabs>
        <w:tab w:pos="4536" w:val="center"/>
        <w:tab w:pos="9072" w:val="right"/>
      </w:tabs>
    </w:pPr>
  </w:style>
  <w:style w:styleId="Brojstranice" w:type="character">
    <w:name w:val="page number"/>
    <w:basedOn w:val="Zadanifontodlomka"/>
    <w:rsid w:val="000870CB"/>
  </w:style>
  <w:style w:customStyle="1" w:styleId="TableContents" w:type="paragraph">
    <w:name w:val="Table Contents"/>
    <w:basedOn w:val="Normal"/>
    <w:rsid w:val="00EB5A87"/>
    <w:pPr>
      <w:widowControl w:val="0"/>
      <w:suppressLineNumbers/>
      <w:suppressAutoHyphens/>
      <w:autoSpaceDN w:val="0"/>
      <w:textAlignment w:val="baseline"/>
    </w:pPr>
    <w:rPr>
      <w:rFonts w:cs="Tahoma"/>
      <w:kern w:val="3"/>
    </w:rPr>
  </w:style>
  <w:style w:styleId="Tekstbalonia" w:type="paragraph">
    <w:name w:val="Balloon Text"/>
    <w:basedOn w:val="Normal"/>
    <w:semiHidden/>
    <w:rsid w:val="008C749A"/>
    <w:rPr>
      <w:rFonts w:ascii="Tahoma" w:cs="Tahoma" w:hAnsi="Tahoma"/>
      <w:sz w:val="16"/>
      <w:szCs w:val="16"/>
    </w:rPr>
  </w:style>
  <w:style w:styleId="Tekstrezerviranogmjesta" w:type="character">
    <w:name w:val="Placeholder Text"/>
    <w:basedOn w:val="Zadanifontodlomka"/>
    <w:uiPriority w:val="99"/>
    <w:semiHidden/>
    <w:rsid w:val="001425AD"/>
    <w:rPr>
      <w:color w:val="808080"/>
      <w:bdr w:color="auto" w:space="0" w:sz="0" w:val="none"/>
      <w:shd w:color="auto" w:fill="CCFFFF" w:val="clear"/>
    </w:rPr>
  </w:style>
  <w:style w:customStyle="1" w:styleId="eSPISCCParagraphDefaultFont" w:type="character">
    <w:name w:val="eSPIS_CC_Paragraph Default Font"/>
    <w:basedOn w:val="Zadanifontodlomka"/>
    <w:rsid w:val="001425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25AD"/>
    <w:rPr>
      <w:bdr w:color="auto" w:space="0" w:sz="0" w:val="none"/>
      <w:shd w:color="auto" w:fill="FFFFCC" w:val="clear"/>
      <w:lang w:val="hr-HR"/>
    </w:rPr>
  </w:style>
  <w:style w:customStyle="1" w:styleId="PozadinaSvijetloCrvena" w:type="character">
    <w:name w:val="Pozadina_SvijetloCrvena"/>
    <w:basedOn w:val="eSPISCCParagraphDefaultFont"/>
    <w:rsid w:val="001425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25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St-351/2015-22</izvorni_sadrzaj>
    <derivirana_varijabla naziv="DomainObject.Oznaka_1">St-351/2015-22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2015.</izvorni_sadrzaj>
    <derivirana_varijabla naziv="DomainObject.Predmet.DatumOsnivanja_1">18.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St-351/2015</izvorni_sadrzaj>
    <derivirana_varijabla naziv="DomainObject.Predmet.OznakaBroj_1">St-351/2015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ZAGREBAČKI MAGAZIN d.o.o. za proizvodnju trgovinu uvoz-izvoz</izvorni_sadrzaj>
    <derivirana_varijabla naziv="DomainObject.Predmet.ProtustrankaFormated_1">  ZAGREBAČKI MAGAZIN d.o.o. za proizvodnju trgovinu uvoz-izvoz</derivirana_varijabla>
  </DomainObject.Predmet.ProtustrankaFormated>
  <DomainObject.Predmet.ProtustrankaFormatedOIB>
    <izvorni_sadrzaj>  ZAGREBAČKI MAGAZIN d.o.o. za proizvodnju trgovinu uvoz-izvoz, OIB 45471262692</izvorni_sadrzaj>
    <derivirana_varijabla naziv="DomainObject.Predmet.ProtustrankaFormatedOIB_1">  ZAGREBAČKI MAGAZIN d.o.o. za proizvodnju trgovinu uvoz-izvoz, OIB 45471262692</derivirana_varijabla>
  </DomainObject.Predmet.ProtustrankaFormatedOIB>
  <DomainObject.Predmet.ProtustrankaFormatedWithAdress>
    <izvorni_sadrzaj> ZAGREBAČKI MAGAZIN d.o.o. za proizvodnju trgovinu uvoz-izvoz, Ilica 105, 10000 Zagreb</izvorni_sadrzaj>
    <derivirana_varijabla naziv="DomainObject.Predmet.ProtustrankaFormatedWithAdress_1"> ZAGREBAČKI MAGAZIN d.o.o. za proizvodnju trgovinu uvoz-izvoz, Ilica 105, 10000 Zagreb</derivirana_varijabla>
  </DomainObject.Predmet.ProtustrankaFormatedWithAdress>
  <DomainObject.Predmet.ProtustrankaFormatedWithAdressOIB>
    <izvorni_sadrzaj> ZAGREBAČKI MAGAZIN d.o.o. za proizvodnju trgovinu uvoz-izvoz, OIB 45471262692, Ilica 105, 10000 Zagreb</izvorni_sadrzaj>
    <derivirana_varijabla naziv="DomainObject.Predmet.ProtustrankaFormatedWithAdressOIB_1"> ZAGREBAČKI MAGAZIN d.o.o. za proizvodnju trgovinu uvoz-izvoz, OIB 45471262692, Ilica 105, 10000 Zagreb</derivirana_varijabla>
  </DomainObject.Predmet.ProtustrankaFormatedWithAdressOIB>
  <DomainObject.Predmet.ProtustrankaWithAdress>
    <izvorni_sadrzaj>ZAGREBAČKI MAGAZIN d.o.o. za proizvodnju trgovinu uvoz-izvoz Ilica 105, 10000 Zagreb</izvorni_sadrzaj>
    <derivirana_varijabla naziv="DomainObject.Predmet.ProtustrankaWithAdress_1">ZAGREBAČKI MAGAZIN d.o.o. za proizvodnju trgovinu uvoz-izvoz Ilica 105, 10000 Zagreb</derivirana_varijabla>
  </DomainObject.Predmet.ProtustrankaWithAdress>
  <DomainObject.Predmet.ProtustrankaWithAdressOIB>
    <izvorni_sadrzaj>ZAGREBAČKI MAGAZIN d.o.o. za proizvodnju trgovinu uvoz-izvoz, OIB 45471262692, Ilica 105, 10000 Zagreb</izvorni_sadrzaj>
    <derivirana_varijabla naziv="DomainObject.Predmet.ProtustrankaWithAdressOIB_1">ZAGREBAČKI MAGAZIN d.o.o. za proizvodnju trgovinu uvoz-izvoz, OIB 45471262692, Ilica 105, 10000 Zagreb</derivirana_varijabla>
  </DomainObject.Predmet.ProtustrankaWithAdressOIB>
  <DomainObject.Predmet.ProtustrankaNazivFormated>
    <izvorni_sadrzaj>ZAGREBAČKI MAGAZIN d.o.o. za proizvodnju trgovinu uvoz-izvoz</izvorni_sadrzaj>
    <derivirana_varijabla naziv="DomainObject.Predmet.ProtustrankaNazivFormated_1">ZAGREBAČKI MAGAZIN d.o.o. za proizvodnju trgovinu uvoz-izvoz</derivirana_varijabla>
  </DomainObject.Predmet.ProtustrankaNazivFormated>
  <DomainObject.Predmet.ProtustrankaNazivFormatedOIB>
    <izvorni_sadrzaj>ZAGREBAČKI MAGAZIN d.o.o. za proizvodnju trgovinu uvoz-izvoz, OIB 45471262692</izvorni_sadrzaj>
    <derivirana_varijabla naziv="DomainObject.Predmet.ProtustrankaNazivFormatedOIB_1">ZAGREBAČKI MAGAZIN d.o.o. za proizvodnju trgovinu uvoz-izvoz, OIB 45471262692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Đurđica Pavetić zastupanog po punomoćniku Vinka Burundula Tadić; Ivanka Sruk zastupanog po punomoćniku Vinka Burundula Tadić; Nada Šokac zastupanog po punomoćniku Vinka Burundula Tadić; Margareta Novak zastupanog po punomoćniku Vinka Burundula Tadić; Sanja Đumlija zastupanog po punomoćniku Vinka Burundula Tadić; Dragica Jakin zastupanog po punomoćniku Vinka Burundula Tadić; Antonija Koludrović zastupanog po punomoćniku Vinka Burundula Tadić; Tomislav Penezić zastupanog po punomoćniku Vinka Burundula Tadić; Vesna Hlad zastupanog po punomoćniku Vinka Burundula Tadić; Lidija Grujić zastupanog po punomoćniku Vinka Burundula Tadić; Alma Marković zastupanog po punomoćniku Vinka Burundula Tadić; Vesna Lukaček zastupanog po punomoćniku Vinka Burundula Tadić</izvorni_sadrzaj>
    <derivirana_varijabla naziv="DomainObject.Predmet.StrankaFormated_1">  Đurđica Pavetić zastupanog po punomoćniku Vinka Burundula Tadić; Ivanka Sruk zastupanog po punomoćniku Vinka Burundula Tadić; Nada Šokac zastupanog po punomoćniku Vinka Burundula Tadić; Margareta Novak zastupanog po punomoćniku Vinka Burundula Tadić; Sanja Đumlija zastupanog po punomoćniku Vinka Burundula Tadić; Dragica Jakin zastupanog po punomoćniku Vinka Burundula Tadić; Antonija Koludrović zastupanog po punomoćniku Vinka Burundula Tadić; Tomislav Penezić zastupanog po punomoćniku Vinka Burundula Tadić; Vesna Hlad zastupanog po punomoćniku Vinka Burundula Tadić; Lidija Grujić zastupanog po punomoćniku Vinka Burundula Tadić; Alma Marković zastupanog po punomoćniku Vinka Burundula Tadić; Vesna Lukaček zastupanog po punomoćniku Vinka Burundula Tadić</derivirana_varijabla>
  </DomainObject.Predmet.StrankaFormated>
  <DomainObject.Predmet.StrankaFormatedOIB>
    <izvorni_sadrzaj>  Đurđica Pavetić, OIB 26494412918 zastupanog po punomoćniku Vinka Burundula Tadić; Ivanka Sruk, OIB 70055869594 zastupanog po punomoćniku Vinka Burundula Tadić; Nada Šokac, OIB 73305285253 zastupanog po punomoćniku Vinka Burundula Tadić; Margareta Novak, OIB  zastupanog po punomoćniku Vinka Burundula Tadić; Sanja Đumlija, OIB 86718192970 zastupanog po punomoćniku Vinka Burundula Tadić; Dragica Jakin, OIB 53593314075 zastupanog po punomoćniku Vinka Burundula Tadić; Antonija Koludrović, OIB 51598911567 zastupanog po punomoćniku Vinka Burundula Tadić; Tomislav Penezić, OIB 05783244536 zastupanog po punomoćniku Vinka Burundula Tadić; Vesna Hlad, OIB 85953772388 zastupanog po punomoćniku Vinka Burundula Tadić; Lidija Grujić, OIB 63665969379 zastupanog po punomoćniku Vinka Burundula Tadić; Alma Marković, OIB 70212130038 zastupanog po punomoćniku Vinka Burundula Tadić; Vesna Lukaček, OIB 53884704784 zastupanog po punomoćniku Vinka Burundula Tadić</izvorni_sadrzaj>
    <derivirana_varijabla naziv="DomainObject.Predmet.StrankaFormatedOIB_1">  Đurđica Pavetić, OIB 26494412918 zastupanog po punomoćniku Vinka Burundula Tadić; Ivanka Sruk, OIB 70055869594 zastupanog po punomoćniku Vinka Burundula Tadić; Nada Šokac, OIB 73305285253 zastupanog po punomoćniku Vinka Burundula Tadić; Margareta Novak, OIB  zastupanog po punomoćniku Vinka Burundula Tadić; Sanja Đumlija, OIB 86718192970 zastupanog po punomoćniku Vinka Burundula Tadić; Dragica Jakin, OIB 53593314075 zastupanog po punomoćniku Vinka Burundula Tadić; Antonija Koludrović, OIB 51598911567 zastupanog po punomoćniku Vinka Burundula Tadić; Tomislav Penezić, OIB 05783244536 zastupanog po punomoćniku Vinka Burundula Tadić; Vesna Hlad, OIB 85953772388 zastupanog po punomoćniku Vinka Burundula Tadić; Lidija Grujić, OIB 63665969379 zastupanog po punomoćniku Vinka Burundula Tadić; Alma Marković, OIB 70212130038 zastupanog po punomoćniku Vinka Burundula Tadić; Vesna Lukaček, OIB 53884704784 zastupanog po punomoćniku Vinka Burundula Tadić</derivirana_varijabla>
  </DomainObject.Predmet.StrankaFormatedOIB>
  <DomainObject.Predmet.StrankaFormatedWithAdress>
    <izvorni_sadrzaj> Đurđica Pavetić, Treščak 19, 10000 Zagreb zastupanog po punomoćniku Vinka Burundula Tadić; Ivanka Sruk, Sruki 81, 10000 Zagreb zastupanog po punomoćniku Vinka Burundula Tadić; Nada Šokac, Utinjska 25, 10000 Zagreb zastupanog po punomoćniku Vinka Burundula Tadić; Margareta Novak, Drage Gervaisa 6, 10000 Zagreb zastupanog po punomoćniku Vinka Burundula Tadić; Sanja Đumlija, Novačka Cesta 41, 10431 Novaki zastupanog po punomoćniku Vinka Burundula Tadić; Dragica Jakin, Rastočka 26, 10000 Zagreb zastupanog po punomoćniku Vinka Burundula Tadić; Antonija Koludrović, Jarun 43, 10000 Zagreb zastupanog po punomoćniku Vinka Burundula Tadić; Tomislav Penezić, Ilica 92, 10000 Zagreb zastupanog po punomoćniku Vinka Burundula Tadić; Vesna Hlad, Primišljanska 11, 10000 Zagreb zastupanog po punomoćniku Vinka Burundula Tadić; Lidija Grujić, Vranička 18, 10000 Zagreb zastupanog po punomoćniku Vinka Burundula Tadić; Alma Marković, Vii.ravnice 15, 10000 Zagreb zastupanog po punomoćniku Vinka Burundula Tadić; Vesna Lukaček, Slavka Kolara 80, 10370 Obedišće Ježevsko zastupanog po punomoćniku Vinka Burundula Tadić</izvorni_sadrzaj>
    <derivirana_varijabla naziv="DomainObject.Predmet.StrankaFormatedWithAdress_1"> Đurđica Pavetić, Treščak 19, 10000 Zagreb zastupanog po punomoćniku Vinka Burundula Tadić; Ivanka Sruk, Sruki 81, 10000 Zagreb zastupanog po punomoćniku Vinka Burundula Tadić; Nada Šokac, Utinjska 25, 10000 Zagreb zastupanog po punomoćniku Vinka Burundula Tadić; Margareta Novak, Drage Gervaisa 6, 10000 Zagreb zastupanog po punomoćniku Vinka Burundula Tadić; Sanja Đumlija, Novačka Cesta 41, 10431 Novaki zastupanog po punomoćniku Vinka Burundula Tadić; Dragica Jakin, Rastočka 26, 10000 Zagreb zastupanog po punomoćniku Vinka Burundula Tadić; Antonija Koludrović, Jarun 43, 10000 Zagreb zastupanog po punomoćniku Vinka Burundula Tadić; Tomislav Penezić, Ilica 92, 10000 Zagreb zastupanog po punomoćniku Vinka Burundula Tadić; Vesna Hlad, Primišljanska 11, 10000 Zagreb zastupanog po punomoćniku Vinka Burundula Tadić; Lidija Grujić, Vranička 18, 10000 Zagreb zastupanog po punomoćniku Vinka Burundula Tadić; Alma Marković, Vii.ravnice 15, 10000 Zagreb zastupanog po punomoćniku Vinka Burundula Tadić; Vesna Lukaček, Slavka Kolara 80, 10370 Obedišće Ježevsko zastupanog po punomoćniku Vinka Burundula Tadić</derivirana_varijabla>
  </DomainObject.Predmet.StrankaFormatedWithAdress>
  <DomainObject.Predmet.StrankaFormatedWithAdressOIB>
    <izvorni_sadrzaj> Đurđica Pavetić, OIB 26494412918, Treščak 19, 10000 Zagreb zastupanog po punomoćniku Vinka Burundula Tadić; Ivanka Sruk, OIB 70055869594, Sruki 81, 10000 Zagreb zastupanog po punomoćniku Vinka Burundula Tadić; Nada Šokac, OIB 73305285253, Utinjska 25, 10000 Zagreb zastupanog po punomoćniku Vinka Burundula Tadić; Margareta Novak, OIB , Drage Gervaisa 6, 10000 Zagreb zastupanog po punomoćniku Vinka Burundula Tadić; Sanja Đumlija, OIB 86718192970, Novačka Cesta 41, 10431 Novaki zastupanog po punomoćniku Vinka Burundula Tadić; Dragica Jakin, OIB 53593314075, Rastočka 26, 10000 Zagreb zastupanog po punomoćniku Vinka Burundula Tadić; Antonija Koludrović, OIB 51598911567, Jarun 43, 10000 Zagreb zastupanog po punomoćniku Vinka Burundula Tadić; Tomislav Penezić, OIB 05783244536, Ilica 92, 10000 Zagreb zastupanog po punomoćniku Vinka Burundula Tadić; Vesna Hlad, OIB 85953772388, Primišljanska 11, 10000 Zagreb zastupanog po punomoćniku Vinka Burundula Tadić; Lidija Grujić, OIB 63665969379, Vranička 18, 10000 Zagreb zastupanog po punomoćniku Vinka Burundula Tadić; Alma Marković, OIB 70212130038, Vii.ravnice 15, 10000 Zagreb zastupanog po punomoćniku Vinka Burundula Tadić; Vesna Lukaček, OIB 53884704784, Slavka Kolara 80, 10370 Obedišće Ježevsko zastupanog po punomoćniku Vinka Burundula Tadić</izvorni_sadrzaj>
    <derivirana_varijabla naziv="DomainObject.Predmet.StrankaFormatedWithAdressOIB_1"> Đurđica Pavetić, OIB 26494412918, Treščak 19, 10000 Zagreb zastupanog po punomoćniku Vinka Burundula Tadić; Ivanka Sruk, OIB 70055869594, Sruki 81, 10000 Zagreb zastupanog po punomoćniku Vinka Burundula Tadić; Nada Šokac, OIB 73305285253, Utinjska 25, 10000 Zagreb zastupanog po punomoćniku Vinka Burundula Tadić; Margareta Novak, OIB , Drage Gervaisa 6, 10000 Zagreb zastupanog po punomoćniku Vinka Burundula Tadić; Sanja Đumlija, OIB 86718192970, Novačka Cesta 41, 10431 Novaki zastupanog po punomoćniku Vinka Burundula Tadić; Dragica Jakin, OIB 53593314075, Rastočka 26, 10000 Zagreb zastupanog po punomoćniku Vinka Burundula Tadić; Antonija Koludrović, OIB 51598911567, Jarun 43, 10000 Zagreb zastupanog po punomoćniku Vinka Burundula Tadić; Tomislav Penezić, OIB 05783244536, Ilica 92, 10000 Zagreb zastupanog po punomoćniku Vinka Burundula Tadić; Vesna Hlad, OIB 85953772388, Primišljanska 11, 10000 Zagreb zastupanog po punomoćniku Vinka Burundula Tadić; Lidija Grujić, OIB 63665969379, Vranička 18, 10000 Zagreb zastupanog po punomoćniku Vinka Burundula Tadić; Alma Marković, OIB 70212130038, Vii.ravnice 15, 10000 Zagreb zastupanog po punomoćniku Vinka Burundula Tadić; Vesna Lukaček, OIB 53884704784, Slavka Kolara 80, 10370 Obedišće Ježevsko zastupanog po punomoćniku Vinka Burundula Tadić</derivirana_varijabla>
  </DomainObject.Predmet.StrankaFormatedWithAdressOIB>
  <DomainObject.Predmet.StrankaWithAdress>
    <izvorni_sadrzaj>Đurđica Pavetić Treščak 19,10000 Zagreb,Ivanka Sruk Sruki 81,10000 Zagreb,Nada Šokac Utinjska 25,10000 Zagreb,Margareta Novak Drage Gervaisa 6,10000 Zagreb,Sanja Đumlija Novačka Cesta 41,10431 Novaki,Dragica Jakin Rastočka 26,10000 Zagreb,Antonija Koludrović Jarun 43,10000 Zagreb,Tomislav Penezić Ilica 92,10000 Zagreb,Vesna Hlad Primišljanska 11,10000 Zagreb,Lidija Grujić Vranička 18,10000 Zagreb,Alma Marković Vii.ravnice 15,10000 Zagreb,Vesna Lukaček Slavka Kolara 80,10370 Obedišće Ježevsko</izvorni_sadrzaj>
    <derivirana_varijabla naziv="DomainObject.Predmet.StrankaWithAdress_1">Đurđica Pavetić Treščak 19,10000 Zagreb,Ivanka Sruk Sruki 81,10000 Zagreb,Nada Šokac Utinjska 25,10000 Zagreb,Margareta Novak Drage Gervaisa 6,10000 Zagreb,Sanja Đumlija Novačka Cesta 41,10431 Novaki,Dragica Jakin Rastočka 26,10000 Zagreb,Antonija Koludrović Jarun 43,10000 Zagreb,Tomislav Penezić Ilica 92,10000 Zagreb,Vesna Hlad Primišljanska 11,10000 Zagreb,Lidija Grujić Vranička 18,10000 Zagreb,Alma Marković Vii.ravnice 15,10000 Zagreb,Vesna Lukaček Slavka Kolara 80,10370 Obedišće Ježevsko</derivirana_varijabla>
  </DomainObject.Predmet.StrankaWithAdress>
  <DomainObject.Predmet.StrankaWithAdressOIB>
    <izvorni_sadrzaj>Đurđica Pavetić, OIB 26494412918, Treščak 19,10000 Zagreb,Ivanka Sruk, OIB 70055869594, Sruki 81,10000 Zagreb,Nada Šokac, OIB 73305285253, Utinjska 25,10000 Zagreb,Margareta Novak, OIB , Drage Gervaisa 6,10000 Zagreb,Sanja Đumlija, OIB 86718192970, Novačka Cesta 41,10431 Novaki,Dragica Jakin, OIB 53593314075, Rastočka 26,10000 Zagreb,Antonija Koludrović, OIB 51598911567, Jarun 43,10000 Zagreb,Tomislav Penezić, OIB 05783244536, Ilica 92,10000 Zagreb,Vesna Hlad, OIB 85953772388, Primišljanska 11,10000 Zagreb,Lidija Grujić, OIB 63665969379, Vranička 18,10000 Zagreb,Alma Marković, OIB 70212130038, Vii.ravnice 15,10000 Zagreb,Vesna Lukaček, OIB 53884704784, Slavka Kolara 80,10370 Obedišće Ježevsko</izvorni_sadrzaj>
    <derivirana_varijabla naziv="DomainObject.Predmet.StrankaWithAdressOIB_1">Đurđica Pavetić, OIB 26494412918, Treščak 19,10000 Zagreb,Ivanka Sruk, OIB 70055869594, Sruki 81,10000 Zagreb,Nada Šokac, OIB 73305285253, Utinjska 25,10000 Zagreb,Margareta Novak, OIB , Drage Gervaisa 6,10000 Zagreb,Sanja Đumlija, OIB 86718192970, Novačka Cesta 41,10431 Novaki,Dragica Jakin, OIB 53593314075, Rastočka 26,10000 Zagreb,Antonija Koludrović, OIB 51598911567, Jarun 43,10000 Zagreb,Tomislav Penezić, OIB 05783244536, Ilica 92,10000 Zagreb,Vesna Hlad, OIB 85953772388, Primišljanska 11,10000 Zagreb,Lidija Grujić, OIB 63665969379, Vranička 18,10000 Zagreb,Alma Marković, OIB 70212130038, Vii.ravnice 15,10000 Zagreb,Vesna Lukaček, OIB 53884704784, Slavka Kolara 80,10370 Obedišće Ježevsko</derivirana_varijabla>
  </DomainObject.Predmet.StrankaWithAdressOIB>
  <DomainObject.Predmet.StrankaNazivFormated>
    <izvorni_sadrzaj>Đurđica Pavetić,Ivanka Sruk,Nada Šokac,Margareta Novak,Sanja Đumlija,Dragica Jakin,Antonija Koludrović,Tomislav Penezić,Vesna Hlad,Lidija Grujić,Alma Marković,Vesna Lukaček</izvorni_sadrzaj>
    <derivirana_varijabla naziv="DomainObject.Predmet.StrankaNazivFormated_1">Đurđica Pavetić,Ivanka Sruk,Nada Šokac,Margareta Novak,Sanja Đumlija,Dragica Jakin,Antonija Koludrović,Tomislav Penezić,Vesna Hlad,Lidija Grujić,Alma Marković,Vesna Lukaček</derivirana_varijabla>
  </DomainObject.Predmet.StrankaNazivFormated>
  <DomainObject.Predmet.StrankaNazivFormatedOIB>
    <izvorni_sadrzaj>Đurđica Pavetić, OIB 26494412918,Ivanka Sruk, OIB 70055869594,Nada Šokac, OIB 73305285253,Margareta Novak, OIB ,Sanja Đumlija, OIB 86718192970,Dragica Jakin, OIB 53593314075,Antonija Koludrović, OIB 51598911567,Tomislav Penezić, OIB 05783244536,Vesna Hlad, OIB 85953772388,Lidija Grujić, OIB 63665969379,Alma Marković, OIB 70212130038,Vesna Lukaček, OIB 53884704784</izvorni_sadrzaj>
    <derivirana_varijabla naziv="DomainObject.Predmet.StrankaNazivFormatedOIB_1">Đurđica Pavetić, OIB 26494412918,Ivanka Sruk, OIB 70055869594,Nada Šokac, OIB 73305285253,Margareta Novak, OIB ,Sanja Đumlija, OIB 86718192970,Dragica Jakin, OIB 53593314075,Antonija Koludrović, OIB 51598911567,Tomislav Penezić, OIB 05783244536,Vesna Hlad, OIB 85953772388,Lidija Grujić, OIB 63665969379,Alma Marković, OIB 70212130038,Vesna Lukaček, OIB 53884704784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Đurđica Pavetić zastupanog po punomoćniku Vinka Burundula Tadić</item>
      <item>Ivanka Sruk zastupanog po punomoćniku Vinka Burundula Tadić</item>
      <item>Nada Šokac zastupanog po punomoćniku Vinka Burundula Tadić</item>
      <item>Margareta Novak zastupanog po punomoćniku Vinka Burundula Tadić</item>
      <item>Sanja Đumlija zastupanog po punomoćniku Vinka Burundula Tadić</item>
      <item>Dragica Jakin zastupanog po punomoćniku Vinka Burundula Tadić</item>
      <item>Antonija Koludrović zastupanog po punomoćniku Vinka Burundula Tadić</item>
      <item>Tomislav Penezić zastupanog po punomoćniku Vinka Burundula Tadić</item>
      <item>Vesna Hlad zastupanog po punomoćniku Vinka Burundula Tadić</item>
      <item>Lidija Grujić zastupanog po punomoćniku Vinka Burundula Tadić</item>
      <item>Alma Marković zastupanog po punomoćniku Vinka Burundula Tadić</item>
      <item>Vesna Lukaček zastupanog po punomoćniku Vinka Burundula Tadić</item>
    </izvorni_sadrzaj>
    <derivirana_varijabla naziv="DomainObject.Predmet.StrankaListFormated_1">
      <item>Đurđica Pavetić zastupanog po punomoćniku Vinka Burundula Tadić</item>
      <item>Ivanka Sruk zastupanog po punomoćniku Vinka Burundula Tadić</item>
      <item>Nada Šokac zastupanog po punomoćniku Vinka Burundula Tadić</item>
      <item>Margareta Novak zastupanog po punomoćniku Vinka Burundula Tadić</item>
      <item>Sanja Đumlija zastupanog po punomoćniku Vinka Burundula Tadić</item>
      <item>Dragica Jakin zastupanog po punomoćniku Vinka Burundula Tadić</item>
      <item>Antonija Koludrović zastupanog po punomoćniku Vinka Burundula Tadić</item>
      <item>Tomislav Penezić zastupanog po punomoćniku Vinka Burundula Tadić</item>
      <item>Vesna Hlad zastupanog po punomoćniku Vinka Burundula Tadić</item>
      <item>Lidija Grujić zastupanog po punomoćniku Vinka Burundula Tadić</item>
      <item>Alma Marković zastupanog po punomoćniku Vinka Burundula Tadić</item>
      <item>Vesna Lukaček zastupanog po punomoćniku Vinka Burundula Tadić</item>
    </derivirana_varijabla>
  </DomainObject.Predmet.StrankaListFormated>
  <DomainObject.Predmet.StrankaListFormatedOIB>
    <izvorni_sadrzaj>
      <item>Đurđica Pavetić, OIB 26494412918 zastupanog po punomoćniku Vinka Burundula Tadić</item>
      <item>Ivanka Sruk, OIB 70055869594 zastupanog po punomoćniku Vinka Burundula Tadić</item>
      <item>Nada Šokac, OIB 73305285253 zastupanog po punomoćniku Vinka Burundula Tadić</item>
      <item>Margareta Novak, OIB  zastupanog po punomoćniku Vinka Burundula Tadić</item>
      <item>Sanja Đumlija, OIB 86718192970 zastupanog po punomoćniku Vinka Burundula Tadić</item>
      <item>Dragica Jakin, OIB 53593314075 zastupanog po punomoćniku Vinka Burundula Tadić</item>
      <item>Antonija Koludrović, OIB 51598911567 zastupanog po punomoćniku Vinka Burundula Tadić</item>
      <item>Tomislav Penezić, OIB 05783244536 zastupanog po punomoćniku Vinka Burundula Tadić</item>
      <item>Vesna Hlad, OIB 85953772388 zastupanog po punomoćniku Vinka Burundula Tadić</item>
      <item>Lidija Grujić, OIB 63665969379 zastupanog po punomoćniku Vinka Burundula Tadić</item>
      <item>Alma Marković, OIB 70212130038 zastupanog po punomoćniku Vinka Burundula Tadić</item>
      <item>Vesna Lukaček, OIB 53884704784 zastupanog po punomoćniku Vinka Burundula Tadić</item>
    </izvorni_sadrzaj>
    <derivirana_varijabla naziv="DomainObject.Predmet.StrankaListFormatedOIB_1">
      <item>Đurđica Pavetić, OIB 26494412918 zastupanog po punomoćniku Vinka Burundula Tadić</item>
      <item>Ivanka Sruk, OIB 70055869594 zastupanog po punomoćniku Vinka Burundula Tadić</item>
      <item>Nada Šokac, OIB 73305285253 zastupanog po punomoćniku Vinka Burundula Tadić</item>
      <item>Margareta Novak, OIB  zastupanog po punomoćniku Vinka Burundula Tadić</item>
      <item>Sanja Đumlija, OIB 86718192970 zastupanog po punomoćniku Vinka Burundula Tadić</item>
      <item>Dragica Jakin, OIB 53593314075 zastupanog po punomoćniku Vinka Burundula Tadić</item>
      <item>Antonija Koludrović, OIB 51598911567 zastupanog po punomoćniku Vinka Burundula Tadić</item>
      <item>Tomislav Penezić, OIB 05783244536 zastupanog po punomoćniku Vinka Burundula Tadić</item>
      <item>Vesna Hlad, OIB 85953772388 zastupanog po punomoćniku Vinka Burundula Tadić</item>
      <item>Lidija Grujić, OIB 63665969379 zastupanog po punomoćniku Vinka Burundula Tadić</item>
      <item>Alma Marković, OIB 70212130038 zastupanog po punomoćniku Vinka Burundula Tadić</item>
      <item>Vesna Lukaček, OIB 53884704784 zastupanog po punomoćniku Vinka Burundula Tadić</item>
    </derivirana_varijabla>
  </DomainObject.Predmet.StrankaListFormatedOIB>
  <DomainObject.Predmet.StrankaListFormatedWithAdress>
    <izvorni_sadrzaj>
      <item>Đurđica Pavetić, Treščak 19, 10000 Zagreb zastupanog po punomoćniku Vinka Burundula Tadić</item>
      <item>Ivanka Sruk, Sruki 81, 10000 Zagreb zastupanog po punomoćniku Vinka Burundula Tadić</item>
      <item>Nada Šokac, Utinjska 25, 10000 Zagreb zastupanog po punomoćniku Vinka Burundula Tadić</item>
      <item>Margareta Novak, Drage Gervaisa 6, 10000 Zagreb zastupanog po punomoćniku Vinka Burundula Tadić</item>
      <item>Sanja Đumlija, Novačka Cesta 41, 10431 Novaki zastupanog po punomoćniku Vinka Burundula Tadić</item>
      <item>Dragica Jakin, Rastočka 26, 10000 Zagreb zastupanog po punomoćniku Vinka Burundula Tadić</item>
      <item>Antonija Koludrović, Jarun 43, 10000 Zagreb zastupanog po punomoćniku Vinka Burundula Tadić</item>
      <item>Tomislav Penezić, Ilica 92, 10000 Zagreb zastupanog po punomoćniku Vinka Burundula Tadić</item>
      <item>Vesna Hlad, Primišljanska 11, 10000 Zagreb zastupanog po punomoćniku Vinka Burundula Tadić</item>
      <item>Lidija Grujić, Vranička 18, 10000 Zagreb zastupanog po punomoćniku Vinka Burundula Tadić</item>
      <item>Alma Marković, Vii.ravnice 15, 10000 Zagreb zastupanog po punomoćniku Vinka Burundula Tadić</item>
      <item>Vesna Lukaček, Slavka Kolara 80, 10370 Obedišće Ježevsko zastupanog po punomoćniku Vinka Burundula Tadić</item>
    </izvorni_sadrzaj>
    <derivirana_varijabla naziv="DomainObject.Predmet.StrankaListFormatedWithAdress_1">
      <item>Đurđica Pavetić, Treščak 19, 10000 Zagreb zastupanog po punomoćniku Vinka Burundula Tadić</item>
      <item>Ivanka Sruk, Sruki 81, 10000 Zagreb zastupanog po punomoćniku Vinka Burundula Tadić</item>
      <item>Nada Šokac, Utinjska 25, 10000 Zagreb zastupanog po punomoćniku Vinka Burundula Tadić</item>
      <item>Margareta Novak, Drage Gervaisa 6, 10000 Zagreb zastupanog po punomoćniku Vinka Burundula Tadić</item>
      <item>Sanja Đumlija, Novačka Cesta 41, 10431 Novaki zastupanog po punomoćniku Vinka Burundula Tadić</item>
      <item>Dragica Jakin, Rastočka 26, 10000 Zagreb zastupanog po punomoćniku Vinka Burundula Tadić</item>
      <item>Antonija Koludrović, Jarun 43, 10000 Zagreb zastupanog po punomoćniku Vinka Burundula Tadić</item>
      <item>Tomislav Penezić, Ilica 92, 10000 Zagreb zastupanog po punomoćniku Vinka Burundula Tadić</item>
      <item>Vesna Hlad, Primišljanska 11, 10000 Zagreb zastupanog po punomoćniku Vinka Burundula Tadić</item>
      <item>Lidija Grujić, Vranička 18, 10000 Zagreb zastupanog po punomoćniku Vinka Burundula Tadić</item>
      <item>Alma Marković, Vii.ravnice 15, 10000 Zagreb zastupanog po punomoćniku Vinka Burundula Tadić</item>
      <item>Vesna Lukaček, Slavka Kolara 80, 10370 Obedišće Ježevsko zastupanog po punomoćniku Vinka Burundula Tadić</item>
    </derivirana_varijabla>
  </DomainObject.Predmet.StrankaListFormatedWithAdress>
  <DomainObject.Predmet.StrankaListFormatedWithAdressOIB>
    <izvorni_sadrzaj>
      <item>Đurđica Pavetić, OIB 26494412918, Treščak 19, 10000 Zagreb zastupanog po punomoćniku Vinka Burundula Tadić</item>
      <item>Ivanka Sruk, OIB 70055869594, Sruki 81, 10000 Zagreb zastupanog po punomoćniku Vinka Burundula Tadić</item>
      <item>Nada Šokac, OIB 73305285253, Utinjska 25, 10000 Zagreb zastupanog po punomoćniku Vinka Burundula Tadić</item>
      <item>Margareta Novak, OIB , Drage Gervaisa 6, 10000 Zagreb zastupanog po punomoćniku Vinka Burundula Tadić</item>
      <item>Sanja Đumlija, OIB 86718192970, Novačka Cesta 41, 10431 Novaki zastupanog po punomoćniku Vinka Burundula Tadić</item>
      <item>Dragica Jakin, OIB 53593314075, Rastočka 26, 10000 Zagreb zastupanog po punomoćniku Vinka Burundula Tadić</item>
      <item>Antonija Koludrović, OIB 51598911567, Jarun 43, 10000 Zagreb zastupanog po punomoćniku Vinka Burundula Tadić</item>
      <item>Tomislav Penezić, OIB 05783244536, Ilica 92, 10000 Zagreb zastupanog po punomoćniku Vinka Burundula Tadić</item>
      <item>Vesna Hlad, OIB 85953772388, Primišljanska 11, 10000 Zagreb zastupanog po punomoćniku Vinka Burundula Tadić</item>
      <item>Lidija Grujić, OIB 63665969379, Vranička 18, 10000 Zagreb zastupanog po punomoćniku Vinka Burundula Tadić</item>
      <item>Alma Marković, OIB 70212130038, Vii.ravnice 15, 10000 Zagreb zastupanog po punomoćniku Vinka Burundula Tadić</item>
      <item>Vesna Lukaček, OIB 53884704784, Slavka Kolara 80, 10370 Obedišće Ježevsko zastupanog po punomoćniku Vinka Burundula Tadić</item>
    </izvorni_sadrzaj>
    <derivirana_varijabla naziv="DomainObject.Predmet.StrankaListFormatedWithAdressOIB_1">
      <item>Đurđica Pavetić, OIB 26494412918, Treščak 19, 10000 Zagreb zastupanog po punomoćniku Vinka Burundula Tadić</item>
      <item>Ivanka Sruk, OIB 70055869594, Sruki 81, 10000 Zagreb zastupanog po punomoćniku Vinka Burundula Tadić</item>
      <item>Nada Šokac, OIB 73305285253, Utinjska 25, 10000 Zagreb zastupanog po punomoćniku Vinka Burundula Tadić</item>
      <item>Margareta Novak, OIB , Drage Gervaisa 6, 10000 Zagreb zastupanog po punomoćniku Vinka Burundula Tadić</item>
      <item>Sanja Đumlija, OIB 86718192970, Novačka Cesta 41, 10431 Novaki zastupanog po punomoćniku Vinka Burundula Tadić</item>
      <item>Dragica Jakin, OIB 53593314075, Rastočka 26, 10000 Zagreb zastupanog po punomoćniku Vinka Burundula Tadić</item>
      <item>Antonija Koludrović, OIB 51598911567, Jarun 43, 10000 Zagreb zastupanog po punomoćniku Vinka Burundula Tadić</item>
      <item>Tomislav Penezić, OIB 05783244536, Ilica 92, 10000 Zagreb zastupanog po punomoćniku Vinka Burundula Tadić</item>
      <item>Vesna Hlad, OIB 85953772388, Primišljanska 11, 10000 Zagreb zastupanog po punomoćniku Vinka Burundula Tadić</item>
      <item>Lidija Grujić, OIB 63665969379, Vranička 18, 10000 Zagreb zastupanog po punomoćniku Vinka Burundula Tadić</item>
      <item>Alma Marković, OIB 70212130038, Vii.ravnice 15, 10000 Zagreb zastupanog po punomoćniku Vinka Burundula Tadić</item>
      <item>Vesna Lukaček, OIB 53884704784, Slavka Kolara 80, 10370 Obedišće Ježevsko zastupanog po punomoćniku Vinka Burundula Tadić</item>
    </derivirana_varijabla>
  </DomainObject.Predmet.StrankaListFormatedWithAdressOIB>
  <DomainObject.Predmet.StrankaListNazivFormated>
    <izvorni_sadrzaj>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zvorni_sadrzaj>
    <derivirana_varijabla naziv="DomainObject.Predmet.StrankaListNazivFormated_1">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derivirana_varijabla>
  </DomainObject.Predmet.StrankaListNazivFormated>
  <DomainObject.Predmet.StrankaListNazivFormatedOIB>
    <izvorni_sadrzaj>
      <item>Đurđica Pavetić, OIB 26494412918</item>
      <item>Ivanka Sruk, OIB 70055869594</item>
      <item>Nada Šokac, OIB 73305285253</item>
      <item>Margareta Novak, OIB </item>
      <item>Sanja Đumlija, OIB 86718192970</item>
      <item>Dragica Jakin, OIB 53593314075</item>
      <item>Antonija Koludrović, OIB 51598911567</item>
      <item>Tomislav Penezić, OIB 05783244536</item>
      <item>Vesna Hlad, OIB 85953772388</item>
      <item>Lidija Grujić, OIB 63665969379</item>
      <item>Alma Marković, OIB 70212130038</item>
      <item>Vesna Lukaček, OIB 53884704784</item>
    </izvorni_sadrzaj>
    <derivirana_varijabla naziv="DomainObject.Predmet.StrankaListNazivFormatedOIB_1">
      <item>Đurđica Pavetić, OIB 26494412918</item>
      <item>Ivanka Sruk, OIB 70055869594</item>
      <item>Nada Šokac, OIB 73305285253</item>
      <item>Margareta Novak, OIB </item>
      <item>Sanja Đumlija, OIB 86718192970</item>
      <item>Dragica Jakin, OIB 53593314075</item>
      <item>Antonija Koludrović, OIB 51598911567</item>
      <item>Tomislav Penezić, OIB 05783244536</item>
      <item>Vesna Hlad, OIB 85953772388</item>
      <item>Lidija Grujić, OIB 63665969379</item>
      <item>Alma Marković, OIB 70212130038</item>
      <item>Vesna Lukaček, OIB 53884704784</item>
    </derivirana_varijabla>
  </DomainObject.Predmet.StrankaListNazivFormatedOIB>
  <DomainObject.Predmet.ProtuStrankaListFormated>
    <izvorni_sadrzaj>
      <item>ZAGREBAČKI MAGAZIN d.o.o. za proizvodnju trgovinu uvoz-izvoz</item>
    </izvorni_sadrzaj>
    <derivirana_varijabla naziv="DomainObject.Predmet.ProtuStrankaListFormated_1">
      <item>ZAGREBAČKI MAGAZIN d.o.o. za proizvodnju trgovinu uvoz-izvoz</item>
    </derivirana_varijabla>
  </DomainObject.Predmet.ProtuStrankaListFormated>
  <DomainObject.Predmet.ProtuStrankaListFormatedOIB>
    <izvorni_sadrzaj>
      <item>ZAGREBAČKI MAGAZIN d.o.o. za proizvodnju trgovinu uvoz-izvoz, OIB 45471262692</item>
    </izvorni_sadrzaj>
    <derivirana_varijabla naziv="DomainObject.Predmet.ProtuStrankaListFormatedOIB_1">
      <item>ZAGREBAČKI MAGAZIN d.o.o. za proizvodnju trgovinu uvoz-izvoz, OIB 45471262692</item>
    </derivirana_varijabla>
  </DomainObject.Predmet.ProtuStrankaListFormatedOIB>
  <DomainObject.Predmet.ProtuStrankaListFormatedWithAdress>
    <izvorni_sadrzaj>
      <item>ZAGREBAČKI MAGAZIN d.o.o. za proizvodnju trgovinu uvoz-izvoz, Ilica 105, 10000 Zagreb</item>
    </izvorni_sadrzaj>
    <derivirana_varijabla naziv="DomainObject.Predmet.ProtuStrankaListFormatedWithAdress_1">
      <item>ZAGREBAČKI MAGAZIN d.o.o. za proizvodnju trgovinu uvoz-izvoz, Ilica 105, 10000 Zagreb</item>
    </derivirana_varijabla>
  </DomainObject.Predmet.ProtuStrankaListFormatedWithAdress>
  <DomainObject.Predmet.ProtuStrankaListFormatedWithAdressOIB>
    <izvorni_sadrzaj>
      <item>ZAGREBAČKI MAGAZIN d.o.o. za proizvodnju trgovinu uvoz-izvoz, OIB 45471262692, Ilica 105, 10000 Zagreb</item>
    </izvorni_sadrzaj>
    <derivirana_varijabla naziv="DomainObject.Predmet.ProtuStrankaListFormatedWithAdressOIB_1">
      <item>ZAGREBAČKI MAGAZIN d.o.o. za proizvodnju trgovinu uvoz-izvoz, OIB 45471262692, Ilica 105, 10000 Zagreb</item>
    </derivirana_varijabla>
  </DomainObject.Predmet.ProtuStrankaListFormatedWithAdressOIB>
  <DomainObject.Predmet.ProtuStrankaListNazivFormated>
    <izvorni_sadrzaj>
      <item>ZAGREBAČKI MAGAZIN d.o.o. za proizvodnju trgovinu uvoz-izvoz</item>
    </izvorni_sadrzaj>
    <derivirana_varijabla naziv="DomainObject.Predmet.ProtuStrankaListNazivFormated_1">
      <item>ZAGREBAČKI MAGAZIN d.o.o. za proizvodnju trgovinu uvoz-izvoz</item>
    </derivirana_varijabla>
  </DomainObject.Predmet.ProtuStrankaListNazivFormated>
  <DomainObject.Predmet.ProtuStrankaListNazivFormatedOIB>
    <izvorni_sadrzaj>
      <item>ZAGREBAČKI MAGAZIN d.o.o. za proizvodnju trgovinu uvoz-izvoz, OIB 45471262692</item>
    </izvorni_sadrzaj>
    <derivirana_varijabla naziv="DomainObject.Predmet.ProtuStrankaListNazivFormatedOIB_1">
      <item>ZAGREBAČKI MAGAZIN d.o.o. za proizvodnju trgovinu uvoz-izvoz, OIB 45471262692</item>
    </derivirana_varijabla>
  </DomainObject.Predmet.ProtuStrankaListNazivFormatedOIB>
  <DomainObject.Predmet.OstaliListFormated>
    <izvorni_sadrzaj>
      <item>Vinka Burundula Tadić punomoćnik sudionika u postupku Margareta Novak; Antonija Koludrović; Ivanka Sruk; Lidija Grujić; Đurđica Pavetić; Alma Marković; Vesna Lukaček; Nada Šokac; Vesna Hlad; Dragica Jakin; Sanja Đumlija; Tomislav Penezić</item>
      <item>MARIO BREZAK</item>
      <item>Mato Čičak</item>
    </izvorni_sadrzaj>
    <derivirana_varijabla naziv="DomainObject.Predmet.OstaliListFormated_1">
      <item>Vinka Burundula Tadić punomoćnik sudionika u postupku Margareta Novak; Antonija Koludrović; Ivanka Sruk; Lidija Grujić; Đurđica Pavetić; Alma Marković; Vesna Lukaček; Nada Šokac; Vesna Hlad; Dragica Jakin; Sanja Đumlija; Tomislav Penezić</item>
      <item>MARIO BREZAK</item>
      <item>Mato Čičak</item>
    </derivirana_varijabla>
  </DomainObject.Predmet.OstaliListFormated>
  <DomainObject.Predmet.OstaliListFormatedOIB>
    <izvorni_sadrzaj>
      <item>Vinka Burundula Tadić punomoćnik sudionika u postupku Margareta Novak; Antonija Koludrović; Ivanka Sruk; Lidija Grujić; Đurđica Pavetić; Alma Marković; Vesna Lukaček; Nada Šokac; Vesna Hlad; Dragica Jakin; Sanja Đumlija; Tomislav Penezić</item>
      <item>MARIO BREZAK, OIB 36585235019</item>
      <item>Mato Čičak, OIB 63670108668</item>
    </izvorni_sadrzaj>
    <derivirana_varijabla naziv="DomainObject.Predmet.OstaliListFormatedOIB_1">
      <item>Vinka Burundula Tadić punomoćnik sudionika u postupku Margareta Novak; Antonija Koludrović; Ivanka Sruk; Lidija Grujić; Đurđica Pavetić; Alma Marković; Vesna Lukaček; Nada Šokac; Vesna Hlad; Dragica Jakin; Sanja Đumlija; Tomislav Penezić</item>
      <item>MARIO BREZAK, OIB 36585235019</item>
      <item>Mato Čičak, OIB 63670108668</item>
    </derivirana_varijabla>
  </DomainObject.Predmet.OstaliListFormatedOIB>
  <DomainObject.Predmet.OstaliListFormatedWithAdress>
    <izvorni_sadrzaj>
      <item>Vinka Burundula Tadić, Obrtnička 9, 10430 Samobor punomoćnik sudionika u postupku Margareta Novak; Antonija Koludrović; Ivanka Sruk; Lidija Grujić; Đurđica Pavetić; Alma Marković; Vesna Lukaček; Nada Šokac; Vesna Hlad; Dragica Jakin; Sanja Đumlija; Tomislav Penezić</item>
      <item>MARIO BREZAK, Dr. Ante Šercera 45, 10000 Zagreb</item>
      <item>Mato Čičak, Ii Deverićev Odvojak 5, 10412 Donja Lomnica</item>
    </izvorni_sadrzaj>
    <derivirana_varijabla naziv="DomainObject.Predmet.OstaliListFormatedWithAdress_1">
      <item>Vinka Burundula Tadić, Obrtnička 9, 10430 Samobor punomoćnik sudionika u postupku Margareta Novak; Antonija Koludrović; Ivanka Sruk; Lidija Grujić; Đurđica Pavetić; Alma Marković; Vesna Lukaček; Nada Šokac; Vesna Hlad; Dragica Jakin; Sanja Đumlija; Tomislav Penezić</item>
      <item>MARIO BREZAK, Dr. Ante Šercera 45, 10000 Zagreb</item>
      <item>Mato Čičak, Ii Deverićev Odvojak 5, 10412 Donja Lomnica</item>
    </derivirana_varijabla>
  </DomainObject.Predmet.OstaliListFormatedWithAdress>
  <DomainObject.Predmet.OstaliListFormatedWithAdressOIB>
    <izvorni_sadrzaj>
      <item>Vinka Burundula Tadić, Obrtnička 9, 10430 Samobor punomoćnik sudionika u postupku Margareta Novak; Antonija Koludrović; Ivanka Sruk; Lidija Grujić; Đurđica Pavetić; Alma Marković; Vesna Lukaček; Nada Šokac; Vesna Hlad; Dragica Jakin; Sanja Đumlija; Tomislav Penezić</item>
      <item>MARIO BREZAK, OIB 36585235019, Dr. Ante Šercera 45, 10000 Zagreb</item>
      <item>Mato Čičak, OIB 63670108668, Ii Deverićev Odvojak 5, 10412 Donja Lomnica</item>
    </izvorni_sadrzaj>
    <derivirana_varijabla naziv="DomainObject.Predmet.OstaliListFormatedWithAdressOIB_1">
      <item>Vinka Burundula Tadić, Obrtnička 9, 10430 Samobor punomoćnik sudionika u postupku Margareta Novak; Antonija Koludrović; Ivanka Sruk; Lidija Grujić; Đurđica Pavetić; Alma Marković; Vesna Lukaček; Nada Šokac; Vesna Hlad; Dragica Jakin; Sanja Đumlija; Tomislav Penezić</item>
      <item>MARIO BREZAK, OIB 36585235019, Dr. Ante Šercera 45, 10000 Zagreb</item>
      <item>Mato Čičak, OIB 63670108668, Ii Deverićev Odvojak 5, 10412 Donja Lomnica</item>
    </derivirana_varijabla>
  </DomainObject.Predmet.OstaliListFormatedWithAdressOIB>
  <DomainObject.Predmet.OstaliListNazivFormated>
    <izvorni_sadrzaj>
      <item>Vinka Burundula Tadić</item>
      <item>MARIO BREZAK</item>
      <item>Mato Čičak</item>
    </izvorni_sadrzaj>
    <derivirana_varijabla naziv="DomainObject.Predmet.OstaliListNazivFormated_1">
      <item>Vinka Burundula Tadić</item>
      <item>MARIO BREZAK</item>
      <item>Mato Čičak</item>
    </derivirana_varijabla>
  </DomainObject.Predmet.OstaliListNazivFormated>
  <DomainObject.Predmet.OstaliListNazivFormatedOIB>
    <izvorni_sadrzaj>
      <item>Vinka Burundula Tadić</item>
      <item>MARIO BREZAK, OIB 36585235019</item>
      <item>Mato Čičak, OIB 63670108668</item>
    </izvorni_sadrzaj>
    <derivirana_varijabla naziv="DomainObject.Predmet.OstaliListNazivFormatedOIB_1">
      <item>Vinka Burundula Tadić</item>
      <item>MARIO BREZAK, OIB 36585235019</item>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St-351/2015-22</izvorni_sadrzaj>
    <derivirana_varijabla naziv="DomainObject.PoslovniBrojDokumenta_1">St-351/2015-22</derivirana_varijabla>
  </DomainObject.PoslovniBrojDokumenta>
  <DomainObject.Predmet.StrankaIDrugi>
    <izvorni_sadrzaj>Đurđica Pavetić i dr.</izvorni_sadrzaj>
    <derivirana_varijabla naziv="DomainObject.Predmet.StrankaIDrugi_1">Đurđica Pavetić i dr.</derivirana_varijabla>
  </DomainObject.Predmet.StrankaIDrugi>
  <DomainObject.Predmet.ProtustrankaIDrugi>
    <izvorni_sadrzaj>ZAGREBAČKI MAGAZIN d.o.o. za proizvodnju trgovinu uvoz-izvoz</izvorni_sadrzaj>
    <derivirana_varijabla naziv="DomainObject.Predmet.ProtustrankaIDrugi_1">ZAGREBAČKI MAGAZIN d.o.o. za proizvodnju trgovinu uvoz-izvoz</derivirana_varijabla>
  </DomainObject.Predmet.ProtustrankaIDrugi>
  <DomainObject.Predmet.StrankaIDrugiAdressOIB>
    <izvorni_sadrzaj>Đurđica Pavetić, OIB 26494412918, Treščak 19, 10000 Zagreb i dr.</izvorni_sadrzaj>
    <derivirana_varijabla naziv="DomainObject.Predmet.StrankaIDrugiAdressOIB_1">Đurđica Pavetić, OIB 26494412918, Treščak 19, 10000 Zagreb i dr.</derivirana_varijabla>
  </DomainObject.Predmet.StrankaIDrugiAdressOIB>
  <DomainObject.Predmet.ProtustrankaIDrugiAdressOIB>
    <izvorni_sadrzaj>ZAGREBAČKI MAGAZIN d.o.o. za proizvodnju trgovinu uvoz-izvoz, OIB 45471262692, Ilica 105, 10000 Zagreb</izvorni_sadrzaj>
    <derivirana_varijabla naziv="DomainObject.Predmet.ProtustrankaIDrugiAdressOIB_1">ZAGREBAČKI MAGAZIN d.o.o. za proizvodnju trgovinu uvoz-izvoz, OIB 45471262692, Ilica 105,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tem>ZAGREBAČKI MAGAZIN d.o.o. za proizvodnju trgovinu uvoz-izvoz</item>
      <item>Vinka Burundula Tadić</item>
      <item>MARIO BREZAK</item>
      <item>Mato Čičak</item>
    </izvorni_sadrzaj>
    <derivirana_varijabla naziv="DomainObject.Predmet.SudioniciListNaziv_1">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tem>ZAGREBAČKI MAGAZIN d.o.o. za proizvodnju trgovinu uvoz-izvoz</item>
      <item>Vinka Burundula Tadić</item>
      <item>MARIO BREZAK</item>
      <item>Mato Čičak</item>
    </derivirana_varijabla>
  </DomainObject.Predmet.SudioniciListNaziv>
  <DomainObject.Predmet.SudioniciListAdressOIB>
    <izvorni_sadrzaj>
      <item>Đurđica Pavetić, OIB 26494412918, Treščak 19,10000 Zagreb</item>
      <item>Ivanka Sruk, OIB 70055869594, Sruki 81,10000 Zagreb</item>
      <item>Nada Šokac, OIB 73305285253, Utinjska 25,10000 Zagreb</item>
      <item>Margareta Novak, OIB , Drage Gervaisa 6,10000 Zagreb</item>
      <item>Sanja Đumlija, OIB 86718192970, Novačka Cesta 41,10431 Novaki</item>
      <item>Dragica Jakin, OIB 53593314075, Rastočka 26,10000 Zagreb</item>
      <item>Antonija Koludrović, OIB 51598911567, Jarun 43,10000 Zagreb</item>
      <item>Tomislav Penezić, OIB 05783244536, Ilica 92,10000 Zagreb</item>
      <item>Vesna Hlad, OIB 85953772388, Primišljanska 11,10000 Zagreb</item>
      <item>Lidija Grujić, OIB 63665969379, Vranička 18,10000 Zagreb</item>
      <item>Alma Marković, OIB 70212130038, Vii.ravnice 15,10000 Zagreb</item>
      <item>Vesna Lukaček, OIB 53884704784, Slavka Kolara 80,10370 Obedišće Ježevsko</item>
      <item>ZAGREBAČKI MAGAZIN d.o.o. za proizvodnju trgovinu uvoz-izvoz, OIB 45471262692, Ilica 105,10000 Zagreb</item>
      <item>Vinka Burundula Tadić, Obrtnička 9,10430 Samobor</item>
      <item>MARIO BREZAK, OIB 36585235019, Dr. Ante Šercera 45,10000 Zagreb</item>
      <item>Mato Čičak, OIB 63670108668, Ii Deverićev Odvojak 5,10412 Donja Lomnica</item>
    </izvorni_sadrzaj>
    <derivirana_varijabla naziv="DomainObject.Predmet.SudioniciListAdressOIB_1">
      <item>Đurđica Pavetić, OIB 26494412918, Treščak 19,10000 Zagreb</item>
      <item>Ivanka Sruk, OIB 70055869594, Sruki 81,10000 Zagreb</item>
      <item>Nada Šokac, OIB 73305285253, Utinjska 25,10000 Zagreb</item>
      <item>Margareta Novak, OIB , Drage Gervaisa 6,10000 Zagreb</item>
      <item>Sanja Đumlija, OIB 86718192970, Novačka Cesta 41,10431 Novaki</item>
      <item>Dragica Jakin, OIB 53593314075, Rastočka 26,10000 Zagreb</item>
      <item>Antonija Koludrović, OIB 51598911567, Jarun 43,10000 Zagreb</item>
      <item>Tomislav Penezić, OIB 05783244536, Ilica 92,10000 Zagreb</item>
      <item>Vesna Hlad, OIB 85953772388, Primišljanska 11,10000 Zagreb</item>
      <item>Lidija Grujić, OIB 63665969379, Vranička 18,10000 Zagreb</item>
      <item>Alma Marković, OIB 70212130038, Vii.ravnice 15,10000 Zagreb</item>
      <item>Vesna Lukaček, OIB 53884704784, Slavka Kolara 80,10370 Obedišće Ježevsko</item>
      <item>ZAGREBAČKI MAGAZIN d.o.o. za proizvodnju trgovinu uvoz-izvoz, OIB 45471262692, Ilica 105,10000 Zagreb</item>
      <item>Vinka Burundula Tadić, Obrtnička 9,10430 Samobor</item>
      <item>MARIO BREZAK, OIB 36585235019, Dr. Ante Šercera 45,10000 Zagreb</item>
      <item>Mato Čičak, OIB 63670108668, Ii Deverićev Odvojak 5,10412 Donja Lomnica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26494412918</item>
      <item>, OIB 70055869594</item>
      <item>, OIB 73305285253</item>
      <item>, OIB </item>
      <item>, OIB 86718192970</item>
      <item>, OIB 53593314075</item>
      <item>, OIB 51598911567</item>
      <item>, OIB 05783244536</item>
      <item>, OIB 85953772388</item>
      <item>, OIB 63665969379</item>
      <item>, OIB 70212130038</item>
      <item>, OIB 53884704784</item>
      <item>, OIB 45471262692</item>
      <item>, OIB null</item>
      <item>, OIB 36585235019</item>
      <item>, OIB 63670108668</item>
    </izvorni_sadrzaj>
    <derivirana_varijabla naziv="DomainObject.Predmet.SudioniciListNazivOIB_1">
      <item>, OIB 26494412918</item>
      <item>, OIB 70055869594</item>
      <item>, OIB 73305285253</item>
      <item>, OIB </item>
      <item>, OIB 86718192970</item>
      <item>, OIB 53593314075</item>
      <item>, OIB 51598911567</item>
      <item>, OIB 05783244536</item>
      <item>, OIB 85953772388</item>
      <item>, OIB 63665969379</item>
      <item>, OIB 70212130038</item>
      <item>, OIB 53884704784</item>
      <item>, OIB 45471262692</item>
      <item>, OIB null</item>
      <item>, OIB 36585235019</item>
      <item>, OIB 63670108668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751</properties:Words>
  <properties:Characters>4094</properties:Characters>
  <properties:Lines>200</properties:Lines>
  <properties:Paragraphs>145</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2015-10-06T11:24:00Z</dcterms:created>
  <dc:creator>Administrator</dc:creator>
  <cp:lastModifiedBy>Valentina Kranjčić</cp:lastModifiedBy>
  <cp:lastPrinted>2015-10-07T11:45:00Z</cp:lastPrinted>
  <dcterms:modified xmlns:xsi="http://www.w3.org/2001/XMLSchema-instance" xsi:type="dcterms:W3CDTF">2015-10-07T11:45:00Z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St-351/2015-22 / Odluka - Rješenje - utvrđene i osporene tražbine</vt:lpwstr>
  </prop:property>
  <prop:property name="CC_coloring" pid="4" fmtid="{D5CDD505-2E9C-101B-9397-08002B2CF9AE}">
    <vt:bool>true</vt:bool>
  </prop:property>
  <prop:property name="BrojStranica" pid="5" fmtid="{D5CDD505-2E9C-101B-9397-08002B2CF9AE}">
    <vt:i4>3</vt:i4>
  </prop:property>
</prop:Properties>
</file>