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6d61" w14:paraId="6ca6d61" w:rsidRDefault="00385531" w:rsidP="0001297E" w:rsidR="00ED1E23" w:rsidRPr="002F799A">
      <w:pPr>
        <w:jc w:val="right"/>
        <w15:collapsed w:val="false"/>
      </w:pPr>
      <w:bookmarkStart w:name="_GoBack" w:id="0"/>
      <w:bookmarkEnd w:id="0"/>
      <w:r w:rsidRPr="002F799A">
        <w:t>1 St-</w:t>
      </w:r>
      <w:r w:rsidR="00D1610E">
        <w:t>368/13-</w:t>
      </w:r>
      <w:r w:rsidR="0001297E">
        <w:t>154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Pr="002F799A">
        <w:t xml:space="preserve"> Zadru po sucu ovog suda Ardeni Bajlo, u stečajnom postupku nad stečajnim dužnikom </w:t>
      </w:r>
      <w:r w:rsidR="00D1610E">
        <w:t>MERIDIJAN YACHTING d.o.o. Zadar u stečaju,  OIB: 62035202549</w:t>
      </w:r>
      <w:r w:rsidR="00F1661E" w:rsidRPr="00244EC8">
        <w:t>, zastupanom</w:t>
      </w:r>
      <w:r w:rsidR="00F1661E" w:rsidRPr="009544DA">
        <w:t xml:space="preserve"> po stečajnom upravitelju </w:t>
      </w:r>
      <w:r w:rsidR="00D1610E">
        <w:t>Milanu Ljubičiću</w:t>
      </w:r>
      <w:r w:rsidRPr="002F799A">
        <w:t xml:space="preserve">, dana </w:t>
      </w:r>
      <w:r w:rsidR="0001297E">
        <w:t>24. veljače 2016.</w:t>
      </w:r>
      <w:r w:rsidRPr="002F799A">
        <w:t>,</w:t>
      </w:r>
    </w:p>
    <w:p w:rsidRDefault="00F1661E" w:rsidP="00F1661E" w:rsidR="00F1661E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582C40" w:rsidP="00210CDE" w:rsidR="00ED1E23" w:rsidRPr="002F799A">
      <w:pPr>
        <w:ind w:firstLine="705"/>
        <w:jc w:val="both"/>
      </w:pPr>
      <w:r w:rsidRPr="002F799A">
        <w:t>Određuje</w:t>
      </w:r>
      <w:r w:rsidR="00ED1E23" w:rsidRPr="002F799A">
        <w:t xml:space="preserve"> se </w:t>
      </w:r>
      <w:r w:rsidR="006C2F82" w:rsidRPr="002F799A">
        <w:t xml:space="preserve">ročište za diobu kupovnine </w:t>
      </w:r>
      <w:r w:rsidRPr="002F799A">
        <w:t xml:space="preserve">od prodaje </w:t>
      </w:r>
      <w:r w:rsidR="004D0391" w:rsidRPr="002F799A">
        <w:t>nekretnin</w:t>
      </w:r>
      <w:r w:rsidR="00D1610E">
        <w:t>e</w:t>
      </w:r>
      <w:r w:rsidR="002F799A">
        <w:t xml:space="preserve"> i to </w:t>
      </w:r>
      <w:r w:rsidR="00F1661E" w:rsidRPr="009544DA">
        <w:t xml:space="preserve">zk.ul.br. </w:t>
      </w:r>
      <w:r w:rsidR="00D1610E">
        <w:t>13195</w:t>
      </w:r>
      <w:r w:rsidR="00F1661E" w:rsidRPr="009544DA">
        <w:t xml:space="preserve"> za k.o. </w:t>
      </w:r>
      <w:r w:rsidR="00D1610E">
        <w:t>Zadar</w:t>
      </w:r>
      <w:r w:rsidR="00F1661E" w:rsidRPr="009544DA">
        <w:t xml:space="preserve"> k</w:t>
      </w:r>
      <w:r w:rsidR="00F1661E">
        <w:t>at. oznake čest. zem.</w:t>
      </w:r>
      <w:r w:rsidR="00F1661E" w:rsidRPr="009544DA">
        <w:t xml:space="preserve"> </w:t>
      </w:r>
      <w:r w:rsidR="00D1610E">
        <w:t>334/1 etaža 6 (E6, 16/1000)</w:t>
      </w:r>
      <w:r w:rsidR="00F1661E" w:rsidRPr="009544DA">
        <w:t xml:space="preserve"> ukupne površine </w:t>
      </w:r>
      <w:r w:rsidR="00D1610E">
        <w:t>41,3</w:t>
      </w:r>
      <w:r w:rsidR="00F1661E" w:rsidRPr="009544DA">
        <w:t xml:space="preserve"> m2, u naravi </w:t>
      </w:r>
      <w:r w:rsidR="00D1610E">
        <w:t>poslovni prostor</w:t>
      </w:r>
      <w:r w:rsidR="002F799A">
        <w:t>, u</w:t>
      </w:r>
      <w:r w:rsidR="00210CDE" w:rsidRPr="002F799A">
        <w:t xml:space="preserve"> vlasništvu stečajnog dužnika,</w:t>
      </w:r>
      <w:r w:rsidR="002348F0" w:rsidRPr="002F799A">
        <w:t xml:space="preserve"> </w:t>
      </w:r>
      <w:r w:rsidRPr="002F799A">
        <w:t>za dan</w:t>
      </w:r>
      <w:r w:rsidR="005851F9" w:rsidRPr="002F799A">
        <w:t xml:space="preserve"> </w:t>
      </w:r>
      <w:r w:rsidR="0001297E" w:rsidRPr="00275B50">
        <w:rPr>
          <w:b/>
        </w:rPr>
        <w:t>22. ožujka 2016</w:t>
      </w:r>
      <w:r w:rsidR="00ED1E23" w:rsidRPr="00275B50">
        <w:rPr>
          <w:b/>
        </w:rPr>
        <w:t xml:space="preserve">. u </w:t>
      </w:r>
      <w:r w:rsidR="0001297E" w:rsidRPr="00275B50">
        <w:rPr>
          <w:b/>
        </w:rPr>
        <w:t>11,30</w:t>
      </w:r>
      <w:r w:rsidR="00AB6B83" w:rsidRPr="00275B50">
        <w:rPr>
          <w:b/>
        </w:rPr>
        <w:t xml:space="preserve"> </w:t>
      </w:r>
      <w:r w:rsidR="00ED1E23" w:rsidRPr="00275B50">
        <w:rPr>
          <w:b/>
        </w:rPr>
        <w:t>sati</w:t>
      </w:r>
      <w:r w:rsidR="00ED1E23" w:rsidRPr="002F799A">
        <w:t xml:space="preserve"> u </w:t>
      </w:r>
      <w:r w:rsidR="0001297E">
        <w:t xml:space="preserve">Trgovačkom sudu u Zadru, </w:t>
      </w:r>
      <w:r w:rsidR="00ED1E23" w:rsidRPr="002F799A">
        <w:t>sudnic</w:t>
      </w:r>
      <w:r w:rsidR="0001297E">
        <w:t>a</w:t>
      </w:r>
      <w:r w:rsidR="00ED1E23" w:rsidRPr="002F799A">
        <w:t xml:space="preserve"> broj </w:t>
      </w:r>
      <w:r w:rsidR="002F799A">
        <w:t>26</w:t>
      </w:r>
      <w:r w:rsidR="00ED1E23" w:rsidRPr="002F799A">
        <w:t>/l</w:t>
      </w:r>
      <w:r w:rsidRPr="002F799A">
        <w:t>.</w:t>
      </w:r>
      <w:r w:rsidR="00ED1E23" w:rsidRPr="002F799A">
        <w:t xml:space="preserve"> </w:t>
      </w:r>
    </w:p>
    <w:p w:rsidRDefault="00ED1E23" w:rsidP="00ED1E23" w:rsidR="00ED1E23" w:rsidRPr="002F799A">
      <w:pPr>
        <w:jc w:val="both"/>
      </w:pPr>
    </w:p>
    <w:p w:rsidRDefault="00ED1E23" w:rsidP="00ED1E23" w:rsidR="00ED1E23" w:rsidRPr="002F799A">
      <w:pPr>
        <w:ind w:firstLine="708"/>
        <w:jc w:val="both"/>
      </w:pPr>
    </w:p>
    <w:p w:rsidRDefault="00ED1E23" w:rsidP="0001297E" w:rsidR="00ED1E23">
      <w:pPr>
        <w:ind w:left="705"/>
        <w:jc w:val="center"/>
      </w:pPr>
      <w:r w:rsidRPr="002F799A">
        <w:t xml:space="preserve">U Zadru, </w:t>
      </w:r>
      <w:r w:rsidR="0001297E">
        <w:t>24. veljače 2016.</w:t>
      </w:r>
    </w:p>
    <w:p w:rsidRDefault="0001297E" w:rsidP="0001297E" w:rsidR="0001297E" w:rsidRPr="002F799A">
      <w:pPr>
        <w:ind w:left="705"/>
        <w:jc w:val="center"/>
      </w:pPr>
    </w:p>
    <w:p w:rsidRDefault="00ED1E23" w:rsidP="00ED1E23" w:rsidR="00ED1E23" w:rsidRPr="002F799A">
      <w:pPr>
        <w:ind w:left="705"/>
        <w:jc w:val="both"/>
      </w:pPr>
    </w:p>
    <w:p w:rsidRDefault="00F34C56" w:rsidP="0001297E" w:rsidR="00F34C56">
      <w:pPr>
        <w:jc w:val="right"/>
      </w:pPr>
      <w:r w:rsidRPr="002C500F">
        <w:t>Stečajn</w:t>
      </w:r>
      <w:r w:rsidR="0001297E">
        <w:t>a sutkinja</w:t>
      </w:r>
      <w:r>
        <w:t>:</w:t>
      </w:r>
    </w:p>
    <w:p w:rsidRDefault="0001297E" w:rsidP="0001297E" w:rsidR="00F34C56" w:rsidRPr="00F60CD9">
      <w:pPr>
        <w:jc w:val="right"/>
      </w:pPr>
      <w:r>
        <w:t>Ardena Bajlo</w:t>
      </w:r>
    </w:p>
    <w:p w:rsidRDefault="00F34C56" w:rsidP="00F34C56" w:rsidR="00F34C56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</w:p>
    <w:p w:rsidRDefault="00D1610E" w:rsidP="00BC7BAE" w:rsidR="00D1610E" w:rsidRPr="0062658D">
      <w:pPr>
        <w:numPr>
          <w:ilvl w:val="0"/>
          <w:numId w:val="1"/>
        </w:numPr>
      </w:pPr>
      <w:r>
        <w:t xml:space="preserve">razlučnom vjerovniku ERSTE &amp; STEIERMARKISCHE BANK d.d. Rijeka - </w:t>
      </w:r>
      <w:r w:rsidRPr="0062658D">
        <w:t>po punomoćnicima iz Odvjetničkog društva Buterin &amp; Posavec iz Zagreba</w:t>
      </w:r>
      <w:r w:rsidR="00F1661E" w:rsidRPr="0062658D">
        <w:t xml:space="preserve"> </w:t>
      </w:r>
      <w:r w:rsidR="004417DF">
        <w:t xml:space="preserve">uz podnesak stečajnog upravitelja od </w:t>
      </w:r>
      <w:r w:rsidR="0001297E">
        <w:t>5. listopada</w:t>
      </w:r>
      <w:r w:rsidR="004417DF">
        <w:t xml:space="preserve"> 2015.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u spis</w:t>
      </w:r>
    </w:p>
    <w:p w:rsidRDefault="00BC7BAE" w:rsidP="00BC7BAE" w:rsidR="00BC7BAE" w:rsidRPr="002F799A"/>
    <w:p w:rsidRDefault="00ED1E23" w:rsidP="00ED1E23" w:rsidR="00ED1E23" w:rsidRPr="002F799A"/>
    <w:p w:rsidRDefault="00AB6B83" w:rsidP="00AB6B83" w:rsidR="00AB6B83" w:rsidRPr="002F799A"/>
    <w:p w:rsidRDefault="005B3E0C" w:rsidP="005B3E0C" w:rsidR="005B3E0C" w:rsidRPr="002F799A"/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1297E"/>
    <w:rsid w:val="00095B71"/>
    <w:rsid w:val="000C733D"/>
    <w:rsid w:val="001513FF"/>
    <w:rsid w:val="001A4AF2"/>
    <w:rsid w:val="00210CDE"/>
    <w:rsid w:val="002348F0"/>
    <w:rsid w:val="00275B50"/>
    <w:rsid w:val="00283117"/>
    <w:rsid w:val="002F799A"/>
    <w:rsid w:val="00302C16"/>
    <w:rsid w:val="00385531"/>
    <w:rsid w:val="003A08B9"/>
    <w:rsid w:val="00432EB5"/>
    <w:rsid w:val="004417DF"/>
    <w:rsid w:val="00455BCE"/>
    <w:rsid w:val="004D0391"/>
    <w:rsid w:val="004F62DD"/>
    <w:rsid w:val="00543F80"/>
    <w:rsid w:val="00582C40"/>
    <w:rsid w:val="005851F9"/>
    <w:rsid w:val="005B3E0C"/>
    <w:rsid w:val="005D5FFD"/>
    <w:rsid w:val="0062658D"/>
    <w:rsid w:val="006C2F82"/>
    <w:rsid w:val="0073755C"/>
    <w:rsid w:val="00870477"/>
    <w:rsid w:val="008C522C"/>
    <w:rsid w:val="009026AF"/>
    <w:rsid w:val="00AB6B83"/>
    <w:rsid w:val="00B72BD8"/>
    <w:rsid w:val="00BC7BAE"/>
    <w:rsid w:val="00CC6B15"/>
    <w:rsid w:val="00CF2E4D"/>
    <w:rsid w:val="00D1610E"/>
    <w:rsid w:val="00D50C9B"/>
    <w:rsid w:val="00E94D30"/>
    <w:rsid w:val="00EC08F8"/>
    <w:rsid w:val="00ED1E23"/>
    <w:rsid w:val="00F1661E"/>
    <w:rsid w:val="00F34C56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YACHTING d.o.o. za turizam zastupanog po punomoćniku Slaven Luštica</izvorni_sadrzaj>
    <derivirana_varijabla naziv="DomainObject.Predmet.ProtustrankaFormated_1">  MERIDIJAN YACHTING d.o.o. za turizam zastupanog po punomoćniku Slaven Luštica</derivirana_varijabla>
  </DomainObject.Predmet.ProtustrankaFormated>
  <DomainObject.Predmet.ProtustrankaFormatedOIB>
    <izvorni_sadrzaj>  MERIDIJAN YACHTING d.o.o. za turizam, OIB 62035202549 zastupanog po punomoćniku Slaven Luštica</izvorni_sadrzaj>
    <derivirana_varijabla naziv="DomainObject.Predmet.ProtustrankaFormatedOIB_1">  MERIDIJAN YACHTING d.o.o. za turizam, OIB 62035202549 zastupanog po punomoćniku Slaven Luštica</derivirana_varijabla>
  </DomainObject.Predmet.ProtustrankaFormatedOIB>
  <DomainObject.Predmet.ProtustrankaFormatedWithAdress>
    <izvorni_sadrzaj> MERIDIJAN YACHTING d.o.o. za turizam, Ive Senjanina 14/B, Zadar zastupanog po punomoćniku Slaven Luštica</izvorni_sadrzaj>
    <derivirana_varijabla naziv="DomainObject.Predmet.ProtustrankaFormatedWithAdress_1"> MERIDIJAN YACHTING d.o.o. za turizam, Ive Senjanina 14/B, Zadar zastupanog po punomoćniku Slaven Luštica</derivirana_varijabla>
  </DomainObject.Predmet.ProtustrankaFormatedWithAdress>
  <DomainObject.Predmet.ProtustrankaFormatedWithAdressOIB>
    <izvorni_sadrzaj> MERIDIJAN YACHTING d.o.o. za turizam, OIB 62035202549, Ive Senjanina 14/B, Zadar zastupanog po punomoćniku Slaven Luštica</izvorni_sadrzaj>
    <derivirana_varijabla naziv="DomainObject.Predmet.ProtustrankaFormatedWithAdressOIB_1"> MERIDIJAN YACHTING d.o.o. za turizam, OIB 62035202549, Ive Senjanina 14/B, Zadar zastupanog po punomoćniku Slaven Luštica</derivirana_varijabla>
  </DomainObject.Predmet.ProtustrankaFormatedWithAdressOIB>
  <DomainObject.Predmet.ProtustrankaWithAdress>
    <izvorni_sadrzaj>MERIDIJAN YACHTING d.o.o. za turizam Ive Senjanina 14/B, Zadar</izvorni_sadrzaj>
    <derivirana_varijabla naziv="DomainObject.Predmet.ProtustrankaWithAdress_1">MERIDIJAN YACHTING d.o.o. za turizam Ive Senjanina 14/B, Zadar</derivirana_varijabla>
  </DomainObject.Predmet.ProtustrankaWithAdress>
  <DomainObject.Predmet.ProtustrankaWithAdressOIB>
    <izvorni_sadrzaj>MERIDIJAN YACHTING d.o.o. za turizam, OIB 62035202549, Ive Senjanina 14/B, Zadar</izvorni_sadrzaj>
    <derivirana_varijabla naziv="DomainObject.Predmet.ProtustrankaWithAdressOIB_1">MERIDIJAN YACHTING d.o.o. za turizam, OIB 62035202549, Ive Senjanina 14/B, Zadar</derivirana_varijabla>
  </DomainObject.Predmet.ProtustrankaWithAdressOIB>
  <DomainObject.Predmet.ProtustrankaNazivFormated>
    <izvorni_sadrzaj>MERIDIJAN YACHTING d.o.o. za turizam</izvorni_sadrzaj>
    <derivirana_varijabla naziv="DomainObject.Predmet.ProtustrankaNazivFormated_1">MERIDIJAN YACHTING d.o.o. za turizam</derivirana_varijabla>
  </DomainObject.Predmet.ProtustrankaNazivFormated>
  <DomainObject.Predmet.ProtustrankaNazivFormatedOIB>
    <izvorni_sadrzaj>MERIDIJAN YACHTING d.o.o. za turizam, OIB 62035202549</izvorni_sadrzaj>
    <derivirana_varijabla naziv="DomainObject.Predmet.ProtustrankaNazivFormatedOIB_1">MERIDIJAN YACHTING d.o.o. za turizam, OIB 62035202549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MARINA, poljoprivredna zadruga; GENERALI OSIGURANJE dioničko društvo; slaven luštica; ERSTE&amp;STEIERMÄRKISCHE BANKA dioničko društvo zastupanog po punomoćniku BUTERIN &amp; POSAVEC, odvjetničko društvo, javno trgovačko društvo</izvorni_sadrzaj>
    <derivirana_varijabla naziv="DomainObject.Predmet.StrankaFormated_1">  FINA; MARINA, poljoprivredna zadruga; GENERALI OSIGURANJE dioničko društvo; slaven luštica; ERSTE&amp;STEIERMÄRKISCHE BANKA dioničko društvo zastupanog po punomoćniku BUTERIN &amp; POSAVEC, odvjetničko društvo, javno trgovačko društvo</derivirana_varijabla>
  </DomainObject.Predmet.StrankaFormated>
  <DomainObject.Predmet.StrankaFormatedOIB>
    <izvorni_sadrzaj>  FINA, OIB 85821130368; MARINA, poljoprivredna zadruga, OIB 59032583983; GENERALI OSIGURANJE dioničko društvo, OIB 10840749604; slaven luštica; ERSTE&amp;STEIERMÄRKISCHE BANKA dioničko društvo, OIB 23057039320 zastupanog po punomoćniku BUTERIN &amp; POSAVEC, odvjetničko društvo, javno trgovačko društvo</izvorni_sadrzaj>
    <derivirana_varijabla naziv="DomainObject.Predmet.StrankaFormatedOIB_1">  FINA, OIB 85821130368; MARINA, poljoprivredna zadruga, OIB 59032583983; GENERALI OSIGURANJE dioničko društvo, OIB 10840749604; slaven luštica; ERSTE&amp;STEIERMÄRKISCHE BANKA dioničko društvo, OIB 23057039320 zastupanog po punomoćniku BUTERIN &amp; POSAVEC, odvjetničko društvo, javno trgovačko društvo</derivirana_varijabla>
  </DomainObject.Predmet.StrankaFormatedOIB>
  <DomainObject.Predmet.StrankaFormatedWithAdress>
    <izvorni_sadrzaj> FINA; MARINA, poljoprivredna zadruga, Obala kardinala Alojzija Stepinca 2, 21222 Marina; GENERALI OSIGURANJE dioničko društvo, Bani 110, 10000 Zagreb; slaven luštica; ERSTE&amp;STEIERMÄRKISCHE BANKA dioničko društvo, Jadranski Trg 3/a, 51000 Rijeka zastupanog po punomoćniku BUTERIN &amp; POSAVEC, odvjetničko društvo, javno trgovačko društvo</izvorni_sadrzaj>
    <derivirana_varijabla naziv="DomainObject.Predmet.StrankaFormatedWithAdress_1"> FINA; MARINA, poljoprivredna zadruga, Obala kardinala Alojzija Stepinca 2, 21222 Marina; GENERALI OSIGURANJE dioničko društvo, Bani 110, 10000 Zagreb; slaven luštica; ERSTE&amp;STEIERMÄRKISCHE BANKA dioničko društvo, Jadranski Trg 3/a, 51000 Rijeka zastupanog po punomoćniku BUTERIN &amp; POSAVEC, odvjetničko društvo, javno trgovačko društvo</derivirana_varijabla>
  </DomainObject.Predmet.StrankaFormatedWithAdress>
  <DomainObject.Predmet.StrankaFormatedWithAdressOIB>
    <izvorni_sadrzaj> FINA, OIB 85821130368; MARINA, poljoprivredna zadruga, OIB 59032583983, Obala kardinala Alojzija Stepinca 2, 21222 Marina; GENERALI OSIGURANJE dioničko društvo, OIB 10840749604, Bani 110, 10000 Zagreb; slaven luštica; ERSTE&amp;STEIERMÄRKISCHE BANKA dioničko društvo, OIB 23057039320, Jadranski Trg 3/a, 51000 Rijeka zastupanog po punomoćniku BUTERIN &amp; POSAVEC, odvjetničko društvo, javno trgovačko društvo</izvorni_sadrzaj>
    <derivirana_varijabla naziv="DomainObject.Predmet.StrankaFormatedWithAdressOIB_1"> FINA, OIB 85821130368; MARINA, poljoprivredna zadruga, OIB 59032583983, Obala kardinala Alojzija Stepinca 2, 21222 Marina; GENERALI OSIGURANJE dioničko društvo, OIB 10840749604, Bani 110, 10000 Zagreb; slaven luštica; ERSTE&amp;STEIERMÄRKISCHE BANKA dioničko društvo, OIB 23057039320, Jadranski Trg 3/a, 51000 Rijeka zastupanog po punomoćniku BUTERIN &amp; POSAVEC, odvjetničko društvo, javno trgovačko društvo</derivirana_varijabla>
  </DomainObject.Predmet.StrankaFormatedWithAdressOIB>
  <DomainObject.Predmet.StrankaWithAdress>
    <izvorni_sadrzaj>FINA ,MARINA, poljoprivredna zadruga Obala kardinala Alojzija Stepinca 2,21222 Marina,GENERALI OSIGURANJE dioničko društvo Bani 110,10000 Zagreb,slaven luštica ,ERSTE&amp;STEIERMÄRKISCHE BANKA dioničko društvo Jadranski Trg 3/a,51000 Rijeka</izvorni_sadrzaj>
    <derivirana_varijabla naziv="DomainObject.Predmet.StrankaWithAdress_1">FINA ,MARINA, poljoprivredna zadruga Obala kardinala Alojzija Stepinca 2,21222 Marina,GENERALI OSIGURANJE dioničko društvo Bani 110,10000 Zagreb,slaven luštica ,ERSTE&amp;STEIERMÄRKISCHE BANKA dioničko društvo Jadranski Trg 3/a,51000 Rijeka</derivirana_varijabla>
  </DomainObject.Predmet.StrankaWithAdress>
  <DomainObject.Predmet.StrankaWithAdressOIB>
    <izvorni_sadrzaj>FINA, OIB 85821130368,MARINA, poljoprivredna zadruga, OIB 59032583983, Obala kardinala Alojzija Stepinca 2,21222 Marina,GENERALI OSIGURANJE dioničko društvo, OIB 10840749604, Bani 110,10000 Zagreb,slaven luštica,ERSTE&amp;STEIERMÄRKISCHE BANKA dioničko društvo, OIB 23057039320, Jadranski Trg 3/a,51000 Rijeka</izvorni_sadrzaj>
    <derivirana_varijabla naziv="DomainObject.Predmet.StrankaWithAdressOIB_1">FINA, OIB 85821130368,MARINA, poljoprivredna zadruga, OIB 59032583983, Obala kardinala Alojzija Stepinca 2,21222 Marina,GENERALI OSIGURANJE dioničko društvo, OIB 10840749604, Bani 110,10000 Zagreb,slaven luštica,ERSTE&amp;STEIERMÄRKISCHE BANKA dioničko društvo, OIB 23057039320, Jadranski Trg 3/a,51000 Rijeka</derivirana_varijabla>
  </DomainObject.Predmet.StrankaWithAdressOIB>
  <DomainObject.Predmet.StrankaNazivFormated>
    <izvorni_sadrzaj>FINA,MARINA, poljoprivredna zadruga,GENERALI OSIGURANJE dioničko društvo,slaven luštica,ERSTE&amp;STEIERMÄRKISCHE BANKA dioničko društvo</izvorni_sadrzaj>
    <derivirana_varijabla naziv="DomainObject.Predmet.StrankaNazivFormated_1">FINA,MARINA, poljoprivredna zadruga,GENERALI OSIGURANJE dioničko društvo,slaven luštica,ERSTE&amp;STEIERMÄRKISCHE BANKA dioničko društvo</derivirana_varijabla>
  </DomainObject.Predmet.StrankaNazivFormated>
  <DomainObject.Predmet.StrankaNazivFormatedOIB>
    <izvorni_sadrzaj>FINA, OIB 85821130368,MARINA, poljoprivredna zadruga, OIB 59032583983,GENERALI OSIGURANJE dioničko društvo, OIB 10840749604,slaven luštica,ERSTE&amp;STEIERMÄRKISCHE BANKA dioničko društvo, OIB 23057039320</izvorni_sadrzaj>
    <derivirana_varijabla naziv="DomainObject.Predmet.StrankaNazivFormatedOIB_1">FINA, OIB 85821130368,MARINA, poljoprivredna zadruga, OIB 59032583983,GENERALI OSIGURANJE dioničko društvo, OIB 10840749604,slaven luštica,ERSTE&amp;STEIERMÄRKISCHE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  <item>MARINA, poljoprivredna zadruga</item>
      <item>GENERALI OSIGURANJE dioničko društvo</item>
      <item>slaven luštica</item>
      <item>ERSTE&amp;STEIERMÄRKISCHE BANKA dioničko društvo zastupanog po punomoćniku BUTERIN &amp; POSAVEC, odvjetničko društvo, javno trgovačko društvo</item>
    </izvorni_sadrzaj>
    <derivirana_varijabla naziv="DomainObject.Predmet.StrankaListFormated_1">
      <item>FINA</item>
      <item>MARINA, poljoprivredna zadruga</item>
      <item>GENERALI OSIGURANJE dioničko društvo</item>
      <item>slaven luštica</item>
      <item>ERSTE&amp;STEIERMÄRKISCHE BANKA dioničko društvo zastupanog po punomoćniku BUTERIN &amp; POSAVEC, odvjetničko društvo, javno trgovačko društvo</item>
    </derivirana_varijabla>
  </DomainObject.Predmet.StrankaListFormated>
  <DomainObject.Predmet.StrankaListFormatedOIB>
    <izvorni_sadrzaj>
      <item>FINA, OIB 85821130368</item>
      <item>MARINA, poljoprivredna zadruga, OIB 59032583983</item>
      <item>GENERALI OSIGURANJE dioničko društvo, OIB 10840749604</item>
      <item>slaven luštica</item>
      <item>ERSTE&amp;STEIERMÄRKISCHE BANKA dioničko društvo, OIB 23057039320 zastupanog po punomoćniku BUTERIN &amp; POSAVEC, odvjetničko društvo, javno trgovačko društvo</item>
    </izvorni_sadrzaj>
    <derivirana_varijabla naziv="DomainObject.Predmet.StrankaListFormatedOIB_1">
      <item>FINA, OIB 85821130368</item>
      <item>MARINA, poljoprivredna zadruga, OIB 59032583983</item>
      <item>GENERALI OSIGURANJE dioničko društvo, OIB 10840749604</item>
      <item>slaven luštica</item>
      <item>ERSTE&amp;STEIERMÄRKISCHE BANKA dioničko društvo, OIB 23057039320 zastupanog po punomoćniku BUTERIN &amp; POSAVEC, odvjetničko društvo, javno trgovačko društvo</item>
    </derivirana_varijabla>
  </DomainObject.Predmet.StrankaListFormatedOIB>
  <DomainObject.Predmet.StrankaListFormatedWithAdress>
    <izvorni_sadrzaj>
      <item>FINA</item>
      <item>MARINA, poljoprivredna zadruga, Obala kardinala Alojzija Stepinca 2, 21222 Marina</item>
      <item>GENERALI OSIGURANJE dioničko društvo, Bani 110, 10000 Zagreb</item>
      <item>slaven luštica</item>
      <item>ERSTE&amp;STEIERMÄRKISCHE BANKA dioničko društvo, Jadranski Trg 3/a, 51000 Rijeka zastupanog po punomoćniku BUTERIN &amp; POSAVEC, odvjetničko društvo, javno trgovačko društvo</item>
    </izvorni_sadrzaj>
    <derivirana_varijabla naziv="DomainObject.Predmet.StrankaListFormatedWithAdress_1">
      <item>FINA</item>
      <item>MARINA, poljoprivredna zadruga, Obala kardinala Alojzija Stepinca 2, 21222 Marina</item>
      <item>GENERALI OSIGURANJE dioničko društvo, Bani 110, 10000 Zagreb</item>
      <item>slaven luštica</item>
      <item>ERSTE&amp;STEIERMÄRKISCHE BANKA dioničko društvo, Jadranski Trg 3/a, 51000 Rijeka zastupanog po punomoćniku BUTERIN &amp; POSAVEC, odvjetničko društvo, javno trgovačko društvo</item>
    </derivirana_varijabla>
  </DomainObject.Predmet.StrankaListFormatedWithAdress>
  <DomainObject.Predmet.StrankaListFormatedWithAdressOIB>
    <izvorni_sadrzaj>
      <item>FINA, OIB 85821130368</item>
      <item>MARINA, poljoprivredna zadruga, OIB 59032583983, Obala kardinala Alojzija Stepinca 2, 21222 Marina</item>
      <item>GENERALI OSIGURANJE dioničko društvo, OIB 10840749604, Bani 110, 10000 Zagreb</item>
      <item>slaven luštica</item>
      <item>ERSTE&amp;STEIERMÄRKISCHE BANKA dioničko društvo, OIB 23057039320, Jadranski Trg 3/a, 51000 Rijeka zastupanog po punomoćniku BUTERIN &amp; POSAVEC, odvjetničko društvo, javno trgovačko društvo</item>
    </izvorni_sadrzaj>
    <derivirana_varijabla naziv="DomainObject.Predmet.StrankaListFormatedWithAdressOIB_1">
      <item>FINA, OIB 85821130368</item>
      <item>MARINA, poljoprivredna zadruga, OIB 59032583983, Obala kardinala Alojzija Stepinca 2, 21222 Marina</item>
      <item>GENERALI OSIGURANJE dioničko društvo, OIB 10840749604, Bani 110, 10000 Zagreb</item>
      <item>slaven luštica</item>
      <item>ERSTE&amp;STEIERMÄRKISCHE BANKA dioničko društvo, OIB 23057039320, Jadranski Trg 3/a, 51000 Rijeka zastupanog po punomoćniku BUTERIN &amp; POSAVEC, odvjetničko društvo, javno trgovačko društvo</item>
    </derivirana_varijabla>
  </DomainObject.Predmet.StrankaListFormatedWithAdressOIB>
  <DomainObject.Predmet.StrankaListNazivFormated>
    <izvorni_sadrzaj>
      <item>FINA</item>
      <item>MARINA, poljoprivredna zadruga</item>
      <item>GENERALI OSIGURANJE dioničko društvo</item>
      <item>slaven luštica</item>
      <item>ERSTE&amp;STEIERMÄRKISCHE BANKA dioničko društvo</item>
    </izvorni_sadrzaj>
    <derivirana_varijabla naziv="DomainObject.Predmet.StrankaListNazivFormated_1">
      <item>FINA</item>
      <item>MARINA, poljoprivredna zadruga</item>
      <item>GENERALI OSIGURANJE dioničko društvo</item>
      <item>slaven luštica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MARINA, poljoprivredna zadruga, OIB 59032583983</item>
      <item>GENERALI OSIGURANJE dioničko društvo, OIB 10840749604</item>
      <item>slaven luštica</item>
      <item>ERSTE&amp;STEIERMÄRKISCHE BANKA dioničko društvo, OIB 23057039320</item>
    </izvorni_sadrzaj>
    <derivirana_varijabla naziv="DomainObject.Predmet.StrankaListNazivFormatedOIB_1">
      <item>FINA, OIB 85821130368</item>
      <item>MARINA, poljoprivredna zadruga, OIB 59032583983</item>
      <item>GENERALI OSIGURANJE dioničko društvo, OIB 10840749604</item>
      <item>slaven luštica</item>
      <item>ERSTE&amp;STEIERMÄRKISCHE BANKA dioničko društvo, OIB 23057039320</item>
    </derivirana_varijabla>
  </DomainObject.Predmet.StrankaListNazivFormatedOIB>
  <DomainObject.Predmet.ProtuStrankaListFormated>
    <izvorni_sadrzaj>
      <item>MERIDIJAN YACHTING d.o.o. za turizam zastupanog po punomoćniku Slaven Luštica</item>
    </izvorni_sadrzaj>
    <derivirana_varijabla naziv="DomainObject.Predmet.ProtuStrankaListFormated_1">
      <item>MERIDIJAN YACHTING d.o.o. za turizam zastupanog po punomoćniku Slaven Luštica</item>
    </derivirana_varijabla>
  </DomainObject.Predmet.ProtuStrankaListFormated>
  <DomainObject.Predmet.ProtuStrankaListFormatedOIB>
    <izvorni_sadrzaj>
      <item>MERIDIJAN YACHTING d.o.o. za turizam, OIB 62035202549 zastupanog po punomoćniku Slaven Luštica</item>
    </izvorni_sadrzaj>
    <derivirana_varijabla naziv="DomainObject.Predmet.ProtuStrankaListFormatedOIB_1">
      <item>MERIDIJAN YACHTING d.o.o. za turizam, OIB 62035202549 zastupanog po punomoćniku Slaven Luštica</item>
    </derivirana_varijabla>
  </DomainObject.Predmet.ProtuStrankaListFormatedOIB>
  <DomainObject.Predmet.ProtuStrankaListFormatedWithAdress>
    <izvorni_sadrzaj>
      <item>MERIDIJAN YACHTING d.o.o. za turizam, Ive Senjanina 14/B, Zadar zastupanog po punomoćniku Slaven Luštica</item>
    </izvorni_sadrzaj>
    <derivirana_varijabla naziv="DomainObject.Predmet.ProtuStrankaListFormatedWithAdress_1">
      <item>MERIDIJAN YACHTING d.o.o. za turizam, Ive Senjanina 14/B, Zadar zastupanog po punomoćniku Slaven Luštica</item>
    </derivirana_varijabla>
  </DomainObject.Predmet.ProtuStrankaListFormatedWithAdress>
  <DomainObject.Predmet.ProtuStrankaListFormatedWithAdressOIB>
    <izvorni_sadrzaj>
      <item>MERIDIJAN YACHTING d.o.o. za turizam, OIB 62035202549, Ive Senjanina 14/B, Zadar zastupanog po punomoćniku Slaven Luštica</item>
    </izvorni_sadrzaj>
    <derivirana_varijabla naziv="DomainObject.Predmet.ProtuStrankaListFormatedWithAdressOIB_1">
      <item>MERIDIJAN YACHTING d.o.o. za turizam, OIB 62035202549, Ive Senjanina 14/B, Zadar zastupanog po punomoćniku Slaven Luštica</item>
    </derivirana_varijabla>
  </DomainObject.Predmet.ProtuStrankaListFormatedWithAdressOIB>
  <DomainObject.Predmet.ProtuStrankaListNazivFormated>
    <izvorni_sadrzaj>
      <item>MERIDIJAN YACHTING d.o.o. za turizam</item>
    </izvorni_sadrzaj>
    <derivirana_varijabla naziv="DomainObject.Predmet.ProtuStrankaListNazivFormated_1">
      <item>MERIDIJAN YACHTING d.o.o. za turizam</item>
    </derivirana_varijabla>
  </DomainObject.Predmet.ProtuStrankaListNazivFormated>
  <DomainObject.Predmet.ProtuStrankaListNazivFormatedOIB>
    <izvorni_sadrzaj>
      <item>MERIDIJAN YACHTING d.o.o. za turizam, OIB 62035202549</item>
    </izvorni_sadrzaj>
    <derivirana_varijabla naziv="DomainObject.Predmet.ProtuStrankaListNazivFormatedOIB_1">
      <item>MERIDIJAN YACHTING d.o.o. za turizam, OIB 62035202549</item>
    </derivirana_varijabla>
  </DomainObject.Predmet.ProtuStrankaListNazivFormatedOIB>
  <DomainObject.Predmet.OstaliListFormated>
    <izvorni_sadrzaj>
      <item>milan ljubičić</item>
      <item>Slaven Luštica punomoćnik sudionika u postupku MERIDIJAN YACHTING d.o.o. za turizam</item>
      <item>BUTERIN &amp; POSAVEC, odvjetničko društvo, javno trgovačko društvo punomoćnik sudionika u postupku ERSTE&amp;STEIERMÄRKISCHE BANKA dioničko društvo</item>
    </izvorni_sadrzaj>
    <derivirana_varijabla naziv="DomainObject.Predmet.OstaliListFormated_1">
      <item>milan ljubičić</item>
      <item>Slaven Luštica punomoćnik sudionika u postupku MERIDIJAN YACHTING d.o.o. za turizam</item>
      <item>BUTERIN &amp; POSAVEC, odvjetničko društvo, javno trgovačko društvo punomoćnik sudionika u postupku ERSTE&amp;STEIERMÄRKISCHE BANKA dioničko društvo</item>
    </derivirana_varijabla>
  </DomainObject.Predmet.OstaliListFormated>
  <DomainObject.Predmet.OstaliListFormatedOIB>
    <izvorni_sadrzaj>
      <item>milan ljubičić, OIB 87161295116</item>
      <item>Slaven Luštica, OIB 31484787381 punomoćnik sudionika u postupku MERIDIJAN YACHTING d.o.o. za turizam</item>
      <item>BUTERIN &amp; POSAVEC, odvjetničko društvo, javno trgovačko društvo, OIB 88443826619 punomoćnik sudionika u postupku ERSTE&amp;STEIERMÄRKISCHE BANKA dioničko društvo</item>
    </izvorni_sadrzaj>
    <derivirana_varijabla naziv="DomainObject.Predmet.OstaliListFormatedOIB_1">
      <item>milan ljubičić, OIB 87161295116</item>
      <item>Slaven Luštica, OIB 31484787381 punomoćnik sudionika u postupku MERIDIJAN YACHTING d.o.o. za turizam</item>
      <item>BUTERIN &amp; POSAVEC, odvjetničko društvo, javno trgovačko društvo, OIB 88443826619 punomoćnik sudionika u postupku ERSTE&amp;STEIERMÄRKISCHE BANKA dioničko društvo</item>
    </derivirana_varijabla>
  </DomainObject.Predmet.OstaliListFormatedOIB>
  <DomainObject.Predmet.OstaliListFormatedWithAdress>
    <izvorni_sadrzaj>
      <item>milan ljubičić</item>
      <item>Slaven Luštica, Mihovila Klaića 2, 23000 Zadar punomoćnik sudionika u postupku MERIDIJAN YACHTING d.o.o. za turizam</item>
      <item>BUTERIN &amp; POSAVEC, odvjetničko društvo, javno trgovačko društvo, Draškovićeva 82, Zagreb punomoćnik sudionika u postupku ERSTE&amp;STEIERMÄRKISCHE BANKA dioničko društvo</item>
    </izvorni_sadrzaj>
    <derivirana_varijabla naziv="DomainObject.Predmet.OstaliListFormatedWithAdress_1">
      <item>milan ljubičić</item>
      <item>Slaven Luštica, Mihovila Klaića 2, 23000 Zadar punomoćnik sudionika u postupku MERIDIJAN YACHTING d.o.o. za turizam</item>
      <item>BUTERIN &amp; POSAVEC, odvjetničko društvo, javno trgovačko društvo, Draškovićeva 82, Zagreb punomoćnik sudionika u postupku ERSTE&amp;STEIERMÄRKISCHE BANKA dioničko društvo</item>
    </derivirana_varijabla>
  </DomainObject.Predmet.OstaliListFormatedWithAdress>
  <DomainObject.Predmet.OstaliListFormatedWithAdressOIB>
    <izvorni_sadrzaj>
      <item>milan ljubičić, OIB 87161295116</item>
      <item>Slaven Luštica, OIB 31484787381, Mihovila Klaića 2, 23000 Zadar punomoćnik sudionika u postupku MERIDIJAN YACHTING d.o.o. za turizam</item>
      <item>BUTERIN &amp; POSAVEC, odvjetničko društvo, javno trgovačko društvo, OIB 88443826619, Draškovićeva 82, Zagreb punomoćnik sudionika u postupku ERSTE&amp;STEIERMÄRKISCHE BANKA dioničko društvo</item>
    </izvorni_sadrzaj>
    <derivirana_varijabla naziv="DomainObject.Predmet.OstaliListFormatedWithAdressOIB_1">
      <item>milan ljubičić, OIB 87161295116</item>
      <item>Slaven Luštica, OIB 31484787381, Mihovila Klaića 2, 23000 Zadar punomoćnik sudionika u postupku MERIDIJAN YACHTING d.o.o. za turizam</item>
      <item>BUTERIN &amp; POSAVEC, odvjetničko društvo, javno trgovačko društvo, OIB 88443826619, Draškovićeva 82, Zagreb punomoćnik sudionika u postupku ERSTE&amp;STEIERMÄRKISCHE BANKA dioničko društvo</item>
    </derivirana_varijabla>
  </DomainObject.Predmet.OstaliListFormatedWithAdressOIB>
  <DomainObject.Predmet.OstaliListNazivFormated>
    <izvorni_sadrzaj>
      <item>milan ljubičić</item>
      <item>Slaven Luštica</item>
      <item>BUTERIN &amp; POSAVEC, odvjetničko društvo, javno trgovačko društvo</item>
    </izvorni_sadrzaj>
    <derivirana_varijabla naziv="DomainObject.Predmet.OstaliListNazivFormated_1">
      <item>milan ljubičić</item>
      <item>Slaven Luštica</item>
      <item>BUTERIN &amp; POSAVEC, odvjetničko društvo, javno trgovačko društvo</item>
    </derivirana_varijabla>
  </DomainObject.Predmet.OstaliListNazivFormated>
  <DomainObject.Predmet.OstaliListNazivFormatedOIB>
    <izvorni_sadrzaj>
      <item>milan ljubičić, OIB 87161295116</item>
      <item>Slaven Luštica, OIB 31484787381</item>
      <item>BUTERIN &amp; POSAVEC, odvjetničko društvo, javno trgovačko društvo, OIB 88443826619</item>
    </izvorni_sadrzaj>
    <derivirana_varijabla naziv="DomainObject.Predmet.OstaliListNazivFormatedOIB_1">
      <item>milan ljubičić, OIB 87161295116</item>
      <item>Slaven Luštica, OIB 31484787381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YACHTING d.o.o. za turizam</izvorni_sadrzaj>
    <derivirana_varijabla naziv="DomainObject.Predmet.ProtustrankaIDrugi_1">MERIDIJAN YACHTING d.o.o. za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YACHTING d.o.o. za turizam, OIB 62035202549, Ive Senjanina 14/B, Zadar</izvorni_sadrzaj>
    <derivirana_varijabla naziv="DomainObject.Predmet.ProtustrankaIDrugiAdressOIB_1">MERIDIJAN YACHTING d.o.o. za turizam, OIB 62035202549, Ive Senjanina 14/B,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MERIDIJAN YACHTING d.o.o. za turizam</item>
      <item>milan ljubičić</item>
      <item>Slaven Luštica</item>
      <item>MARINA, poljoprivredna zadruga</item>
      <item>GENERALI OSIGURANJE dioničko društvo</item>
      <item>slaven luštica</item>
      <item>ERSTE&amp;STEIERMÄRKISCHE BANKA dioničko društvo</item>
      <item>BUTERIN &amp; POSAVEC, odvjetničko društvo, javno trgovačko društvo</item>
    </izvorni_sadrzaj>
    <derivirana_varijabla naziv="DomainObject.Predmet.SudioniciListNaziv_1">
      <item>FINA</item>
      <item>MERIDIJAN YACHTING d.o.o. za turizam</item>
      <item>milan ljubičić</item>
      <item>Slaven Luštica</item>
      <item>MARINA, poljoprivredna zadruga</item>
      <item>GENERALI OSIGURANJE dioničko društvo</item>
      <item>slaven luštica</item>
      <item>ERSTE&amp;STEIERMÄRKISCHE BANKA dioničko društvo</item>
      <item>BUTERIN &amp; POSAVEC, odvjetničko društvo, javno trgovačko društvo</item>
    </derivirana_varijabla>
  </DomainObject.Predmet.SudioniciListNaziv>
  <DomainObject.Predmet.SudioniciListAdressOIB>
    <izvorni_sadrzaj>
      <item>FINA, OIB 85821130368</item>
      <item>MERIDIJAN YACHTING d.o.o. za turizam, OIB 62035202549, Ive Senjanina 14/B,Zadar</item>
      <item>milan ljubičić, OIB 87161295116</item>
      <item>Slaven Luštica, OIB 31484787381, Mihovila Klaića 2,23000 Zadar</item>
      <item>MARINA, poljoprivredna zadruga, OIB 59032583983, Obala kardinala Alojzija Stepinca 2,21222 Marina</item>
      <item>GENERALI OSIGURANJE dioničko društvo, OIB 10840749604, Bani 110,10000 Zagreb</item>
      <item>slaven luštica</item>
      <item>ERSTE&amp;STEIERMÄRKISCHE BANKA dioničko društvo, OIB 23057039320, Jadranski Trg 3/a,51000 Rijeka</item>
      <item>BUTERIN &amp; POSAVEC, odvjetničko društvo, javno trgovačko društvo, OIB 88443826619, Draškovićeva 82,Zagreb</item>
    </izvorni_sadrzaj>
    <derivirana_varijabla naziv="DomainObject.Predmet.SudioniciListAdressOIB_1">
      <item>FINA, OIB 85821130368</item>
      <item>MERIDIJAN YACHTING d.o.o. za turizam, OIB 62035202549, Ive Senjanina 14/B,Zadar</item>
      <item>milan ljubičić, OIB 87161295116</item>
      <item>Slaven Luštica, OIB 31484787381, Mihovila Klaića 2,23000 Zadar</item>
      <item>MARINA, poljoprivredna zadruga, OIB 59032583983, Obala kardinala Alojzija Stepinca 2,21222 Marina</item>
      <item>GENERALI OSIGURANJE dioničko društvo, OIB 10840749604, Bani 110,10000 Zagreb</item>
      <item>slaven luštica</item>
      <item>ERSTE&amp;STEIERMÄRKISCHE BANKA dioničko društvo, OIB 23057039320, Jadranski Trg 3/a,51000 Rijeka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62035202549</item>
      <item>, OIB 87161295116</item>
      <item>, OIB 31484787381</item>
      <item>, OIB 59032583983</item>
      <item>, OIB 10840749604</item>
      <item>, OIB null</item>
      <item>, OIB 23057039320</item>
      <item>, OIB 88443826619</item>
    </izvorni_sadrzaj>
    <derivirana_varijabla naziv="DomainObject.Predmet.SudioniciListNazivOIB_1">
      <item>, OIB 85821130368</item>
      <item>, OIB 62035202549</item>
      <item>, OIB 87161295116</item>
      <item>, OIB 31484787381</item>
      <item>, OIB 59032583983</item>
      <item>, OIB 10840749604</item>
      <item>, OIB null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180</properties:Words>
  <properties:Characters>831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2016-02-23T12:51:00Z</dcterms:created>
  <dc:creator>Ardena Bajlo</dc:creator>
  <cp:lastModifiedBy>wsadmin</cp:lastModifiedBy>
  <cp:lastPrinted>2015-10-06T07:11:00Z</cp:lastPrinted>
  <dcterms:modified xmlns:xsi="http://www.w3.org/2001/XMLSchema-instance" xsi:type="dcterms:W3CDTF">2016-02-24T10:54:00Z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