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1a69" w14:paraId="f831a69" w:rsidRDefault="00C609D1" w:rsidP="001940FB" w:rsidR="00C609D1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413C3C" w:rsidP="001940FB" w:rsidR="00413C3C">
      <w:pPr>
        <w:spacing w:lineRule="auto" w:line="276"/>
        <w:rPr>
          <w:rFonts w:cs="Calibri" w:eastAsia="Calibri" w:hAnsi="Calibri" w:ascii="Calibri"/>
          <w:b/>
          <w:lang w:val="hr-HR"/>
        </w:rPr>
      </w:pPr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6D17FA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C609D1" w:rsidP="00AA6BCF" w:rsidR="00C609D1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C609D1" w:rsidR="00C609D1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C609D1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C609D1" w:rsidP="00C609D1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C609D1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C609D1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4525E4">
        <w:rPr>
          <w:rFonts w:cs="Calibri" w:eastAsia="Arial Unicode MS" w:hAnsi="Calibri" w:ascii="Calibri"/>
          <w:kern w:val="1"/>
          <w:lang w:eastAsia="ar-SA" w:val="hr-HR"/>
        </w:rPr>
        <w:t>FRANE BOJČIĆ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,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C609D1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4525E4">
        <w:rPr>
          <w:rFonts w:cs="Calibri" w:eastAsia="Arial Unicode MS" w:hAnsi="Calibri" w:ascii="Calibri"/>
          <w:kern w:val="1"/>
          <w:lang w:eastAsia="ar-SA" w:val="hr-HR"/>
        </w:rPr>
        <w:t>568.602,60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4525E4">
        <w:rPr>
          <w:rFonts w:cs="Calibri" w:eastAsia="Arial Unicode MS" w:hAnsi="Calibri" w:ascii="Calibri"/>
          <w:kern w:val="1"/>
          <w:lang w:eastAsia="ar-SA" w:val="hr-HR"/>
        </w:rPr>
        <w:t>517.802,60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4525E4">
        <w:rPr>
          <w:rFonts w:cs="Calibri" w:eastAsia="Arial Unicode MS" w:hAnsi="Calibri" w:ascii="Calibri"/>
          <w:kern w:val="1"/>
          <w:lang w:eastAsia="ar-SA" w:val="hr-HR"/>
        </w:rPr>
        <w:t>50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4525E4">
        <w:rPr>
          <w:rFonts w:cs="Calibri" w:eastAsia="Arial Unicode MS" w:hAnsi="Calibri" w:ascii="Calibri"/>
          <w:kern w:val="1"/>
          <w:lang w:eastAsia="ar-SA" w:val="hr-HR"/>
        </w:rPr>
        <w:t>8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C609D1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C609D1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C609D1" w:rsidRPr="00C609D1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C609D1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525E4" w:rsidP="004525E4" w:rsidR="00AA6BCF" w:rsidRPr="003C5AF8">
            <w:pPr>
              <w:spacing w:after="0"/>
              <w:jc w:val="both"/>
              <w:rPr>
                <w:rFonts w:cs="Calibri"/>
              </w:rPr>
            </w:pPr>
            <w:r>
              <w:rPr>
                <w:rFonts w:cs="Calibri"/>
              </w:rPr>
              <w:t>FRANE BOJČIĆ</w:t>
            </w:r>
            <w:r w:rsidR="00F20B3B">
              <w:rPr>
                <w:rFonts w:cs="Calibri"/>
              </w:rPr>
              <w:t xml:space="preserve">, </w:t>
            </w:r>
            <w:r>
              <w:rPr>
                <w:rFonts w:cs="Calibri"/>
              </w:rPr>
              <w:t>Bojčići 19</w:t>
            </w:r>
            <w:r w:rsidR="00575392">
              <w:rPr>
                <w:rFonts w:cs="Calibri" w:hAnsi="Calibri" w:ascii="Calibri"/>
              </w:rPr>
              <w:t>,</w:t>
            </w:r>
            <w:r>
              <w:rPr>
                <w:rFonts w:cs="Calibri" w:hAnsi="Calibri" w:ascii="Calibri"/>
              </w:rPr>
              <w:t xml:space="preserve"> Ružić,</w:t>
            </w:r>
            <w:r w:rsidR="003C5AF8">
              <w:rPr>
                <w:rFonts w:cs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>OIB:</w:t>
            </w:r>
            <w:r w:rsidR="00E43846">
              <w:rPr>
                <w:rFonts w:cs="Calibri" w:hAnsi="Calibri" w:ascii="Calibri"/>
              </w:rPr>
              <w:t xml:space="preserve"> </w:t>
            </w:r>
            <w:r>
              <w:rPr>
                <w:rFonts w:cs="Calibri" w:hAnsi="Calibri" w:ascii="Calibri"/>
              </w:rPr>
              <w:t>17314311179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525E4" w:rsidP="004525E4" w:rsidR="004525E4" w:rsidRPr="004525E4">
            <w:pPr>
              <w:rPr>
                <w:rFonts w:cs="Calibri" w:hAnsi="Calibri" w:ascii="Calibri"/>
              </w:rPr>
            </w:pPr>
            <w:r w:rsidRPr="004525E4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575392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4525E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568.602,60</w:t>
            </w:r>
            <w:r w:rsidR="00783BFB" w:rsidRPr="00783BFB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4525E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517.802,60</w:t>
            </w:r>
            <w:r w:rsidR="00783BFB" w:rsidRPr="00783BFB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4525E4" w:rsidP="004525E4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50</w:t>
            </w:r>
            <w:r w:rsidR="00575392">
              <w:rPr>
                <w:rFonts w:cs="Calibri" w:hAnsi="Calibri" w:ascii="Calibri"/>
              </w:rPr>
              <w:t>.</w:t>
            </w:r>
            <w:r>
              <w:rPr>
                <w:rFonts w:cs="Calibri" w:hAnsi="Calibri" w:ascii="Calibri"/>
              </w:rPr>
              <w:t>8</w:t>
            </w:r>
            <w:r w:rsidR="00575392">
              <w:rPr>
                <w:rFonts w:cs="Calibri" w:hAnsi="Calibri" w:ascii="Calibri"/>
              </w:rPr>
              <w:t>00,00</w:t>
            </w:r>
            <w:r w:rsidR="00F20B3B" w:rsidRPr="00F20B3B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BB396C" w:rsidP="00BB396C" w:rsidR="00BB396C">
      <w:pPr>
        <w:spacing w:lineRule="auto" w:line="276"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E108BB" w:rsidP="00E108BB" w:rsidR="00E108BB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13C3C" w:rsidP="00E108BB" w:rsidR="00E108BB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08BB" w:rsidP="00E108BB" w:rsidR="00E108BB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E108BB" w:rsidP="00E108BB" w:rsidR="00E108B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E108BB" w:rsidP="00E108BB" w:rsidR="00E108BB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E108BB" w:rsidP="00E108BB" w:rsidR="00E108BB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E108BB" w:rsidP="00E108BB" w:rsidR="00E108BB" w:rsidRPr="00B706F7">
      <w:pPr>
        <w:spacing w:after="0"/>
        <w:rPr>
          <w:rFonts w:eastAsia="Calibri" w:hAnsi="Calibri" w:ascii="Calibri"/>
          <w:lang w:val="hr-HR"/>
        </w:rPr>
      </w:pPr>
    </w:p>
    <w:p w:rsidRDefault="00C609D1" w:rsidP="00BB396C" w:rsidR="00C609D1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7B65" w:rsidR="001E7B65">
      <w:pPr>
        <w:spacing w:after="0"/>
      </w:pPr>
      <w:r>
        <w:separator/>
      </w:r>
    </w:p>
  </w:endnote>
  <w:endnote w:id="0" w:type="continuationSeparator">
    <w:p w:rsidRDefault="001E7B65" w:rsidR="001E7B6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1C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7B65" w:rsidR="001E7B65">
      <w:pPr>
        <w:spacing w:after="0"/>
      </w:pPr>
      <w:r>
        <w:separator/>
      </w:r>
    </w:p>
  </w:footnote>
  <w:footnote w:id="0" w:type="continuationSeparator">
    <w:p w:rsidRDefault="001E7B65" w:rsidR="001E7B6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C5D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4749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1799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5335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1E7B65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4E9B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1C1D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8C3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3F4836"/>
    <w:rsid w:val="0040251C"/>
    <w:rsid w:val="0040542B"/>
    <w:rsid w:val="00413C3C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25E4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1C5D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17FA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17840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09D1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2867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08BB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B1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C5D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C5D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C5D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C5D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B1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C5D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C5D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C5D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C5D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64A3FE-5D0B-40E4-BF30-B76FD57D20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1436</properties:Characters>
  <properties:Lines>78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2018-08-23T10:36:00Z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2018-08-23T11:21:00Z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St-651/2017-131 / Podnesak - Podnesak (-131.docx)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