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b735" w14:paraId="c7ab735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D30041">
        <w:t xml:space="preserve"> dužnika GAMA II USLUGE</w:t>
      </w:r>
      <w:r w:rsidR="00DD78E6">
        <w:t xml:space="preserve"> </w:t>
      </w:r>
      <w:r w:rsidR="00AF0757">
        <w:t>j.</w:t>
      </w:r>
      <w:r w:rsidR="00931D35">
        <w:t>d.o.o</w:t>
      </w:r>
      <w:r w:rsidR="00D30041">
        <w:t>. iz Obreža Kalničkog, Cari i Šabani 15</w:t>
      </w:r>
      <w:r w:rsidR="00637444">
        <w:t>,</w:t>
      </w:r>
      <w:r w:rsidR="00AF0757">
        <w:t xml:space="preserve"> OIB:</w:t>
      </w:r>
      <w:r w:rsidR="00D30041">
        <w:t xml:space="preserve"> 34653942387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D30041" w:rsidRPr="00D30041">
        <w:t xml:space="preserve"> </w:t>
      </w:r>
      <w:r w:rsidR="00D30041">
        <w:t>GAMA II USLUGE j.d.o.o. iz Obreža Kalničkog, Cari i Šabani 15, OIB: 34653942387</w:t>
      </w:r>
      <w:r w:rsidR="009B5681">
        <w:t xml:space="preserve">, </w:t>
      </w:r>
      <w:r w:rsidR="00CB6C18" w:rsidRPr="00931D35">
        <w:t xml:space="preserve">iznosi </w:t>
      </w:r>
      <w:r w:rsidR="00D30041">
        <w:t>6.597,66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D30041">
        <w:t>Branko Moharić, Beloslavec, Beloslavec 29, OIB: 42332914835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893BAA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8C8" w:rsidR="00F658C8">
      <w:r>
        <w:separator/>
      </w:r>
    </w:p>
  </w:endnote>
  <w:endnote w:id="0" w:type="continuationSeparator">
    <w:p w:rsidRDefault="00F658C8" w:rsidR="00F6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8C8" w:rsidR="00F658C8">
      <w:r>
        <w:separator/>
      </w:r>
    </w:p>
  </w:footnote>
  <w:footnote w:id="0" w:type="continuationSeparator">
    <w:p w:rsidRDefault="00F658C8" w:rsidR="00F65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D30041" w:rsidP="00AC0D1D" w:rsidR="00AC0D1D">
    <w:pPr>
      <w:jc w:val="right"/>
    </w:pPr>
    <w:r>
      <w:t>Poslovni broj: 4 St-114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C0D1D"/>
    <w:rsid w:val="00AC1B89"/>
    <w:rsid w:val="00AF0757"/>
    <w:rsid w:val="00AF2C11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3026"/>
    <w:rsid w:val="00CB41F0"/>
    <w:rsid w:val="00CB6C18"/>
    <w:rsid w:val="00CC7B8F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0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302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30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30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0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302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30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30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II USLUGE jednostavno društvo s ograničenom odgovornošću za turizam, ugostiteljstvo i usluge</izvorni_sadrzaj>
    <derivirana_varijabla naziv="DomainObject.Predmet.ProtustrankaFormated_1">  GAMA II USLUGE jednostavno društvo s ograničenom odgovornošću za turizam, ugostiteljstvo i usluge</derivirana_varijabla>
  </DomainObject.Predmet.ProtustrankaFormated>
  <DomainObject.Predmet.ProtustrankaFormatedOIB>
    <izvorni_sadrzaj>  GAMA II USLUGE jednostavno društvo s ograničenom odgovornošću za turizam, ugostiteljstvo i usluge, OIB 34653942387</izvorni_sadrzaj>
    <derivirana_varijabla naziv="DomainObject.Predmet.ProtustrankaFormatedOIB_1">  GAMA II USLUGE jednostavno društvo s ograničenom odgovornošću za turizam, ugostiteljstvo i usluge, OIB 34653942387</derivirana_varijabla>
  </DomainObject.Predmet.ProtustrankaFormatedOIB>
  <DomainObject.Predmet.ProtustrankaFormatedWithAdress>
    <izvorni_sadrzaj> GAMA II USLUGE jednostavno društvo s ograničenom odgovornošću za turizam, ugostiteljstvo i usluge, Cari i Šabani 15, 48267 Obrež Kalnički</izvorni_sadrzaj>
    <derivirana_varijabla naziv="DomainObject.Predmet.ProtustrankaFormatedWithAdress_1"> GAMA II USLUGE jednostavno društvo s ograničenom odgovornošću za turizam, ugostiteljstvo i usluge, Cari i Šabani 15, 48267 Obrež Kalnički</derivirana_varijabla>
  </DomainObject.Predmet.ProtustrankaFormatedWithAdress>
  <DomainObject.Predmet.ProtustrankaFormatedWithAdressOIB>
    <izvorni_sadrzaj> GAMA II USLUGE jednostavno društvo s ograničenom odgovornošću za turizam, ugostiteljstvo i usluge, OIB 34653942387, Cari i Šabani 15, 48267 Obrež Kalnički</izvorni_sadrzaj>
    <derivirana_varijabla naziv="DomainObject.Predmet.ProtustrankaFormatedWithAdressOIB_1"> GAMA II USLUGE jednostavno društvo s ograničenom odgovornošću za turizam, ugostiteljstvo i usluge, OIB 34653942387, Cari i Šabani 15, 48267 Obrež Kalnički</derivirana_varijabla>
  </DomainObject.Predmet.ProtustrankaFormatedWithAdressOIB>
  <DomainObject.Predmet.ProtustrankaWithAdress>
    <izvorni_sadrzaj>GAMA II USLUGE jednostavno društvo s ograničenom odgovornošću za turizam, ugostiteljstvo i usluge Cari i Šabani 15, 48267 Obrež Kalnički</izvorni_sadrzaj>
    <derivirana_varijabla naziv="DomainObject.Predmet.ProtustrankaWithAdress_1">GAMA II USLUGE jednostavno društvo s ograničenom odgovornošću za turizam, ugostiteljstvo i usluge Cari i Šabani 15, 48267 Obrež Kalnički</derivirana_varijabla>
  </DomainObject.Predmet.ProtustrankaWithAdress>
  <DomainObject.Predmet.ProtustrankaWithAdressOIB>
    <izvorni_sadrzaj>GAMA II USLUGE jednostavno društvo s ograničenom odgovornošću za turizam, ugostiteljstvo i usluge, OIB 34653942387, Cari i Šabani 15, 48267 Obrež Kalnički</izvorni_sadrzaj>
    <derivirana_varijabla naziv="DomainObject.Predmet.ProtustrankaWithAdressOIB_1">GAMA II USLUGE jednostavno društvo s ograničenom odgovornošću za turizam, ugostiteljstvo i usluge, OIB 34653942387, Cari i Šabani 15, 48267 Obrež Kalnički</derivirana_varijabla>
  </DomainObject.Predmet.ProtustrankaWithAdressOIB>
  <DomainObject.Predmet.ProtustrankaNazivFormated>
    <izvorni_sadrzaj>GAMA II USLUGE jednostavno društvo s ograničenom odgovornošću za turizam, ugostiteljstvo i usluge</izvorni_sadrzaj>
    <derivirana_varijabla naziv="DomainObject.Predmet.ProtustrankaNazivFormated_1">GAMA II USLUGE jednostavno društvo s ograničenom odgovornošću za turizam, ugostiteljstvo i usluge</derivirana_varijabla>
  </DomainObject.Predmet.ProtustrankaNazivFormated>
  <DomainObject.Predmet.ProtustrankaNazivFormatedOIB>
    <izvorni_sadrzaj>GAMA II USLUGE jednostavno društvo s ograničenom odgovornošću za turizam, ugostiteljstvo i usluge, OIB 34653942387</izvorni_sadrzaj>
    <derivirana_varijabla naziv="DomainObject.Predmet.ProtustrankaNazivFormatedOIB_1">GAMA II USLUGE jednostavno društvo s ograničenom odgovornošću za turizam, ugostiteljstvo i usluge, OIB 34653942387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6597.66</izvorni_sadrzaj>
    <derivirana_varijabla naziv="DomainObject.Predmet.TrenutnaVrijednost_1">6597.66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GAMA II USLUGE jednostavno društvo s ograničenom odgovornošću za turizam, ugostiteljstvo i usluge</item>
    </izvorni_sadrzaj>
    <derivirana_varijabla naziv="DomainObject.Predmet.ProtuStrankaListFormated_1">
      <item>GAMA II USLUGE jednostavno društvo s ograničenom odgovornošću za turizam, ugostiteljstvo i usluge</item>
    </derivirana_varijabla>
  </DomainObject.Predmet.ProtuStrankaListFormated>
  <DomainObject.Predmet.ProtuStrankaListFormatedOIB>
    <izvorni_sadrzaj>
      <item>GAMA II USLUGE jednostavno društvo s ograničenom odgovornošću za turizam, ugostiteljstvo i usluge, OIB 34653942387</item>
    </izvorni_sadrzaj>
    <derivirana_varijabla naziv="DomainObject.Predmet.ProtuStrankaListFormatedOIB_1">
      <item>GAMA II USLUGE jednostavno društvo s ograničenom odgovornošću za turizam, ugostiteljstvo i usluge, OIB 34653942387</item>
    </derivirana_varijabla>
  </DomainObject.Predmet.ProtuStrankaListFormatedOIB>
  <DomainObject.Predmet.ProtuStrankaListFormatedWithAdress>
    <izvorni_sadrzaj>
      <item>GAMA II USLUGE jednostavno društvo s ograničenom odgovornošću za turizam, ugostiteljstvo i usluge, Cari i Šabani 15, 48267 Obrež Kalnički</item>
    </izvorni_sadrzaj>
    <derivirana_varijabla naziv="DomainObject.Predmet.ProtuStrankaListFormatedWithAdress_1">
      <item>GAMA II USLUGE jednostavno društvo s ograničenom odgovornošću za turizam, ugostiteljstvo i usluge, Cari i Šabani 15, 48267 Obrež Kalnički</item>
    </derivirana_varijabla>
  </DomainObject.Predmet.ProtuStrankaListFormatedWithAdress>
  <DomainObject.Predmet.ProtuStrankaListFormatedWithAdressOIB>
    <izvorni_sadrzaj>
      <item>GAMA II USLUGE jednostavno društvo s ograničenom odgovornošću za turizam, ugostiteljstvo i usluge, OIB 34653942387, Cari i Šabani 15, 48267 Obrež Kalnički</item>
    </izvorni_sadrzaj>
    <derivirana_varijabla naziv="DomainObject.Predmet.ProtuStrankaListFormatedWithAdressOIB_1">
      <item>GAMA II USLUGE jednostavno društvo s ograničenom odgovornošću za turizam, ugostiteljstvo i usluge, OIB 34653942387, Cari i Šabani 15, 48267 Obrež Kalnički</item>
    </derivirana_varijabla>
  </DomainObject.Predmet.ProtuStrankaListFormatedWithAdressOIB>
  <DomainObject.Predmet.ProtuStrankaListNazivFormated>
    <izvorni_sadrzaj>
      <item>GAMA II USLUGE jednostavno društvo s ograničenom odgovornošću za turizam, ugostiteljstvo i usluge</item>
    </izvorni_sadrzaj>
    <derivirana_varijabla naziv="DomainObject.Predmet.ProtuStrankaListNazivFormated_1">
      <item>GAMA II USLUGE jednostavno društvo s ograničenom odgovornošću za turizam, ugostiteljstvo i usluge</item>
    </derivirana_varijabla>
  </DomainObject.Predmet.ProtuStrankaListNazivFormated>
  <DomainObject.Predmet.ProtuStrankaListNazivFormatedOIB>
    <izvorni_sadrzaj>
      <item>GAMA II USLUGE jednostavno društvo s ograničenom odgovornošću za turizam, ugostiteljstvo i usluge, OIB 34653942387</item>
    </izvorni_sadrzaj>
    <derivirana_varijabla naziv="DomainObject.Predmet.ProtuStrankaListNazivFormatedOIB_1">
      <item>GAMA II USLUGE jednostavno društvo s ograničenom odgovornošću za turizam, ugostiteljstvo i usluge, OIB 34653942387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GAMA II USLUGE jednostavno društvo s ograničenom odgovornošću za turizam, ugostiteljstvo i usluge</izvorni_sadrzaj>
    <derivirana_varijabla naziv="DomainObject.Predmet.ProtustrankaIDrugi_1">GAMA II USLUGE jednostavno društvo s ograničenom odgovornošću za turizam,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GAMA II USLUGE jednostavno društvo s ograničenom odgovornošću za turizam, ugostiteljstvo i usluge, OIB 34653942387, Cari i Šabani 15, 48267 Obrež Kalnički</izvorni_sadrzaj>
    <derivirana_varijabla naziv="DomainObject.Predmet.ProtustrankaIDrugiAdressOIB_1">GAMA II USLUGE jednostavno društvo s ograničenom odgovornošću za turizam, ugostiteljstvo i usluge, OIB 34653942387, Cari i Šabani 15, 48267 Obrež Kalnički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GAMA II USLUGE jednostavno društvo s ograničenom odgovornošću za turizam, ugostiteljstvo i usluge</item>
      <item>Sudski registar</item>
      <item>E-oglasna ploča</item>
    </izvorni_sadrzaj>
    <derivirana_varijabla naziv="DomainObject.Predmet.SudioniciListNaziv_1">
      <item>Financijska agencija</item>
      <item>GAMA II USLUGE jednostavno društvo s ograničenom odgovornošću za turizam,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GAMA II USLUGE jednostavno društvo s ograničenom odgovornošću za turizam, ugostiteljstvo i usluge, OIB 34653942387, Cari i Šabani 15,48267 Obrež Kalnički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GAMA II USLUGE jednostavno društvo s ograničenom odgovornošću za turizam, ugostiteljstvo i usluge, OIB 34653942387, Cari i Šabani 15,48267 Obrež Kalnički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34653942387</item>
      <item>, OIB null</item>
      <item>, OIB null</item>
    </izvorni_sadrzaj>
    <derivirana_varijabla naziv="DomainObject.Predmet.SudioniciListNazivOIB_1">
      <item>, OIB 85821130368</item>
      <item>, OIB 34653942387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09945-0A5F-4550-A2FB-6DEAC39C9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2009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2016-02-05T08:23:00Z</dcterms:created>
  <dc:creator>Ljubica Makovec</dc:creator>
  <cp:lastModifiedBy>Maja Marčec</cp:lastModifiedBy>
  <cp:lastPrinted>2016-02-03T12:40:00Z</cp:lastPrinted>
  <dcterms:modified xmlns:xsi="http://www.w3.org/2001/XMLSchema-instance" xsi:type="dcterms:W3CDTF">2016-02-05T09:12:00Z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