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25cc" w14:paraId="8f625cc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5555DF">
        <w:rPr>
          <w:rFonts w:hAnsi="Times New Roman" w:ascii="Times New Roman"/>
          <w:szCs w:val="24"/>
          <w:lang w:val="hr-HR"/>
        </w:rPr>
        <w:t xml:space="preserve">  </w:t>
      </w:r>
      <w:r w:rsidR="00AD3559"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273D37">
        <w:rPr>
          <w:rFonts w:hAnsi="Times New Roman" w:ascii="Times New Roman"/>
          <w:szCs w:val="24"/>
          <w:lang w:val="hr-HR"/>
        </w:rPr>
        <w:t>197</w:t>
      </w:r>
      <w:r w:rsidR="005555DF">
        <w:rPr>
          <w:rFonts w:hAnsi="Times New Roman" w:ascii="Times New Roman"/>
          <w:szCs w:val="24"/>
          <w:lang w:val="hr-HR"/>
        </w:rPr>
        <w:t>/2016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273D37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273D3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 w:rsidRPr="00273D37">
        <w:rPr>
          <w:rFonts w:hAnsi="Times New Roman" w:ascii="Times New Roman"/>
          <w:szCs w:val="24"/>
          <w:lang w:val="hr-HR"/>
        </w:rPr>
        <w:t>Vesni Sremac Šoštar</w:t>
      </w:r>
      <w:r w:rsidR="00D17329" w:rsidRPr="00273D37">
        <w:rPr>
          <w:rFonts w:hAnsi="Times New Roman" w:ascii="Times New Roman"/>
          <w:szCs w:val="24"/>
          <w:lang w:val="hr-HR"/>
        </w:rPr>
        <w:t xml:space="preserve"> u skraće</w:t>
      </w:r>
      <w:r w:rsidRPr="00273D37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273D37">
        <w:rPr>
          <w:rFonts w:hAnsi="Times New Roman" w:ascii="Times New Roman"/>
          <w:szCs w:val="24"/>
          <w:lang w:val="hr-HR"/>
        </w:rPr>
        <w:t xml:space="preserve">m </w:t>
      </w:r>
      <w:r w:rsidR="001F2D7D" w:rsidRPr="00273D37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273D37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273D37">
        <w:rPr>
          <w:rFonts w:hAnsi="Times New Roman" w:ascii="Times New Roman"/>
          <w:szCs w:val="24"/>
          <w:lang w:val="hr-HR"/>
        </w:rPr>
        <w:t xml:space="preserve">nad </w:t>
      </w:r>
      <w:r w:rsidR="005555DF" w:rsidRPr="00273D37">
        <w:rPr>
          <w:rFonts w:hAnsi="Times New Roman" w:ascii="Times New Roman"/>
          <w:szCs w:val="24"/>
          <w:lang w:val="hr-HR"/>
        </w:rPr>
        <w:t xml:space="preserve">dužnikom </w:t>
      </w:r>
      <w:r w:rsidR="00273D37" w:rsidRPr="00273D37">
        <w:rPr>
          <w:rFonts w:hAnsi="Times New Roman" w:ascii="Times New Roman"/>
          <w:szCs w:val="24"/>
          <w:lang w:val="hr-HR"/>
        </w:rPr>
        <w:t>DILA USLUGE j.d.o.o. Zagreb, Trnsko 31/B,</w:t>
      </w:r>
      <w:r w:rsidR="00273D37">
        <w:rPr>
          <w:rFonts w:hAnsi="Times New Roman" w:ascii="Times New Roman"/>
          <w:szCs w:val="24"/>
          <w:lang w:val="hr-HR"/>
        </w:rPr>
        <w:t xml:space="preserve"> OIB: 06173948949, MBS: 080908325,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273D37">
        <w:rPr>
          <w:rFonts w:hAnsi="Times New Roman" w:ascii="Times New Roman"/>
          <w:szCs w:val="24"/>
        </w:rPr>
        <w:t xml:space="preserve"> </w:t>
      </w:r>
      <w:r w:rsidR="00273D37" w:rsidRPr="00273D37">
        <w:rPr>
          <w:rFonts w:hAnsi="Times New Roman" w:ascii="Times New Roman"/>
          <w:szCs w:val="24"/>
        </w:rPr>
        <w:t>DILA USLUGE j.d.o.o. Zagreb, Trnsko 31/B,</w:t>
      </w:r>
      <w:r w:rsidR="00273D37">
        <w:rPr>
          <w:rFonts w:hAnsi="Times New Roman" w:ascii="Times New Roman"/>
          <w:szCs w:val="24"/>
        </w:rPr>
        <w:t xml:space="preserve"> OIB: 06173948949, MBS: 080908325.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5555DF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73D37">
        <w:rPr>
          <w:rFonts w:hAnsi="Times New Roman" w:ascii="Times New Roman"/>
          <w:szCs w:val="24"/>
        </w:rPr>
        <w:t xml:space="preserve"> Jelenko Lehki</w:t>
      </w:r>
      <w:r w:rsidR="009924E3">
        <w:rPr>
          <w:rFonts w:hAnsi="Times New Roman" w:ascii="Times New Roman"/>
          <w:szCs w:val="24"/>
        </w:rPr>
        <w:t xml:space="preserve">, </w:t>
      </w:r>
      <w:r w:rsidR="00273D37">
        <w:rPr>
          <w:rFonts w:hAnsi="Times New Roman" w:ascii="Times New Roman"/>
          <w:szCs w:val="24"/>
        </w:rPr>
        <w:t>OIB: 96068307857</w:t>
      </w:r>
      <w:r w:rsidR="009924E3">
        <w:rPr>
          <w:rFonts w:hAnsi="Times New Roman" w:ascii="Times New Roman"/>
          <w:szCs w:val="24"/>
        </w:rPr>
        <w:t xml:space="preserve"> iz </w:t>
      </w:r>
      <w:r w:rsidR="00273D37">
        <w:rPr>
          <w:rFonts w:hAnsi="Times New Roman" w:ascii="Times New Roman"/>
          <w:szCs w:val="24"/>
        </w:rPr>
        <w:t xml:space="preserve">Zagreb, Pavla Hatza 10.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273D37" w:rsidRPr="00273D37">
        <w:rPr>
          <w:rFonts w:hAnsi="Times New Roman" w:ascii="Times New Roman"/>
          <w:szCs w:val="24"/>
          <w:lang w:val="hr-HR"/>
        </w:rPr>
        <w:t>DILA USLUGE j.d.o.o. Zagreb, Trnsko 31/B,</w:t>
      </w:r>
      <w:r w:rsidR="00273D37">
        <w:rPr>
          <w:rFonts w:hAnsi="Times New Roman" w:ascii="Times New Roman"/>
          <w:szCs w:val="24"/>
          <w:lang w:val="hr-HR"/>
        </w:rPr>
        <w:t xml:space="preserve"> OIB: 06173948949, MBS: 080908325.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9924E3">
        <w:rPr>
          <w:rFonts w:hAnsi="Times New Roman" w:ascii="Times New Roman"/>
          <w:szCs w:val="24"/>
          <w:lang w:val="hr-HR"/>
        </w:rPr>
        <w:t xml:space="preserve"> 04.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650E6A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751F17" w:rsidP="00495AAF" w:rsidR="00751F17">
      <w:pPr>
        <w:rPr>
          <w:rFonts w:hAnsi="Times New Roman" w:ascii="Times New Roman"/>
          <w:szCs w:val="24"/>
          <w:lang w:val="hr-HR"/>
        </w:rPr>
      </w:pPr>
    </w:p>
    <w:p w:rsidRDefault="00650E6A" w:rsidP="00DC108F" w:rsidR="00DC108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50E6A" w:rsidP="00DC108F" w:rsidR="00650E6A" w:rsidRPr="00C53C54">
      <w:pPr>
        <w:jc w:val="right"/>
        <w:rPr>
          <w:rFonts w:hAnsi="Times New Roman" w:ascii="Times New Roman"/>
          <w:szCs w:val="24"/>
          <w:lang w:val="hr-HR"/>
        </w:rPr>
      </w:pPr>
      <w:r w:rsidRPr="00650E6A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650E6A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2DF" w:rsidR="00280A5F">
    <w:pPr>
      <w:pStyle w:val="Podnoje"/>
      <w:jc w:val="right"/>
    </w:pPr>
  </w:p>
  <w:p w:rsidRDefault="006F32D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F32DF" w:rsidRPr="006F32D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273D37">
      <w:rPr>
        <w:rFonts w:hAnsi="Times New Roman" w:ascii="Times New Roman"/>
      </w:rPr>
      <w:t>197</w:t>
    </w:r>
    <w:r w:rsidR="005555DF">
      <w:rPr>
        <w:rFonts w:hAnsi="Times New Roman" w:ascii="Times New Roman"/>
      </w:rPr>
      <w:t>/2016</w:t>
    </w:r>
  </w:p>
  <w:p w:rsidRDefault="006F32D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273D37"/>
    <w:rsid w:val="0031068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B3AA1"/>
    <w:rsid w:val="00606156"/>
    <w:rsid w:val="006156D0"/>
    <w:rsid w:val="0062773C"/>
    <w:rsid w:val="00630F52"/>
    <w:rsid w:val="00633396"/>
    <w:rsid w:val="006378C3"/>
    <w:rsid w:val="0064498B"/>
    <w:rsid w:val="00650E6A"/>
    <w:rsid w:val="0065500F"/>
    <w:rsid w:val="00670CE3"/>
    <w:rsid w:val="00686392"/>
    <w:rsid w:val="0069268B"/>
    <w:rsid w:val="006A68F9"/>
    <w:rsid w:val="006C4666"/>
    <w:rsid w:val="006F32DF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3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2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2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2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2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3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2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2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2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2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St-197/2016-8</izvorni_sadrzaj>
    <derivirana_varijabla naziv="DomainObject.Oznaka_1">St-197/2016-8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DILA USLUGE j.d.o.o. zastupanog po punomoćniku Ermina Fatić</izvorni_sadrzaj>
    <derivirana_varijabla naziv="DomainObject.Predmet.ProtustrankaFormated_1">  DILA USLUGE j.d.o.o. zastupanog po punomoćniku Ermina Fatić</derivirana_varijabla>
  </DomainObject.Predmet.ProtustrankaFormated>
  <DomainObject.Predmet.ProtustrankaFormatedOIB>
    <izvorni_sadrzaj>  DILA USLUGE j.d.o.o., OIB 06173948949 zastupanog po punomoćniku Ermina Fatić</izvorni_sadrzaj>
    <derivirana_varijabla naziv="DomainObject.Predmet.ProtustrankaFormatedOIB_1">  DILA USLUGE j.d.o.o., OIB 06173948949 zastupanog po punomoćniku Ermina Fatić</derivirana_varijabla>
  </DomainObject.Predmet.ProtustrankaFormatedOIB>
  <DomainObject.Predmet.ProtustrankaFormatedWithAdress>
    <izvorni_sadrzaj> DILA USLUGE j.d.o.o., Trnsko 31/B, 10000 Zagreb zastupanog po punomoćniku Ermina Fatić</izvorni_sadrzaj>
    <derivirana_varijabla naziv="DomainObject.Predmet.ProtustrankaFormatedWithAdress_1"> DILA USLUGE j.d.o.o., Trnsko 31/B, 10000 Zagreb zastupanog po punomoćniku Ermina Fatić</derivirana_varijabla>
  </DomainObject.Predmet.ProtustrankaFormatedWithAdress>
  <DomainObject.Predmet.ProtustrankaFormatedWithAdressOIB>
    <izvorni_sadrzaj> DILA USLUGE j.d.o.o., OIB 06173948949, Trnsko 31/B, 10000 Zagreb zastupanog po punomoćniku Ermina Fatić</izvorni_sadrzaj>
    <derivirana_varijabla naziv="DomainObject.Predmet.ProtustrankaFormatedWithAdressOIB_1"> DILA USLUGE j.d.o.o., OIB 06173948949, Trnsko 31/B, 10000 Zagreb zastupanog po punomoćniku Ermina Fatić</derivirana_varijabla>
  </DomainObject.Predmet.ProtustrankaFormatedWithAdressOIB>
  <DomainObject.Predmet.ProtustrankaWithAdress>
    <izvorni_sadrzaj>DILA USLUGE j.d.o.o. Trnsko 31/B, 10000 Zagreb</izvorni_sadrzaj>
    <derivirana_varijabla naziv="DomainObject.Predmet.ProtustrankaWithAdress_1">DILA USLUGE j.d.o.o. Trnsko 31/B, 10000 Zagreb</derivirana_varijabla>
  </DomainObject.Predmet.ProtustrankaWithAdress>
  <DomainObject.Predmet.ProtustrankaWithAdressOIB>
    <izvorni_sadrzaj>DILA USLUGE j.d.o.o., OIB 06173948949, Trnsko 31/B, 10000 Zagreb</izvorni_sadrzaj>
    <derivirana_varijabla naziv="DomainObject.Predmet.ProtustrankaWithAdressOIB_1">DILA USLUGE j.d.o.o., OIB 06173948949, Trnsko 31/B, 10000 Zagreb</derivirana_varijabla>
  </DomainObject.Predmet.ProtustrankaWithAdressOIB>
  <DomainObject.Predmet.ProtustrankaNazivFormated>
    <izvorni_sadrzaj>DILA USLUGE j.d.o.o.</izvorni_sadrzaj>
    <derivirana_varijabla naziv="DomainObject.Predmet.ProtustrankaNazivFormated_1">DILA USLUGE j.d.o.o.</derivirana_varijabla>
  </DomainObject.Predmet.ProtustrankaNazivFormated>
  <DomainObject.Predmet.ProtustrankaNazivFormatedOIB>
    <izvorni_sadrzaj>DILA USLUGE j.d.o.o., OIB 06173948949</izvorni_sadrzaj>
    <derivirana_varijabla naziv="DomainObject.Predmet.ProtustrankaNazivFormatedOIB_1">DILA USLUGE j.d.o.o., OIB 06173948949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DILA USLUGE j.d.o.o. zastupanog po punomoćniku Ermina Fatić</item>
    </izvorni_sadrzaj>
    <derivirana_varijabla naziv="DomainObject.Predmet.ProtuStrankaListFormated_1">
      <item>DILA USLUGE j.d.o.o. zastupanog po punomoćniku Ermina Fatić</item>
    </derivirana_varijabla>
  </DomainObject.Predmet.ProtuStrankaListFormated>
  <DomainObject.Predmet.ProtuStrankaListFormatedOIB>
    <izvorni_sadrzaj>
      <item>DILA USLUGE j.d.o.o., OIB 06173948949 zastupanog po punomoćniku Ermina Fatić</item>
    </izvorni_sadrzaj>
    <derivirana_varijabla naziv="DomainObject.Predmet.ProtuStrankaListFormatedOIB_1">
      <item>DILA USLUGE j.d.o.o., OIB 06173948949 zastupanog po punomoćniku Ermina Fatić</item>
    </derivirana_varijabla>
  </DomainObject.Predmet.ProtuStrankaListFormatedOIB>
  <DomainObject.Predmet.ProtuStrankaListFormatedWithAdress>
    <izvorni_sadrzaj>
      <item>DILA USLUGE j.d.o.o., Trnsko 31/B, 10000 Zagreb zastupanog po punomoćniku Ermina Fatić</item>
    </izvorni_sadrzaj>
    <derivirana_varijabla naziv="DomainObject.Predmet.ProtuStrankaListFormatedWithAdress_1">
      <item>DILA USLUGE j.d.o.o., Trnsko 31/B, 10000 Zagreb zastupanog po punomoćniku Ermina Fatić</item>
    </derivirana_varijabla>
  </DomainObject.Predmet.ProtuStrankaListFormatedWithAdress>
  <DomainObject.Predmet.ProtuStrankaListFormatedWithAdressOIB>
    <izvorni_sadrzaj>
      <item>DILA USLUGE j.d.o.o., OIB 06173948949, Trnsko 31/B, 10000 Zagreb zastupanog po punomoćniku Ermina Fatić</item>
    </izvorni_sadrzaj>
    <derivirana_varijabla naziv="DomainObject.Predmet.ProtuStrankaListFormatedWithAdressOIB_1">
      <item>DILA USLUGE j.d.o.o., OIB 06173948949, Trnsko 31/B, 10000 Zagreb zastupanog po punomoćniku Ermina Fatić</item>
    </derivirana_varijabla>
  </DomainObject.Predmet.ProtuStrankaListFormatedWithAdressOIB>
  <DomainObject.Predmet.ProtuStrankaListNazivFormated>
    <izvorni_sadrzaj>
      <item>DILA USLUGE j.d.o.o.</item>
    </izvorni_sadrzaj>
    <derivirana_varijabla naziv="DomainObject.Predmet.ProtuStrankaListNazivFormated_1">
      <item>DILA USLUGE j.d.o.o.</item>
    </derivirana_varijabla>
  </DomainObject.Predmet.ProtuStrankaListNazivFormated>
  <DomainObject.Predmet.ProtuStrankaListNazivFormatedOIB>
    <izvorni_sadrzaj>
      <item>DILA USLUGE j.d.o.o., OIB 06173948949</item>
    </izvorni_sadrzaj>
    <derivirana_varijabla naziv="DomainObject.Predmet.ProtuStrankaListNazivFormatedOIB_1">
      <item>DILA USLUGE j.d.o.o., OIB 06173948949</item>
    </derivirana_varijabla>
  </DomainObject.Predmet.ProtuStrankaListNazivFormatedOIB>
  <DomainObject.Predmet.OstaliListFormated>
    <izvorni_sadrzaj>
      <item>Ermina Fatić punomoćnik sudionika u postupku DILA USLUGE j.d.o.o.</item>
      <item>JELENKO LEHKI</item>
    </izvorni_sadrzaj>
    <derivirana_varijabla naziv="DomainObject.Predmet.OstaliListFormated_1">
      <item>Ermina Fatić punomoćnik sudionika u postupku DILA USLUGE j.d.o.o.</item>
      <item>JELENKO LEHKI</item>
    </derivirana_varijabla>
  </DomainObject.Predmet.OstaliListFormated>
  <DomainObject.Predmet.OstaliListFormatedOIB>
    <izvorni_sadrzaj>
      <item>Ermina Fatić, OIB 94663735541 punomoćnik sudionika u postupku DILA USLUGE j.d.o.o.</item>
      <item>JELENKO LEHKI, OIB 96068307857</item>
    </izvorni_sadrzaj>
    <derivirana_varijabla naziv="DomainObject.Predmet.OstaliListFormatedOIB_1">
      <item>Ermina Fatić, OIB 94663735541 punomoćnik sudionika u postupku DILA USLUGE j.d.o.o.</item>
      <item>JELENKO LEHKI, OIB 96068307857</item>
    </derivirana_varijabla>
  </DomainObject.Predmet.OstaliListFormatedOIB>
  <DomainObject.Predmet.OstaliListFormatedWithAdress>
    <izvorni_sadrzaj>
      <item>Ermina Fatić, Trnsko 31b, 10000 Zagreb punomoćnik sudionika u postupku DILA USLUGE j.d.o.o.</item>
      <item>JELENKO LEHKI, Pavla Hatza 10, 10000 Zagreb</item>
    </izvorni_sadrzaj>
    <derivirana_varijabla naziv="DomainObject.Predmet.OstaliListFormatedWithAdress_1">
      <item>Ermina Fatić, Trnsko 31b, 10000 Zagreb punomoćnik sudionika u postupku DILA USLUGE j.d.o.o.</item>
      <item>JELENKO LEHKI, Pavla Hatza 10, 10000 Zagreb</item>
    </derivirana_varijabla>
  </DomainObject.Predmet.OstaliListFormatedWithAdress>
  <DomainObject.Predmet.OstaliListFormatedWithAdressOIB>
    <izvorni_sadrzaj>
      <item>Ermina Fatić, OIB 94663735541, Trnsko 31b, 10000 Zagreb punomoćnik sudionika u postupku DILA USLUGE j.d.o.o.</item>
      <item>JELENKO LEHKI, OIB 96068307857, Pavla Hatza 10, 10000 Zagreb</item>
    </izvorni_sadrzaj>
    <derivirana_varijabla naziv="DomainObject.Predmet.OstaliListFormatedWithAdressOIB_1">
      <item>Ermina Fatić, OIB 94663735541, Trnsko 31b, 10000 Zagreb punomoćnik sudionika u postupku DILA USLUGE j.d.o.o.</item>
      <item>JELENKO LEHKI, OIB 96068307857, Pavla Hatza 10, 10000 Zagreb</item>
    </derivirana_varijabla>
  </DomainObject.Predmet.OstaliListFormatedWithAdressOIB>
  <DomainObject.Predmet.OstaliListNazivFormated>
    <izvorni_sadrzaj>
      <item>Ermina Fatić</item>
      <item>JELENKO LEHKI</item>
    </izvorni_sadrzaj>
    <derivirana_varijabla naziv="DomainObject.Predmet.OstaliListNazivFormated_1">
      <item>Ermina Fatić</item>
      <item>JELENKO LEHKI</item>
    </derivirana_varijabla>
  </DomainObject.Predmet.OstaliListNazivFormated>
  <DomainObject.Predmet.OstaliListNazivFormatedOIB>
    <izvorni_sadrzaj>
      <item>Ermina Fatić, OIB 94663735541</item>
      <item>JELENKO LEHKI, OIB 96068307857</item>
    </izvorni_sadrzaj>
    <derivirana_varijabla naziv="DomainObject.Predmet.OstaliListNazivFormatedOIB_1">
      <item>Ermina Fatić, OIB 94663735541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St-197/2016-8</izvorni_sadrzaj>
    <derivirana_varijabla naziv="DomainObject.PoslovniBrojDokumenta_1">St-197/2016-8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DILA USLUGE j.d.o.o.</izvorni_sadrzaj>
    <derivirana_varijabla naziv="DomainObject.Predmet.ProtustrankaIDrugi_1">DILA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DILA USLUGE j.d.o.o., OIB 06173948949, Trnsko 31/B, 10000 Zagreb</izvorni_sadrzaj>
    <derivirana_varijabla naziv="DomainObject.Predmet.ProtustrankaIDrugiAdressOIB_1">DILA USLUGE j.d.o.o., OIB 06173948949, Trnsko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DILA USLUGE j.d.o.o.</item>
      <item>Ermina Fatić</item>
      <item>JELENKO LEHKI</item>
    </izvorni_sadrzaj>
    <derivirana_varijabla naziv="DomainObject.Predmet.SudioniciListNaziv_1">
      <item>FINA Regionalni centar Zagreb</item>
      <item>DILA USLUGE j.d.o.o.</item>
      <item>Ermina Fatić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DILA USLUGE j.d.o.o., OIB 06173948949, Trnsko 31/B,10000 Zagreb</item>
      <item>Ermina Fatić, OIB 94663735541, Trnsko 31b,10000 Zagreb</item>
      <item>JELENKO LEHKI, OIB 96068307857, Pavla Hatza 10,10000 Zagreb</item>
    </izvorni_sadrzaj>
    <derivirana_varijabla naziv="DomainObject.Predmet.SudioniciListAdressOIB_1">
      <item>FINA Regionalni centar Zagreb, OIB 85821130368, Trg svibanjskih žrtava 1995. 1,10000 Zagreb</item>
      <item>DILA USLUGE j.d.o.o., OIB 06173948949, Trnsko 31/B,10000 Zagreb</item>
      <item>Ermina Fatić, OIB 94663735541, Trnsko 31b,10000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06173948949</item>
      <item>, OIB 94663735541</item>
      <item>, OIB 96068307857</item>
    </izvorni_sadrzaj>
    <derivirana_varijabla naziv="DomainObject.Predmet.SudioniciListNazivOIB_1">
      <item>, OIB 85821130368</item>
      <item>, OIB 06173948949</item>
      <item>, OIB 94663735541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2617</properties:Characters>
  <properties:Lines>70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2016-07-01T09:46:00Z</dcterms:created>
  <dc:creator>Karmela Dolenc</dc:creator>
  <cp:lastModifiedBy>Zlatka Plivelić</cp:lastModifiedBy>
  <cp:lastPrinted>2016-07-01T09:42:00Z</cp:lastPrinted>
  <dcterms:modified xmlns:xsi="http://www.w3.org/2001/XMLSchema-instance" xsi:type="dcterms:W3CDTF">2016-07-01T09:49:00Z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