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3d5a" w14:paraId="6673d5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70ADA">
        <w:rPr>
          <w:rFonts w:cs="Times New Roman" w:hAnsi="Times New Roman" w:ascii="Times New Roman"/>
          <w:b w:val="false"/>
          <w:sz w:val="24"/>
          <w:szCs w:val="24"/>
        </w:rPr>
        <w:t>311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870ADA">
        <w:t>UGO ALAGIĆ j.d.o.o., Zagreb, Srednjaci 10, OIB: 45155864708</w:t>
      </w:r>
      <w:r w:rsidR="00F84E4A">
        <w:t xml:space="preserve">, </w:t>
      </w:r>
      <w:r w:rsidR="00EF6E65">
        <w:t xml:space="preserve"> </w:t>
      </w:r>
      <w:r w:rsidR="00CB1EA4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70ADA">
        <w:t>UGO ALAGIĆ j.d.o.o., Zagreb, Srednjaci 10, OIB: 45155864708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70ADA">
        <w:t>UGO ALAGIĆ j.d.o.o., Zagreb, Srednjaci 10, OIB: 45155864708</w:t>
      </w:r>
      <w:r w:rsidR="00CB1EA4">
        <w:t>,</w:t>
      </w:r>
      <w:r w:rsidR="006C4C3C">
        <w:t xml:space="preserve"> </w:t>
      </w:r>
      <w:r w:rsidR="00870ADA">
        <w:t>Nikoli Alagiću, Zagreb, Poljana Jurja Andrassyja 4, OIB: 28139066363,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70ADA">
        <w:rPr>
          <w:b/>
        </w:rPr>
        <w:t>12. travnja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70ADA">
        <w:rPr>
          <w:b/>
        </w:rPr>
        <w:t>9,30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870ADA">
        <w:t>1. veljače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70ADA">
        <w:t>UGO ALAGIĆ j.d.o.o., Zagreb, Srednjaci 10, OIB: 45155864708</w:t>
      </w:r>
      <w:r w:rsidR="00434CDC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870ADA">
        <w:t>3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111" w:rsidR="00040111">
      <w:r>
        <w:separator/>
      </w:r>
    </w:p>
  </w:endnote>
  <w:endnote w:id="0" w:type="continuationSeparator">
    <w:p w:rsidRDefault="00040111" w:rsidR="00040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111" w:rsidR="00040111">
      <w:r>
        <w:separator/>
      </w:r>
    </w:p>
  </w:footnote>
  <w:footnote w:id="0" w:type="continuationSeparator">
    <w:p w:rsidRDefault="00040111" w:rsidR="00040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5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70ADA">
      <w:rPr>
        <w:rFonts w:hAnsi="Verdana" w:ascii="Verdana"/>
        <w:b w:val="false"/>
        <w:sz w:val="24"/>
        <w:szCs w:val="24"/>
      </w:rPr>
      <w:t>311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D2478"/>
    <w:rsid w:val="000D5988"/>
    <w:rsid w:val="000F0DB6"/>
    <w:rsid w:val="00117B7F"/>
    <w:rsid w:val="00122A5F"/>
    <w:rsid w:val="00123574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5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5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ALAGIĆ jednostavno društvo s ograničenom odgovornošću za trgovinu i usluge zastupanog po punomoćniku Nikola Alagić</izvorni_sadrzaj>
    <derivirana_varijabla naziv="DomainObject.Predmet.ProtustrankaFormated_1">  UGO ALAGIĆ jednostavno društvo s ograničenom odgovornošću za trgovinu i usluge zastupanog po punomoćniku Nikola Alagić</derivirana_varijabla>
  </DomainObject.Predmet.ProtustrankaFormated>
  <DomainObject.Predmet.ProtustrankaFormatedOIB>
    <izvorni_sadrzaj>  UGO ALAGIĆ jednostavno društvo s ograničenom odgovornošću za trgovinu i usluge, OIB 45155864708 zastupanog po punomoćniku Nikola Alagić</izvorni_sadrzaj>
    <derivirana_varijabla naziv="DomainObject.Predmet.ProtustrankaFormatedOIB_1">  UGO ALAGIĆ jednostavno društvo s ograničenom odgovornošću za trgovinu i usluge, OIB 45155864708 zastupanog po punomoćniku Nikola Alagić</derivirana_varijabla>
  </DomainObject.Predmet.ProtustrankaFormatedOIB>
  <DomainObject.Predmet.ProtustrankaFormatedWithAdress>
    <izvorni_sadrzaj> UGO ALAGIĆ jednostavno društvo s ograničenom odgovornošću za trgovinu i usluge, Srednjaci 10, 10000 Zagreb zastupanog po punomoćniku Nikola Alagić</izvorni_sadrzaj>
    <derivirana_varijabla naziv="DomainObject.Predmet.ProtustrankaFormatedWithAdress_1"> UGO ALAGIĆ jednostavno društvo s ograničenom odgovornošću za trgovinu i usluge, Srednjaci 10, 10000 Zagreb zastupanog po punomoćniku Nikola Alagić</derivirana_varijabla>
  </DomainObject.Predmet.ProtustrankaFormatedWithAdress>
  <DomainObject.Predmet.ProtustrankaFormatedWithAdressOIB>
    <izvorni_sadrzaj> UGO ALAGIĆ jednostavno društvo s ograničenom odgovornošću za trgovinu i usluge, OIB 45155864708, Srednjaci 10, 10000 Zagreb zastupanog po punomoćniku Nikola Alagić</izvorni_sadrzaj>
    <derivirana_varijabla naziv="DomainObject.Predmet.ProtustrankaFormatedWithAdressOIB_1"> UGO ALAGIĆ jednostavno društvo s ograničenom odgovornošću za trgovinu i usluge, OIB 45155864708, Srednjaci 10, 10000 Zagreb zastupanog po punomoćniku Nikola Alagić</derivirana_varijabla>
  </DomainObject.Predmet.ProtustrankaFormatedWithAdressOIB>
  <DomainObject.Predmet.ProtustrankaWithAdress>
    <izvorni_sadrzaj>UGO ALAGIĆ jednostavno društvo s ograničenom odgovornošću za trgovinu i usluge Srednjaci 10, 10000 Zagreb</izvorni_sadrzaj>
    <derivirana_varijabla naziv="DomainObject.Predmet.ProtustrankaWithAdress_1">UGO ALAGIĆ jednostavno društvo s ograničenom odgovornošću za trgovinu i usluge Srednjaci 10, 10000 Zagreb</derivirana_varijabla>
  </DomainObject.Predmet.ProtustrankaWithAdress>
  <DomainObject.Predmet.ProtustrankaWithAdressOIB>
    <izvorni_sadrzaj>UGO ALAGIĆ jednostavno društvo s ograničenom odgovornošću za trgovinu i usluge, OIB 45155864708, Srednjaci 10, 10000 Zagreb</izvorni_sadrzaj>
    <derivirana_varijabla naziv="DomainObject.Predmet.ProtustrankaWithAdressOIB_1">UGO ALAGIĆ jednostavno društvo s ograničenom odgovornošću za trgovinu i usluge, OIB 45155864708, Srednjaci 10, 10000 Zagreb</derivirana_varijabla>
  </DomainObject.Predmet.ProtustrankaWithAdressOIB>
  <DomainObject.Predmet.ProtustrankaNazivFormated>
    <izvorni_sadrzaj>UGO ALAGIĆ jednostavno društvo s ograničenom odgovornošću za trgovinu i usluge</izvorni_sadrzaj>
    <derivirana_varijabla naziv="DomainObject.Predmet.ProtustrankaNazivFormated_1">UGO ALAGIĆ jednostavno društvo s ograničenom odgovornošću za trgovinu i usluge</derivirana_varijabla>
  </DomainObject.Predmet.ProtustrankaNazivFormated>
  <DomainObject.Predmet.ProtustrankaNazivFormatedOIB>
    <izvorni_sadrzaj>UGO ALAGIĆ jednostavno društvo s ograničenom odgovornošću za trgovinu i usluge, OIB 45155864708</izvorni_sadrzaj>
    <derivirana_varijabla naziv="DomainObject.Predmet.ProtustrankaNazivFormatedOIB_1">UGO ALAGIĆ jednostavno društvo s ograničenom odgovornošću za trgovinu i usluge, OIB 45155864708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ALAGIĆ jednostavno društvo s ograničenom odgovornošću za trgovinu i usluge zastupanog po punomoćniku Nikola Alagić</item>
    </izvorni_sadrzaj>
    <derivirana_varijabla naziv="DomainObject.Predmet.ProtuStrankaListFormated_1">
      <item>UGO ALAGIĆ jednostavno društvo s ograničenom odgovornošću za trgovinu i usluge zastupanog po punomoćniku Nikola Alagić</item>
    </derivirana_varijabla>
  </DomainObject.Predmet.ProtuStrankaListFormated>
  <DomainObject.Predmet.ProtuStrankaListFormatedOIB>
    <izvorni_sadrzaj>
      <item>UGO ALAGIĆ jednostavno društvo s ograničenom odgovornošću za trgovinu i usluge, OIB 45155864708 zastupanog po punomoćniku Nikola Alagić</item>
    </izvorni_sadrzaj>
    <derivirana_varijabla naziv="DomainObject.Predmet.ProtuStrankaListFormatedOIB_1">
      <item>UGO ALAGIĆ jednostavno društvo s ograničenom odgovornošću za trgovinu i usluge, OIB 45155864708 zastupanog po punomoćniku Nikola Alagić</item>
    </derivirana_varijabla>
  </DomainObject.Predmet.ProtuStrankaListFormatedOIB>
  <DomainObject.Predmet.ProtuStrankaListFormatedWithAdress>
    <izvorni_sadrzaj>
      <item>UGO ALAGIĆ jednostavno društvo s ograničenom odgovornošću za trgovinu i usluge, Srednjaci 10, 10000 Zagreb zastupanog po punomoćniku Nikola Alagić</item>
    </izvorni_sadrzaj>
    <derivirana_varijabla naziv="DomainObject.Predmet.ProtuStrankaListFormatedWithAdress_1">
      <item>UGO ALAGIĆ jednostavno društvo s ograničenom odgovornošću za trgovinu i usluge, Srednjaci 10, 10000 Zagreb zastupanog po punomoćniku Nikola Alagić</item>
    </derivirana_varijabla>
  </DomainObject.Predmet.ProtuStrankaListFormatedWithAdress>
  <DomainObject.Predmet.ProtuStrankaListFormatedWithAdressOIB>
    <izvorni_sadrzaj>
      <item>UGO ALAGIĆ jednostavno društvo s ograničenom odgovornošću za trgovinu i usluge, OIB 45155864708, Srednjaci 10, 10000 Zagreb zastupanog po punomoćniku Nikola Alagić</item>
    </izvorni_sadrzaj>
    <derivirana_varijabla naziv="DomainObject.Predmet.ProtuStrankaListFormatedWithAdressOIB_1">
      <item>UGO ALAGIĆ jednostavno društvo s ograničenom odgovornošću za trgovinu i usluge, OIB 45155864708, Srednjaci 10, 10000 Zagreb zastupanog po punomoćniku Nikola Alagić</item>
    </derivirana_varijabla>
  </DomainObject.Predmet.ProtuStrankaListFormatedWithAdressOIB>
  <DomainObject.Predmet.ProtuStrankaListNazivFormated>
    <izvorni_sadrzaj>
      <item>UGO ALAGIĆ jednostavno društvo s ograničenom odgovornošću za trgovinu i usluge</item>
    </izvorni_sadrzaj>
    <derivirana_varijabla naziv="DomainObject.Predmet.ProtuStrankaListNazivFormated_1">
      <item>UGO ALAGIĆ jednostavno društvo s ograničenom odgovornošću za trgovinu i usluge</item>
    </derivirana_varijabla>
  </DomainObject.Predmet.ProtuStrankaListNazivFormated>
  <DomainObject.Predmet.ProtuStrankaListNazivFormatedOIB>
    <izvorni_sadrzaj>
      <item>UGO ALAGIĆ jednostavno društvo s ograničenom odgovornošću za trgovinu i usluge, OIB 45155864708</item>
    </izvorni_sadrzaj>
    <derivirana_varijabla naziv="DomainObject.Predmet.ProtuStrankaListNazivFormatedOIB_1">
      <item>UGO ALAGIĆ jednostavno društvo s ograničenom odgovornošću za trgovinu i usluge, OIB 45155864708</item>
    </derivirana_varijabla>
  </DomainObject.Predmet.ProtuStrankaListNazivFormatedOIB>
  <DomainObject.Predmet.OstaliListFormated>
    <izvorni_sadrzaj>
      <item>Nikola Alagić punomoćnik sudionika u postupku UGO ALAGIĆ jednostavno društvo s ograničenom odgovornošću za trgovinu i usluge</item>
    </izvorni_sadrzaj>
    <derivirana_varijabla naziv="DomainObject.Predmet.OstaliListFormated_1">
      <item>Nikola Alagić punomoćnik sudionika u postupku UGO ALAGIĆ jednostavno društvo s ograničenom odgovornošću za trgovinu i usluge</item>
    </derivirana_varijabla>
  </DomainObject.Predmet.OstaliListFormated>
  <DomainObject.Predmet.OstaliListFormatedOIB>
    <izvorni_sadrzaj>
      <item>Nikola Alagić, OIB 28139066363 punomoćnik sudionika u postupku UGO ALAGIĆ jednostavno društvo s ograničenom odgovornošću za trgovinu i usluge</item>
    </izvorni_sadrzaj>
    <derivirana_varijabla naziv="DomainObject.Predmet.OstaliListFormatedOIB_1">
      <item>Nikola Alagić, OIB 28139066363 punomoćnik sudionika u postupku UGO ALAGIĆ jednostavno društvo s ograničenom odgovornošću za trgovinu i usluge</item>
    </derivirana_varijabla>
  </DomainObject.Predmet.OstaliListFormatedOIB>
  <DomainObject.Predmet.OstaliListFormatedWithAdress>
    <izvorni_sadrzaj>
      <item>Nikola Alagić, Poljana Jurja Andrassyja 4, 10000 Zagreb punomoćnik sudionika u postupku UGO ALAGIĆ jednostavno društvo s ograničenom odgovornošću za trgovinu i usluge</item>
    </izvorni_sadrzaj>
    <derivirana_varijabla naziv="DomainObject.Predmet.OstaliListFormatedWithAdress_1">
      <item>Nikola Alagić, Poljana Jurja Andrassyja 4, 10000 Zagreb punomoćnik sudionika u postupku UGO ALAGIĆ jednostavno društvo s ograničenom odgovornošću za trgovinu i usluge</item>
    </derivirana_varijabla>
  </DomainObject.Predmet.OstaliListFormatedWithAdress>
  <DomainObject.Predmet.OstaliListFormatedWithAdressOIB>
    <izvorni_sadrzaj>
      <item>Nikola Alagić, OIB 28139066363, Poljana Jurja Andrassyja 4, 10000 Zagreb punomoćnik sudionika u postupku UGO ALAGIĆ jednostavno društvo s ograničenom odgovornošću za trgovinu i usluge</item>
    </izvorni_sadrzaj>
    <derivirana_varijabla naziv="DomainObject.Predmet.OstaliListFormatedWithAdressOIB_1">
      <item>Nikola Alagić, OIB 28139066363, Poljana Jurja Andrassyja 4, 10000 Zagreb punomoćnik sudionika u postupku UGO ALAGIĆ jednostavno društvo s ograničenom odgovornošću za trgovinu i usluge</item>
    </derivirana_varijabla>
  </DomainObject.Predmet.OstaliListFormatedWithAdressOIB>
  <DomainObject.Predmet.OstaliListNazivFormated>
    <izvorni_sadrzaj>
      <item>Nikola Alagić</item>
    </izvorni_sadrzaj>
    <derivirana_varijabla naziv="DomainObject.Predmet.OstaliListNazivFormated_1">
      <item>Nikola Alagić</item>
    </derivirana_varijabla>
  </DomainObject.Predmet.OstaliListNazivFormated>
  <DomainObject.Predmet.OstaliListNazivFormatedOIB>
    <izvorni_sadrzaj>
      <item>Nikola Alagić, OIB 28139066363</item>
    </izvorni_sadrzaj>
    <derivirana_varijabla naziv="DomainObject.Predmet.OstaliListNazivFormatedOIB_1">
      <item>Nikola Alagić, OIB 28139066363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ALAGIĆ jednostavno društvo s ograničenom odgovornošću za trgovinu i usluge</izvorni_sadrzaj>
    <derivirana_varijabla naziv="DomainObject.Predmet.ProtustrankaIDrugi_1">UGO ALAGIĆ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 ALAGIĆ jednostavno društvo s ograničenom odgovornošću za trgovinu i usluge, OIB 45155864708, Srednjaci 10, 10000 Zagreb</izvorni_sadrzaj>
    <derivirana_varijabla naziv="DomainObject.Predmet.ProtustrankaIDrugiAdressOIB_1">UGO ALAGIĆ jednostavno društvo s ograničenom odgovornošću za trgovinu i usluge, OIB 45155864708, Srednjaci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ALAGIĆ jednostavno društvo s ograničenom odgovornošću za trgovinu i usluge</item>
      <item>Nikola Alagić</item>
    </izvorni_sadrzaj>
    <derivirana_varijabla naziv="DomainObject.Predmet.SudioniciListNaziv_1">
      <item>FINA Regionalni centar Zagreb</item>
      <item>UGO ALAGIĆ jednostavno društvo s ograničenom odgovornošću za trgovinu i usluge</item>
      <item>Nikola Alagić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izvorni_sadrzaj>
    <derivirana_varijabla naziv="DomainObject.Predmet.SudioniciListAdressOIB_1"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45155864708</item>
      <item>, OIB 28139066363</item>
    </izvorni_sadrzaj>
    <derivirana_varijabla naziv="DomainObject.Predmet.SudioniciListNazivOIB_1">
      <item>, OIB 85821130368</item>
      <item>, OIB 45155864708</item>
      <item>, OIB 28139066363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3426B-47BD-42CE-AC0E-4ADC56069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4627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2018-02-23T08:56:00Z</dcterms:created>
  <dc:creator>Korisnik</dc:creator>
  <cp:lastModifiedBy>Draženka Prpić</cp:lastModifiedBy>
  <cp:lastPrinted>2018-02-23T08:56:00Z</cp:lastPrinted>
  <dcterms:modified xmlns:xsi="http://www.w3.org/2001/XMLSchema-instance" xsi:type="dcterms:W3CDTF">2018-02-23T08:56:00Z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110..st.1.-St-311-18-Na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