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D2069" w:rsidR="000A7EB2" w:rsidRPr="006A1BF5">
        <w:tc>
          <w:tcPr>
            <w:tcW w:type="dxa" w:w="2829"/>
            <w:shd w:fill="auto" w:color="auto" w:val="clear"/>
          </w:tcPr>
          <w:p w:rsidRDefault="000A7EB2" w:rsidP="000A7EB2" w:rsidR="000A7EB2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7EB2" w:rsidP="000A7EB2" w:rsidR="000A7EB2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0A7EB2" w:rsidP="000A7EB2" w:rsidR="000A7EB2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0A7EB2" w:rsidP="000A7EB2" w:rsidR="000A7EB2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d0dcd2" w14:paraId="1d0dcd2" w:rsidRDefault="00CF323F" w:rsidP="0063247A" w:rsidR="00CF323F">
      <w:pPr>
        <w:spacing w:after="0"/>
        <w15:collapsed w:val="false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F764D6" w:rsidRPr="00213B7B">
        <w:rPr>
          <w:rFonts w:cs="Times New Roman"/>
        </w:rPr>
        <w:t xml:space="preserve">Trgovački sud u Varaždinu, po stečajnom sucu Iris Hatvalić Nemec, u stečajnom </w:t>
      </w:r>
      <w:r w:rsidR="00F764D6" w:rsidRPr="00F764D6">
        <w:rPr>
          <w:rFonts w:cs="Times New Roman"/>
        </w:rPr>
        <w:t xml:space="preserve">postupku nad stečajnim dužnikom </w:t>
      </w:r>
      <w:r w:rsidR="007C1B59" w:rsidRPr="00C1295B">
        <w:rPr>
          <w:rFonts w:cs="Times New Roman"/>
        </w:rPr>
        <w:t xml:space="preserve">AUTO SERVISNA OPREMA HD-HEREGA– d.o.o. u stečaju, OIB: 78067529801, Koprivnička 19/A, Ludbreg, zastupanog po stečajnom upravitelju </w:t>
      </w:r>
      <w:r w:rsidR="007C1B59" w:rsidRPr="00C1295B">
        <w:rPr>
          <w:rFonts w:cs="Times New Roman" w:eastAsia="Arial Unicode MS"/>
        </w:rPr>
        <w:t>Katarini Conar-Brod iz Varaždina</w:t>
      </w:r>
      <w:r w:rsidR="009C0372">
        <w:rPr>
          <w:rFonts w:cs="Times New Roman"/>
        </w:rPr>
        <w:t xml:space="preserve">, </w:t>
      </w:r>
      <w:r w:rsidR="007C1B59">
        <w:t>17. svibnja</w:t>
      </w:r>
      <w:r w:rsidR="000A7EB2">
        <w:t xml:space="preserve"> 2018</w:t>
      </w:r>
      <w:r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7C1B59">
        <w:rPr>
          <w:b/>
        </w:rPr>
        <w:t>27. lipnja</w:t>
      </w:r>
      <w:r w:rsidR="000A7EB2">
        <w:rPr>
          <w:b/>
        </w:rPr>
        <w:t xml:space="preserve"> 2018</w:t>
      </w:r>
      <w:r w:rsidR="00B73610" w:rsidRPr="00CF323F">
        <w:rPr>
          <w:b/>
        </w:rPr>
        <w:t>.</w:t>
      </w:r>
      <w:r w:rsidR="002042B3" w:rsidRPr="00CF323F">
        <w:rPr>
          <w:b/>
        </w:rPr>
        <w:t xml:space="preserve"> u </w:t>
      </w:r>
      <w:r w:rsidR="000A7EB2">
        <w:rPr>
          <w:b/>
        </w:rPr>
        <w:t>9</w:t>
      </w:r>
      <w:r w:rsidR="00521F9C" w:rsidRPr="00CF323F">
        <w:rPr>
          <w:b/>
        </w:rPr>
        <w:t>,00</w:t>
      </w:r>
      <w:r w:rsidR="002042B3" w:rsidRPr="00CF323F">
        <w:rPr>
          <w:b/>
        </w:rPr>
        <w:t xml:space="preserve"> sati</w:t>
      </w:r>
      <w:r w:rsidR="00FB75DD" w:rsidRPr="00CF323F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7C1B59" w:rsidR="007C1B59" w:rsidRPr="00FB75DD">
      <w:pPr>
        <w:spacing w:after="0"/>
        <w:jc w:val="both"/>
      </w:pPr>
      <w:r w:rsidRPr="00FB75DD">
        <w:rPr>
          <w:b/>
        </w:rPr>
        <w:tab/>
      </w:r>
      <w:r w:rsidR="007C1B59" w:rsidRPr="00FB75DD">
        <w:t>2. Za skupštinu vjerovnika predlaže se sljedeći</w:t>
      </w:r>
    </w:p>
    <w:p w:rsidRDefault="007C1B59" w:rsidP="007C1B59" w:rsidR="007C1B59">
      <w:pPr>
        <w:spacing w:after="0"/>
        <w:jc w:val="both"/>
      </w:pPr>
    </w:p>
    <w:p w:rsidRDefault="007C1B59" w:rsidP="007C1B59" w:rsidR="007C1B59" w:rsidRPr="00490A8B">
      <w:pPr>
        <w:spacing w:after="0"/>
        <w:jc w:val="center"/>
      </w:pPr>
      <w:r w:rsidRPr="00490A8B">
        <w:t xml:space="preserve">d n e v n i   r e d </w:t>
      </w:r>
    </w:p>
    <w:p w:rsidRDefault="007C1B59" w:rsidP="007C1B59" w:rsidR="007C1B59">
      <w:pPr>
        <w:spacing w:after="0"/>
        <w:jc w:val="center"/>
        <w:rPr>
          <w:b/>
        </w:rPr>
      </w:pPr>
    </w:p>
    <w:p w:rsidRDefault="007C1B59" w:rsidP="007C1B59" w:rsidR="007C1B59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ind w:hanging="425" w:left="851"/>
        <w:contextualSpacing/>
      </w:pPr>
      <w:r>
        <w:t>Izvještaj stečajnog upravitelja o provođenju stečajnog postupka sa prijedlogom za obustavu stečajnog postupka radi nedostatne stečajne mase i shodno članku 293. SZ-a</w:t>
      </w:r>
    </w:p>
    <w:p w:rsidRDefault="007C1B59" w:rsidP="007C1B59" w:rsidR="007C1B59">
      <w:pPr>
        <w:pStyle w:val="Odlomakpopisa"/>
        <w:numPr>
          <w:ilvl w:val="0"/>
          <w:numId w:val="3"/>
        </w:numPr>
        <w:spacing w:after="0"/>
        <w:ind w:hanging="425" w:left="851"/>
      </w:pPr>
      <w:r>
        <w:t>Pribavljanje mišljenja skupštine vjerovnika o zaključenju stečajnog postupka</w:t>
      </w:r>
      <w:r w:rsidR="00490A8B">
        <w:t xml:space="preserve"> zbog nedostatnosti stečajne mase za pokriće troškova stečajnog postupka (čl. 293. SZ-a)</w:t>
      </w:r>
    </w:p>
    <w:p w:rsidRDefault="007C1B59" w:rsidP="007C1B59" w:rsidR="007C1B59">
      <w:pPr>
        <w:pStyle w:val="Odlomakpopisa"/>
        <w:numPr>
          <w:ilvl w:val="0"/>
          <w:numId w:val="3"/>
        </w:numPr>
        <w:spacing w:after="0"/>
        <w:ind w:hanging="425" w:left="851"/>
      </w:pPr>
      <w:r>
        <w:t xml:space="preserve">Razno </w:t>
      </w:r>
    </w:p>
    <w:p w:rsidRDefault="007C1B59" w:rsidP="007C1B59" w:rsidR="007C1B59" w:rsidRPr="00B50731">
      <w:pPr>
        <w:rPr>
          <w:lang w:eastAsia="hr-HR"/>
        </w:rPr>
      </w:pPr>
    </w:p>
    <w:p w:rsidRDefault="007C1B59" w:rsidP="007C1B59" w:rsidR="007C1B59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CF323F" w:rsidP="007C1B59" w:rsidR="00CF323F">
      <w:pPr>
        <w:spacing w:after="0"/>
        <w:jc w:val="both"/>
        <w:rPr>
          <w:b/>
        </w:rPr>
      </w:pPr>
    </w:p>
    <w:p w:rsidRDefault="007C1B59" w:rsidP="00F061DB" w:rsidR="002042B3">
      <w:pPr>
        <w:spacing w:after="0"/>
        <w:jc w:val="center"/>
      </w:pPr>
      <w:r>
        <w:t xml:space="preserve">U Varaždinu 17. svibnja </w:t>
      </w:r>
      <w:r w:rsidR="000A7EB2">
        <w:t>2018</w:t>
      </w:r>
      <w:r w:rsidR="002042B3"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0A7EB2" w:rsidR="004A128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4A128B">
        <w:rPr>
          <w:rFonts w:cs="Times New Roman"/>
        </w:rPr>
        <w:t xml:space="preserve"> </w:t>
      </w:r>
    </w:p>
    <w:p w:rsidRDefault="00A87222" w:rsidP="00E071D3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7C1B59" w:rsidP="00FB75DD" w:rsidR="007C1B59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7C1B59">
        <w:rPr>
          <w:rFonts w:eastAsia="Arial Unicode MS"/>
        </w:rPr>
        <w:t>Katarina</w:t>
      </w:r>
      <w:r w:rsidR="007C1B59" w:rsidRPr="00C1295B">
        <w:rPr>
          <w:rFonts w:eastAsia="Arial Unicode MS"/>
        </w:rPr>
        <w:t xml:space="preserve"> Conar-Brod iz Varaždina</w:t>
      </w:r>
      <w:r w:rsidR="007C1B59" w:rsidRPr="004678A1">
        <w:t xml:space="preserve"> 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B50731" w:rsidR="001B4212" w:rsidRPr="00E071D3">
      <w:headerReference w:type="default" r:id="rId11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00A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7C1B59">
      <w:t>635/16-49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A7EB2"/>
    <w:rsid w:val="001B4212"/>
    <w:rsid w:val="002042B3"/>
    <w:rsid w:val="00490A8B"/>
    <w:rsid w:val="004A128B"/>
    <w:rsid w:val="004C176F"/>
    <w:rsid w:val="00521F9C"/>
    <w:rsid w:val="00580866"/>
    <w:rsid w:val="00623E85"/>
    <w:rsid w:val="0063247A"/>
    <w:rsid w:val="006E2281"/>
    <w:rsid w:val="00792FB7"/>
    <w:rsid w:val="007C1B59"/>
    <w:rsid w:val="008A3DED"/>
    <w:rsid w:val="009461B6"/>
    <w:rsid w:val="009C0372"/>
    <w:rsid w:val="00A87222"/>
    <w:rsid w:val="00B50731"/>
    <w:rsid w:val="00B73610"/>
    <w:rsid w:val="00BC68B2"/>
    <w:rsid w:val="00C02CE0"/>
    <w:rsid w:val="00C32ABA"/>
    <w:rsid w:val="00CB400A"/>
    <w:rsid w:val="00CF323F"/>
    <w:rsid w:val="00D5318F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4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0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4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0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SERVISNA OPREMA HD-HEREGA - društvo s ograničenom odgovornošću za trgovinu, popravak motornih vozila i servis u stečaju zastupanog po punomoćniku Antun Mišanović; Katarina Conar-Brod</izvorni_sadrzaj>
    <derivirana_varijabla naziv="DomainObject.Predmet.ProtustrankaFormated_1">  AUTO SERVISNA OPREMA HD-HEREGA - društvo s ograničenom odgovornošću za trgovinu, popravak motornih vozila i servis u stečaju zastupanog po punomoćniku Antun Mišanović; Katarina Conar-Brod</derivirana_varijabla>
  </DomainObject.Predmet.ProtustrankaFormated>
  <DomainObject.Predmet.ProtustrankaFormatedOIB>
    <izvorni_sadrzaj>  AUTO SERVISNA OPREMA HD-HEREGA - društvo s ograničenom odgovornošću za trgovinu, popravak motornih vozila i servis u stečaju, OIB 78067529801 zastupanog po punomoćniku Antun Mišanović; Katarina Conar-Brod</izvorni_sadrzaj>
    <derivirana_varijabla naziv="DomainObject.Predmet.ProtustrankaFormatedOIB_1">  AUTO SERVISNA OPREMA HD-HEREGA - društvo s ograničenom odgovornošću za trgovinu, popravak motornih vozila i servis u stečaju, OIB 78067529801 zastupanog po punomoćniku Antun Mišanović; Katarina Conar-Brod</derivirana_varijabla>
  </DomainObject.Predmet.ProtustrankaFormatedOIB>
  <DomainObject.Predmet.ProtustrankaFormatedWithAdress>
    <izvorni_sadrzaj> AUTO SERVISNA OPREMA HD-HEREGA - društvo s ograničenom odgovornošću za trgovinu, popravak motornih vozila i servis u stečaju, Koprivnička 19/A, 42230 Ludbreg zastupanog po punomoćniku Antun Mišanović; Katarina Conar-Brod</izvorni_sadrzaj>
    <derivirana_varijabla naziv="DomainObject.Predmet.ProtustrankaFormatedWithAdress_1"> AUTO SERVISNA OPREMA HD-HEREGA - društvo s ograničenom odgovornošću za trgovinu, popravak motornih vozila i servis u stečaju, Koprivnička 19/A, 42230 Ludbreg zastupanog po punomoćniku Antun Mišanović; Katarina Conar-Brod</derivirana_varijabla>
  </DomainObject.Predmet.ProtustrankaFormatedWithAdress>
  <DomainObject.Predmet.ProtustrankaFormatedWithAdressOIB>
    <izvorni_sadrzaj> AUTO SERVISNA OPREMA HD-HEREGA - društvo s ograničenom odgovornošću za trgovinu, popravak motornih vozila i servis u stečaju, OIB 78067529801, Koprivnička 19/A, 42230 Ludbreg zastupanog po punomoćniku Antun Mišanović; Katarina Conar-Brod</izvorni_sadrzaj>
    <derivirana_varijabla naziv="DomainObject.Predmet.ProtustrankaFormatedWithAdressOIB_1"> AUTO SERVISNA OPREMA HD-HEREGA - društvo s ograničenom odgovornošću za trgovinu, popravak motornih vozila i servis u stečaju, OIB 78067529801, Koprivnička 19/A, 42230 Ludbreg zastupanog po punomoćniku Antun Mišanović; Katarina Conar-Brod</derivirana_varijabla>
  </DomainObject.Predmet.ProtustrankaFormatedWithAdressOIB>
  <DomainObject.Predmet.ProtustrankaWithAdress>
    <izvorni_sadrzaj>AUTO SERVISNA OPREMA HD-HEREGA - društvo s ograničenom odgovornošću za trgovinu, popravak motornih vozila i servis u stečaju Koprivnička 19/A, 42230 Ludbreg</izvorni_sadrzaj>
    <derivirana_varijabla naziv="DomainObject.Predmet.ProtustrankaWithAdress_1">AUTO SERVISNA OPREMA HD-HEREGA - društvo s ograničenom odgovornošću za trgovinu, popravak motornih vozila i servis u stečaju Koprivnička 19/A, 42230 Ludbreg</derivirana_varijabla>
  </DomainObject.Predmet.ProtustrankaWithAdress>
  <DomainObject.Predmet.ProtustrankaWithAdressOIB>
    <izvorni_sadrzaj>AUTO SERVISNA OPREMA HD-HEREGA - društvo s ograničenom odgovornošću za trgovinu, popravak motornih vozila i servis u stečaju, OIB 78067529801, Koprivnička 19/A, 42230 Ludbreg</izvorni_sadrzaj>
    <derivirana_varijabla naziv="DomainObject.Predmet.ProtustrankaWithAdressOIB_1">AUTO SERVISNA OPREMA HD-HEREGA - društvo s ograničenom odgovornošću za trgovinu, popravak motornih vozila i servis u stečaju, OIB 78067529801, Koprivnička 19/A, 42230 Ludbreg</derivirana_varijabla>
  </DomainObject.Predmet.ProtustrankaWithAdressOIB>
  <DomainObject.Predmet.ProtustrankaNazivFormated>
    <izvorni_sadrzaj>AUTO SERVISNA OPREMA HD-HEREGA - društvo s ograničenom odgovornošću za trgovinu, popravak motornih vozila i servis u stečaju</izvorni_sadrzaj>
    <derivirana_varijabla naziv="DomainObject.Predmet.ProtustrankaNazivFormated_1">AUTO SERVISNA OPREMA HD-HEREGA - društvo s ograničenom odgovornošću za trgovinu, popravak motornih vozila i servis u stečaju</derivirana_varijabla>
  </DomainObject.Predmet.ProtustrankaNazivFormated>
  <DomainObject.Predmet.ProtustrankaNazivFormatedOIB>
    <izvorni_sadrzaj>AUTO SERVISNA OPREMA HD-HEREGA - društvo s ograničenom odgovornošću za trgovinu, popravak motornih vozila i servis u stečaju, OIB 78067529801</izvorni_sadrzaj>
    <derivirana_varijabla naziv="DomainObject.Predmet.ProtustrankaNazivFormatedOIB_1">AUTO SERVISNA OPREMA HD-HEREGA - društvo s ograničenom odgovornošću za trgovinu, popravak motornih vozila i servis u stečaju, OIB 78067529801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432579.20</izvorni_sadrzaj>
    <derivirana_varijabla naziv="DomainObject.Predmet.TrenutnaVrijednost_1">432579.20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SERVISNA OPREMA HD-HEREGA - društvo s ograničenom odgovornošću za trgovinu, popravak motornih vozila i servis u stečaju zastupanog po punomoćniku Antun Mišanović; Katarina Conar-Brod</item>
    </izvorni_sadrzaj>
    <derivirana_varijabla naziv="DomainObject.Predmet.ProtuStrankaListFormated_1">
      <item>AUTO SERVISNA OPREMA HD-HEREGA - društvo s ograničenom odgovornošću za trgovinu, popravak motornih vozila i servis u stečaju zastupanog po punomoćniku Antun Mišanović; Katarina Conar-Brod</item>
    </derivirana_varijabla>
  </DomainObject.Predmet.ProtuStrankaListFormated>
  <DomainObject.Predmet.ProtuStrankaListFormatedOIB>
    <izvorni_sadrzaj>
      <item>AUTO SERVISNA OPREMA HD-HEREGA - društvo s ograničenom odgovornošću za trgovinu, popravak motornih vozila i servis u stečaju, OIB 78067529801 zastupanog po punomoćniku Antun Mišanović; Katarina Conar-Brod</item>
    </izvorni_sadrzaj>
    <derivirana_varijabla naziv="DomainObject.Predmet.ProtuStrankaListFormatedOIB_1">
      <item>AUTO SERVISNA OPREMA HD-HEREGA - društvo s ograničenom odgovornošću za trgovinu, popravak motornih vozila i servis u stečaju, OIB 78067529801 zastupanog po punomoćniku Antun Mišanović; Katarina Conar-Brod</item>
    </derivirana_varijabla>
  </DomainObject.Predmet.ProtuStrankaListFormatedOIB>
  <DomainObject.Predmet.ProtuStrankaListFormatedWithAdress>
    <izvorni_sadrzaj>
      <item>AUTO SERVISNA OPREMA HD-HEREGA - društvo s ograničenom odgovornošću za trgovinu, popravak motornih vozila i servis u stečaju, Koprivnička 19/A, 42230 Ludbreg zastupanog po punomoćniku Antun Mišanović; Katarina Conar-Brod</item>
    </izvorni_sadrzaj>
    <derivirana_varijabla naziv="DomainObject.Predmet.ProtuStrankaListFormatedWithAdress_1">
      <item>AUTO SERVISNA OPREMA HD-HEREGA - društvo s ograničenom odgovornošću za trgovinu, popravak motornih vozila i servis u stečaju, Koprivnička 19/A, 42230 Ludbreg zastupanog po punomoćniku Antun Mišanović; Katarina Conar-Brod</item>
    </derivirana_varijabla>
  </DomainObject.Predmet.ProtuStrankaListFormatedWithAdress>
  <DomainObject.Predmet.ProtuStrankaListFormatedWithAdressOIB>
    <izvorni_sadrzaj>
      <item>AUTO SERVISNA OPREMA HD-HEREGA - društvo s ograničenom odgovornošću za trgovinu, popravak motornih vozila i servis u stečaju, OIB 78067529801, Koprivnička 19/A, 42230 Ludbreg zastupanog po punomoćniku Antun Mišanović; Katarina Conar-Brod</item>
    </izvorni_sadrzaj>
    <derivirana_varijabla naziv="DomainObject.Predmet.ProtuStrankaListFormatedWithAdressOIB_1">
      <item>AUTO SERVISNA OPREMA HD-HEREGA - društvo s ograničenom odgovornošću za trgovinu, popravak motornih vozila i servis u stečaju, OIB 78067529801, Koprivnička 19/A, 42230 Ludbreg zastupanog po punomoćniku Antun Mišanović; Katarina Conar-Brod</item>
    </derivirana_varijabla>
  </DomainObject.Predmet.ProtuStrankaListFormatedWithAdressOIB>
  <DomainObject.Predmet.ProtuStrankaListNazivFormated>
    <izvorni_sadrzaj>
      <item>AUTO SERVISNA OPREMA HD-HEREGA - društvo s ograničenom odgovornošću za trgovinu, popravak motornih vozila i servis u stečaju</item>
    </izvorni_sadrzaj>
    <derivirana_varijabla naziv="DomainObject.Predmet.ProtuStrankaListNazivFormated_1">
      <item>AUTO SERVISNA OPREMA HD-HEREGA - društvo s ograničenom odgovornošću za trgovinu, popravak motornih vozila i servis u stečaju</item>
    </derivirana_varijabla>
  </DomainObject.Predmet.ProtuStrankaListNazivFormated>
  <DomainObject.Predmet.ProtuStrankaListNazivFormatedOIB>
    <izvorni_sadrzaj>
      <item>AUTO SERVISNA OPREMA HD-HEREGA - društvo s ograničenom odgovornošću za trgovinu, popravak motornih vozila i servis u stečaju, OIB 78067529801</item>
    </izvorni_sadrzaj>
    <derivirana_varijabla naziv="DomainObject.Predmet.ProtuStrankaListNazivFormatedOIB_1">
      <item>AUTO SERVISNA OPREMA HD-HEREGA - društvo s ograničenom odgovornošću za trgovinu, popravak motornih vozila i servis u stečaju, OIB 78067529801</item>
    </derivirana_varijabla>
  </DomainObject.Predmet.ProtuStrankaListNazivFormatedOIB>
  <DomainObject.Predmet.OstaliListFormated>
    <izvorni_sadrzaj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 u stečaju</item>
      <item>Katarina Conar-Brod punomoćnik sudionika u postupku AUTO SERVISNA OPREMA HD-HEREGA - društvo s ograničenom odgovornošću za trgovinu, popravak motornih vozila i servis u stečaju</item>
    </izvorni_sadrzaj>
    <derivirana_varijabla naziv="DomainObject.Predmet.OstaliListFormated_1">
      <item>sudski registar</item>
      <item>Županijsko državno odvjetništvo u Varaždinu</item>
      <item>Vaba d.d. banka Varaždin</item>
      <item>Damir Herega</item>
      <item>Antun Mišanović punomoćnik sudionika u postupku AUTO SERVISNA OPREMA HD-HEREGA - društvo s ograničenom odgovornošću za trgovinu, popravak motornih vozila i servis u stečaju</item>
      <item>Katarina Conar-Brod punomoćnik sudionika u postupku AUTO SERVISNA OPREMA HD-HEREGA - društvo s ograničenom odgovornošću za trgovinu, popravak motornih vozila i servis u stečaju</item>
    </derivirana_varijabla>
  </DomainObject.Predmet.OstaliListFormated>
  <DomainObject.Predmet.OstaliList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 u stečaju</item>
      <item>Katarina Conar-Brod, OIB 45444178361 punomoćnik sudionika u postupku AUTO SERVISNA OPREMA HD-HEREGA - društvo s ograničenom odgovornošću za trgovinu, popravak motornih vozila i servis u stečaju</item>
    </izvorni_sadrzaj>
    <derivirana_varijabla naziv="DomainObject.Predmet.OstaliListFormatedOIB_1">
      <item>sudski registar</item>
      <item>Županijsko državno odvjetništvo u Varaždinu</item>
      <item>Vaba d.d. banka Varaždin, OIB 38182927268</item>
      <item>Damir Herega, OIB 27202978442</item>
      <item>Antun Mišanović, OIB 50827538620 punomoćnik sudionika u postupku AUTO SERVISNA OPREMA HD-HEREGA - društvo s ograničenom odgovornošću za trgovinu, popravak motornih vozila i servis u stečaju</item>
      <item>Katarina Conar-Brod, OIB 45444178361 punomoćnik sudionika u postupku AUTO SERVISNA OPREMA HD-HEREGA - društvo s ograničenom odgovornošću za trgovinu, popravak motornih vozila i servis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 u stečaju</item>
      <item>Katarina Conar-Brod, Juraja Križanića 92, 42000 Varaždin punomoćnik sudionika u postupku AUTO SERVISNA OPREMA HD-HEREGA - društvo s ograničenom odgovornošću za trgovinu, popravak motornih vozila i servis u stečaju</item>
    </izvorni_sadrzaj>
    <derivirana_varijabla naziv="DomainObject.Predmet.OstaliListFormatedWithAdress_1">
      <item>sudski registar</item>
      <item>Županijsko državno odvjetništvo u Varaždinu</item>
      <item>Vaba d.d. banka Varaždin, Aleja Kralja Zvonimira 1, 42000 Varaždin</item>
      <item>Damir Herega, Koprivnička 19a, 42230 Ludbreg</item>
      <item>Antun Mišanović, Braće Radića 24, 42000 Varaždin punomoćnik sudionika u postupku AUTO SERVISNA OPREMA HD-HEREGA - društvo s ograničenom odgovornošću za trgovinu, popravak motornih vozila i servis u stečaju</item>
      <item>Katarina Conar-Brod, Juraja Križanića 92, 42000 Varaždin punomoćnik sudionika u postupku AUTO SERVISNA OPREMA HD-HEREGA - društvo s ograničenom odgovornošću za trgovinu, popravak motornih vozila i servis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 u stečaju</item>
      <item>Katarina Conar-Brod, OIB 45444178361, Juraja Križanića 92, 42000 Varaždin punomoćnik sudionika u postupku AUTO SERVISNA OPREMA HD-HEREGA - društvo s ograničenom odgovornošću za trgovinu, popravak motornih vozila i servis u stečaju</item>
    </izvorni_sadrzaj>
    <derivirana_varijabla naziv="DomainObject.Predmet.OstaliListFormatedWithAdressOIB_1"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  <item>Antun Mišanović, OIB 50827538620, Braće Radića 24, 42000 Varaždin punomoćnik sudionika u postupku AUTO SERVISNA OPREMA HD-HEREGA - društvo s ograničenom odgovornošću za trgovinu, popravak motornih vozila i servis u stečaju</item>
      <item>Katarina Conar-Brod, OIB 45444178361, Juraja Križanića 92, 42000 Varaždin punomoćnik sudionika u postupku AUTO SERVISNA OPREMA HD-HEREGA - društvo s ograničenom odgovornošću za trgovinu, popravak motornih vozila i servis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Vaba d.d. banka Varaždin</item>
      <item>Damir Herega</item>
      <item>Antun Mišanović</item>
      <item>Katarina Conar-Brod</item>
    </izvorni_sadrzaj>
    <derivirana_varijabla naziv="DomainObject.Predmet.OstaliListNazivFormated_1">
      <item>sudski registar</item>
      <item>Županijsko državno odvjetništvo u Varaždinu</item>
      <item>Vaba d.d. banka Varaždin</item>
      <item>Damir Herega</item>
      <item>Antun Mišanović</item>
      <item>Katarina Conar-Brod</item>
    </derivirana_varijabla>
  </DomainObject.Predmet.OstaliListNazivFormated>
  <DomainObject.Predmet.OstaliListNazivFormatedOIB>
    <izvorni_sadrzaj>
      <item>sudski registar</item>
      <item>Županijsko državno odvjetništvo u Varaždinu</item>
      <item>Vaba d.d. banka Varaždin, OIB 38182927268</item>
      <item>Damir Herega, OIB 27202978442</item>
      <item>Antun Mišanović, OIB 50827538620</item>
      <item>Katarina Conar-Brod, OIB 45444178361</item>
    </izvorni_sadrzaj>
    <derivirana_varijabla naziv="DomainObject.Predmet.OstaliListNazivFormatedOIB_1">
      <item>sudski registar</item>
      <item>Županijsko državno odvjetništvo u Varaždinu</item>
      <item>Vaba d.d. banka Varaždin, OIB 38182927268</item>
      <item>Damir Herega, OIB 27202978442</item>
      <item>Antun Mišanović, OIB 50827538620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SERVISNA OPREMA HD-HEREGA - društvo s ograničenom odgovornošću za trgovinu, popravak motornih vozila i servis u stečaju</izvorni_sadrzaj>
    <derivirana_varijabla naziv="DomainObject.Predmet.ProtustrankaIDrugi_1">AUTO SERVISNA OPREMA HD-HEREGA - društvo s ograničenom odgovornošću za trgovinu, popravak motornih vozila i servis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SERVISNA OPREMA HD-HEREGA - društvo s ograničenom odgovornošću za trgovinu, popravak motornih vozila i servis u stečaju, OIB 78067529801, Koprivnička 19/A, 42230 Ludbreg</izvorni_sadrzaj>
    <derivirana_varijabla naziv="DomainObject.Predmet.ProtustrankaIDrugiAdressOIB_1">AUTO SERVISNA OPREMA HD-HEREGA - društvo s ograničenom odgovornošću za trgovinu, popravak motornih vozila i servis u stečaju, OIB 78067529801, Koprivnička 19/A,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SERVISNA OPREMA HD-HEREGA - društvo s ograničenom odgovornošću za trgovinu, popravak motornih vozila i servis u stečaju</item>
      <item>sudski registar</item>
      <item>Županijsko državno odvjetništvo u Varaždinu</item>
      <item>Vaba d.d. banka Varaždin</item>
      <item>Damir Herega</item>
      <item>Antun Mišanović</item>
      <item>Katarina Conar-Brod</item>
    </izvorni_sadrzaj>
    <derivirana_varijabla naziv="DomainObject.Predmet.SudioniciListNaziv_1">
      <item>Financijska agencija</item>
      <item>AUTO SERVISNA OPREMA HD-HEREGA - društvo s ograničenom odgovornošću za trgovinu, popravak motornih vozila i servis u stečaju</item>
      <item>sudski registar</item>
      <item>Županijsko državno odvjetništvo u Varaždinu</item>
      <item>Vaba d.d. banka Varaždin</item>
      <item>Damir Herega</item>
      <item>Antun Mišanović</item>
      <item>Katarina Conar-Brod</item>
    </derivirana_varijabla>
  </DomainObject.Predmet.SudioniciListNaziv>
  <DomainObject.Predmet.SudioniciListAdressOIB>
    <izvorni_sadrzaj>
      <item>Financijska agencija, OIB 85821130368</item>
      <item>AUTO SERVISNA OPREMA HD-HEREGA - društvo s ograničenom odgovornošću za trgovinu, popravak motornih vozila i servis u stečaju,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  <item>Katarina Conar-Brod, OIB 45444178361, Juraja Križanića 92,42000 Varaždin</item>
    </izvorni_sadrzaj>
    <derivirana_varijabla naziv="DomainObject.Predmet.SudioniciListAdressOIB_1">
      <item>Financijska agencija, OIB 85821130368</item>
      <item>AUTO SERVISNA OPREMA HD-HEREGA - društvo s ograničenom odgovornošću za trgovinu, popravak motornih vozila i servis u stečaju,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  <item>Antun Mišanović, OIB 50827538620, Braće Radića 24,42000 Varaždin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78067529801</item>
      <item>, OIB null</item>
      <item>, OIB null</item>
      <item>, OIB 38182927268</item>
      <item>, OIB 27202978442</item>
      <item>, OIB 50827538620</item>
      <item>, OIB 45444178361</item>
    </izvorni_sadrzaj>
    <derivirana_varijabla naziv="DomainObject.Predmet.SudioniciListNazivOIB_1">
      <item>, OIB 85821130368</item>
      <item>, OIB 78067529801</item>
      <item>, OIB null</item>
      <item>, OIB null</item>
      <item>, OIB 38182927268</item>
      <item>, OIB 27202978442</item>
      <item>, OIB 50827538620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C7A68-F693-4797-9800-2AEB1B64E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1100</properties:Characters>
  <properties:Lines>46</properties:Lines>
  <properties:Paragraphs>22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2018-05-17T11:22:00Z</cp:lastPrinted>
  <dcterms:modified xmlns:xsi="http://www.w3.org/2001/XMLSchema-instance" xsi:type="dcterms:W3CDTF">2018-05-17T11:23:00Z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(St-635-16-49 - Rješenje - poziv na ročište skupštine vjerovnika - ZAVRŠNO R. za 27.6.18..docx)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