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6619" w14:paraId="4a76619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546E69">
        <w:t>740</w:t>
      </w:r>
      <w:r w:rsidR="00C759B5">
        <w:t>/16-</w:t>
      </w:r>
      <w:r w:rsidR="0079247B">
        <w:t>10</w:t>
      </w:r>
    </w:p>
    <w:p w:rsidRDefault="00520CA4" w:rsidP="000F60FD" w:rsidR="00520CA4"/>
    <w:p w:rsidRDefault="00DF730E" w:rsidP="000F60FD" w:rsidR="00DF730E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46E69">
        <w:t>HERES UGLJAN d.o.o., Ugljan, Put Mulina 81,</w:t>
      </w:r>
      <w:r w:rsidR="00546E69" w:rsidRPr="00601F33">
        <w:t xml:space="preserve"> OIB: </w:t>
      </w:r>
      <w:r w:rsidR="00546E69">
        <w:t>29238763987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DF730E">
        <w:t>18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>
      <w:pPr>
        <w:rPr>
          <w:b/>
        </w:rPr>
      </w:pPr>
    </w:p>
    <w:p w:rsidRDefault="00DF730E" w:rsidP="00696A23" w:rsidR="00DF730E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FF038B">
        <w:t>HERES UGLJAN d.o.o., Ugljan, Put Mulina 81,</w:t>
      </w:r>
      <w:r w:rsidR="00FF038B" w:rsidRPr="00601F33">
        <w:t xml:space="preserve"> OIB: </w:t>
      </w:r>
      <w:r w:rsidR="00FF038B">
        <w:t>29238763987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730A2B" w:rsidR="00524283" w:rsidRPr="00730A2B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730A2B" w:rsidRPr="00FC45F0">
        <w:t>Ante Poljak iz Zadra, Grigora Viteza 6, (OIB 30653663301, osobna iskaznica</w:t>
      </w:r>
      <w:r w:rsidR="00730A2B">
        <w:t xml:space="preserve"> </w:t>
      </w:r>
      <w:r w:rsidR="00730A2B" w:rsidRPr="00FC45F0">
        <w:t>broj 104176320, izdana od PU Zadarska, datum rođenja 05.07.1942.)</w:t>
      </w:r>
      <w:r w:rsidR="003C6017" w:rsidRPr="00DF730E">
        <w:rPr>
          <w:b/>
        </w:rPr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FF038B">
        <w:t>HERES UGLJAN d.o.o., Ugljan, Put Mulina 81,</w:t>
      </w:r>
      <w:r w:rsidR="00FF038B" w:rsidRPr="00601F33">
        <w:t xml:space="preserve"> OIB: </w:t>
      </w:r>
      <w:r w:rsidR="00FF038B">
        <w:t>29238763987</w:t>
      </w:r>
      <w:r w:rsidR="00224F54">
        <w:t>,</w:t>
      </w:r>
      <w:r w:rsidR="00FB2747">
        <w:t xml:space="preserve"> </w:t>
      </w:r>
      <w:r>
        <w:t xml:space="preserve">otvara se </w:t>
      </w:r>
      <w:r w:rsidR="00DF730E">
        <w:t>18</w:t>
      </w:r>
      <w:r w:rsidR="00FB2747">
        <w:t>. svibnja</w:t>
      </w:r>
      <w:r w:rsidR="007F66C6">
        <w:t xml:space="preserve"> 2016</w:t>
      </w:r>
      <w:r>
        <w:t xml:space="preserve">. u </w:t>
      </w:r>
      <w:r w:rsidR="00224F54">
        <w:t>14</w:t>
      </w:r>
      <w:r w:rsidR="00BA4B0E" w:rsidRPr="00BA4B0E">
        <w:t>,</w:t>
      </w:r>
      <w:r w:rsidR="00FF038B">
        <w:t>10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DF730E">
        <w:t>7</w:t>
      </w:r>
      <w:r w:rsidR="00FF038B">
        <w:t>40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DF730E">
        <w:t>7</w:t>
      </w:r>
      <w:r w:rsidR="00FF038B">
        <w:t>40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DF730E">
        <w:rPr>
          <w:b/>
        </w:rPr>
        <w:t>01. rujna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FF038B">
        <w:rPr>
          <w:b/>
        </w:rPr>
        <w:t>09</w:t>
      </w:r>
      <w:r w:rsidR="00646C52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DF730E">
        <w:rPr>
          <w:b/>
        </w:rPr>
        <w:t>01. rujna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FF038B">
        <w:rPr>
          <w:b/>
        </w:rPr>
        <w:t>10</w:t>
      </w:r>
      <w:r w:rsidR="00646C52">
        <w:rPr>
          <w:b/>
        </w:rPr>
        <w:t>,00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</w:t>
      </w:r>
      <w:r w:rsidR="00E10083">
        <w:t xml:space="preserve">zemljišne knjige, </w:t>
      </w:r>
      <w:r w:rsidR="0039699B" w:rsidRPr="007E0FEA">
        <w:t>upisnik brodov</w:t>
      </w:r>
      <w:r w:rsidR="00646C52">
        <w:t xml:space="preserve">a, upisnik brodova u izgradnji </w:t>
      </w:r>
      <w:r w:rsidR="0039699B" w:rsidRPr="007E0FEA">
        <w:t>i upisnik prava intelektualnog vlasništva.</w:t>
      </w:r>
    </w:p>
    <w:p w:rsidRDefault="00224F54" w:rsidP="0039699B" w:rsidR="00224F54" w:rsidRPr="001A76F7">
      <w:pPr>
        <w:jc w:val="both"/>
        <w:rPr>
          <w:b/>
        </w:rPr>
      </w:pPr>
    </w:p>
    <w:p w:rsidRDefault="00224F54" w:rsidP="00FF038B" w:rsidR="00D47766">
      <w:pPr>
        <w:ind w:firstLine="708"/>
        <w:jc w:val="both"/>
      </w:pPr>
      <w:r w:rsidRPr="001A76F7">
        <w:t xml:space="preserve">IX Određuje se upis zabilježbe otvaranja stečajnog postupka u zemljišnoj knjizi Općinskog suda u </w:t>
      </w:r>
      <w:r w:rsidR="00DF730E">
        <w:t>Zadru</w:t>
      </w:r>
      <w:r w:rsidRPr="001A76F7">
        <w:t>,</w:t>
      </w:r>
      <w:r w:rsidR="00FF038B">
        <w:t xml:space="preserve"> na</w:t>
      </w:r>
      <w:r w:rsidRPr="001A76F7">
        <w:t xml:space="preserve"> čest. zem. </w:t>
      </w:r>
      <w:r w:rsidR="00FF038B">
        <w:t>6716</w:t>
      </w:r>
      <w:r w:rsidRPr="001A76F7">
        <w:t xml:space="preserve">, zk. ul. </w:t>
      </w:r>
      <w:r w:rsidR="00FF038B">
        <w:t>769</w:t>
      </w:r>
      <w:r w:rsidR="005A754F">
        <w:t xml:space="preserve"> </w:t>
      </w:r>
      <w:r w:rsidR="00FF038B">
        <w:t xml:space="preserve">i čest. zem. 8067, zk. ul. 768, sve </w:t>
      </w:r>
      <w:r w:rsidR="00FF038B" w:rsidRPr="001A76F7">
        <w:t xml:space="preserve">k.o. </w:t>
      </w:r>
      <w:r w:rsidR="00FF038B">
        <w:t>Žman.</w:t>
      </w:r>
    </w:p>
    <w:p w:rsidRDefault="00DF730E" w:rsidP="00E10083" w:rsidR="00DF730E" w:rsidRPr="007E0FEA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182066" w:rsidP="000F60FD" w:rsidR="00182066" w:rsidRPr="007E0FEA"/>
    <w:p w:rsidRDefault="000F60FD" w:rsidP="00BE4BFE" w:rsidR="00BE4BFE">
      <w:pPr>
        <w:jc w:val="both"/>
      </w:pPr>
      <w:r w:rsidRPr="007E0FEA">
        <w:tab/>
      </w:r>
      <w:r w:rsidR="00BE4BFE">
        <w:t xml:space="preserve">FINA, Regionalni centar Split, Podružnica Zadar je ovom sudu </w:t>
      </w:r>
      <w:r w:rsidR="00FF038B">
        <w:t>19</w:t>
      </w:r>
      <w:r w:rsidR="00DF730E">
        <w:t>. studenoga</w:t>
      </w:r>
      <w:r w:rsidR="00BE4BFE">
        <w:t xml:space="preserve"> 2015. sukladno odredbama Stečajnog zakona podnijela zahtjev za provedbu skraćenoga stečajnog postupka.</w:t>
      </w:r>
    </w:p>
    <w:p w:rsidRDefault="00BE4BFE" w:rsidP="00BE4BFE" w:rsidR="00BE4BFE">
      <w:pPr>
        <w:jc w:val="both"/>
      </w:pPr>
      <w: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563E3B" w:rsidP="00563E3B" w:rsidR="00563E3B" w:rsidRPr="001A76F7">
      <w:pPr>
        <w:ind w:firstLine="708"/>
        <w:jc w:val="both"/>
        <w:rPr>
          <w:b/>
        </w:rPr>
      </w:pPr>
      <w:r>
        <w:t xml:space="preserve">Naime, vjerovnik Republika Hrvatska, Ministarstvo financija, Područni ured Dalmacija pravovremeno je podnio prijedlog za otvaranje stečajnog postupka i učinio vjerojatnim postojanje svojeg potraživanja prema stečajnom dužniku </w:t>
      </w:r>
      <w:r w:rsidRPr="009A2EA0">
        <w:t>dostavom</w:t>
      </w:r>
      <w:r w:rsidR="001A76F7">
        <w:t xml:space="preserve"> vjerodostojne isprave – </w:t>
      </w:r>
      <w:r w:rsidR="00DF730E">
        <w:t xml:space="preserve">stanje </w:t>
      </w:r>
      <w:r w:rsidR="001A76F7">
        <w:t>računa dužnika, potvrde o blokadi Financijske agencije i očevidnika o redoslijedu naplate</w:t>
      </w:r>
      <w:r>
        <w:t xml:space="preserve"> </w:t>
      </w:r>
      <w:r w:rsidRPr="00E10083">
        <w:t>ispisa evidencije o stanju</w:t>
      </w:r>
      <w:r>
        <w:t xml:space="preserve"> duga za ovog stečajnog dužnika. </w:t>
      </w:r>
      <w:r w:rsidRPr="005A754F">
        <w:t>Nadalje je i</w:t>
      </w:r>
      <w:r w:rsidR="005A754F" w:rsidRPr="005A754F">
        <w:t>z</w:t>
      </w:r>
      <w:r w:rsidRPr="005A754F">
        <w:t xml:space="preserve"> izva</w:t>
      </w:r>
      <w:r w:rsidR="00FF038B">
        <w:t>daka</w:t>
      </w:r>
      <w:r w:rsidR="005A754F" w:rsidRPr="005A754F">
        <w:t xml:space="preserve"> iz zemljišne knjige</w:t>
      </w:r>
      <w:r w:rsidRPr="005A754F">
        <w:t xml:space="preserve"> vidljivo da dužnik ima nekretnin</w:t>
      </w:r>
      <w:r w:rsidR="00730A2B">
        <w:t>e.</w:t>
      </w:r>
    </w:p>
    <w:p w:rsidRDefault="00224F54" w:rsidP="00224F54" w:rsidR="00224F54" w:rsidRPr="004C2D31">
      <w:pPr>
        <w:ind w:firstLine="708"/>
        <w:jc w:val="both"/>
      </w:pPr>
      <w:r w:rsidRPr="004C2D31">
        <w:t>Slijedom navedenog sud je utvrdio da su ispunjeni uvjeti za otvaranje stečajnog postupka</w:t>
      </w:r>
      <w:r>
        <w:t xml:space="preserve"> obzirom da je dužnik nesposoban za plaćanje i</w:t>
      </w:r>
      <w:r w:rsidR="005A754F">
        <w:t xml:space="preserve"> prezadužen u smislu čl. 6. i 7</w:t>
      </w:r>
      <w:r>
        <w:t>. Stečajnog zakona</w:t>
      </w:r>
      <w:r w:rsidRPr="004C2D31">
        <w:t xml:space="preserve">, te da </w:t>
      </w:r>
      <w:r w:rsidRPr="008F52C8">
        <w:t>postoji imovina kojom bi se mogli pokriti troškovi postupka i barem dijelom namiriti vjerovnici,</w:t>
      </w:r>
      <w:r w:rsidRPr="004C2D31">
        <w:t xml:space="preserve"> pa je odlučeno u skladu s čl. 433. Stečajnog zakona.</w:t>
      </w:r>
    </w:p>
    <w:p w:rsidRDefault="00224F54" w:rsidP="00224F54" w:rsidR="00224F54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224F54" w:rsidP="00224F54" w:rsidR="00224F54" w:rsidRPr="00224F54">
      <w:pPr>
        <w:ind w:firstLine="708"/>
        <w:jc w:val="both"/>
        <w:rPr>
          <w:b/>
        </w:rPr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zakona, </w:t>
      </w:r>
      <w:r w:rsidRPr="005A754F">
        <w:t>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24F54" w:rsidP="00224F54" w:rsidR="00224F54" w:rsidRPr="007E0FEA">
      <w:pPr>
        <w:jc w:val="both"/>
      </w:pPr>
      <w:r w:rsidRPr="007E0FEA">
        <w:t xml:space="preserve">          Stoga je odlučeno kao u izreci.  </w:t>
      </w:r>
    </w:p>
    <w:p w:rsidRDefault="00B13C8D" w:rsidP="00BE4BFE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DF730E">
        <w:t>18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3C6017" w:rsidP="000F60FD" w:rsidR="003C6017">
      <w:pPr>
        <w:jc w:val="both"/>
      </w:pPr>
    </w:p>
    <w:p w:rsidRDefault="00DF730E" w:rsidP="000F60FD" w:rsidR="00DF730E">
      <w:pPr>
        <w:jc w:val="both"/>
      </w:pPr>
    </w:p>
    <w:p w:rsidRDefault="00DF730E" w:rsidP="000F60FD" w:rsidR="00DF730E">
      <w:pPr>
        <w:jc w:val="both"/>
      </w:pPr>
    </w:p>
    <w:p w:rsidRDefault="00DF730E" w:rsidP="000F60FD" w:rsidR="00DF730E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C941CC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6F041C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130" w:rsidP="00C61A2E" w:rsidR="00A01130">
    <w:pPr>
      <w:pStyle w:val="Zaglavlje"/>
      <w:jc w:val="right"/>
    </w:pPr>
    <w:r w:rsidRPr="005B49F8">
      <w:t>Poslovni broj 1 St-</w:t>
    </w:r>
    <w:r w:rsidR="00546E69">
      <w:t>740</w:t>
    </w:r>
    <w:r w:rsidR="0079247B">
      <w:t>/16-10</w:t>
    </w:r>
  </w:p>
  <w:p w:rsidRDefault="00A01130" w:rsidP="00C61A2E" w:rsidR="00A011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46E69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D1696"/>
    <w:rsid w:val="006D5DF5"/>
    <w:rsid w:val="006D749E"/>
    <w:rsid w:val="006F041C"/>
    <w:rsid w:val="00702C1A"/>
    <w:rsid w:val="00713AB6"/>
    <w:rsid w:val="007228EC"/>
    <w:rsid w:val="00723C99"/>
    <w:rsid w:val="00730A2B"/>
    <w:rsid w:val="007528BB"/>
    <w:rsid w:val="00754859"/>
    <w:rsid w:val="0075729A"/>
    <w:rsid w:val="007611C9"/>
    <w:rsid w:val="00783D0D"/>
    <w:rsid w:val="007906B0"/>
    <w:rsid w:val="0079247B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7659"/>
    <w:rsid w:val="00DF730E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  <w:rsid w:val="00FF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0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4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4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4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4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0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4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4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4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4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6AF2C-6C83-435B-8442-83C1881AD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886</properties:Words>
  <properties:Characters>4784</properties:Characters>
  <properties:Lines>128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2016-05-17T11:41:00Z</dcterms:created>
  <dc:creator>Ardena Bajlo</dc:creator>
  <cp:lastModifiedBy>wsadmin</cp:lastModifiedBy>
  <cp:lastPrinted>2015-10-26T13:37:00Z</cp:lastPrinted>
  <dcterms:modified xmlns:xsi="http://www.w3.org/2001/XMLSchema-instance" xsi:type="dcterms:W3CDTF">2016-05-18T10:37:00Z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