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8222" w14:paraId="1728222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2A4AD1" w:rsidRPr="002A4AD1">
        <w:rPr>
          <w:lang w:val="en-US"/>
        </w:rPr>
        <w:t>TUCOMA, d.o.o. Split, Put Trstenika 60, OIB: 67842360958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096C">
        <w:rPr>
          <w:lang w:val="hr-HR"/>
        </w:rPr>
        <w:t>22.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2A4AD1" w:rsidRPr="002A4AD1">
        <w:rPr>
          <w:lang w:val="hr-HR"/>
        </w:rPr>
        <w:t>TUCOMA, d.o.o. Split, Put Trstenika 60, OIB: 67842360958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22.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14:00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2A4AD1">
        <w:rPr>
          <w:lang w:val="hr-HR"/>
        </w:rPr>
        <w:t>Mateo Erceg iz Zagreba, Radnička cesta 30, OIB: 93602617826.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2A4AD1" w:rsidRPr="002A4AD1">
        <w:rPr>
          <w:lang w:val="hr-HR"/>
        </w:rPr>
        <w:t>TUCOMA, d.o.o. Split, Put Trstenika 60, OIB: 67842360958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4F3F86" w:rsidRPr="0094096C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2A4AD1" w:rsidRPr="002A4AD1">
        <w:rPr>
          <w:lang w:val="hr-HR"/>
        </w:rPr>
        <w:t>TUCOMA, d.o.o. Split, Put Trstenika 60, OIB: 67842360958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F3F86" w:rsidRPr="0094096C">
        <w:rPr>
          <w:lang w:val="hr-HR"/>
        </w:rPr>
        <w:t>1</w:t>
      </w:r>
      <w:r w:rsidR="002A4AD1">
        <w:rPr>
          <w:lang w:val="hr-HR"/>
        </w:rPr>
        <w:t>25</w:t>
      </w:r>
      <w:r w:rsidR="006F528A">
        <w:rPr>
          <w:lang w:val="hr-HR"/>
        </w:rPr>
        <w:t>5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od </w:t>
      </w:r>
      <w:r w:rsidR="002A4AD1">
        <w:rPr>
          <w:lang w:val="hr-HR"/>
        </w:rPr>
        <w:t>8.676,29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4F3F86" w:rsidRPr="0094096C">
        <w:rPr>
          <w:lang w:val="hr-HR"/>
        </w:rPr>
        <w:t>29. siječnja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22.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C86057" w:rsidP="0094096C" w:rsidR="00C86057">
      <w:pPr>
        <w:spacing w:before="160"/>
        <w:jc w:val="both"/>
        <w:rPr>
          <w:lang w:val="hr-HR"/>
        </w:rPr>
      </w:pPr>
      <w:r w:rsidRPr="00C86057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6013F">
      <w:t>. St-</w:t>
    </w:r>
    <w:r w:rsidR="006F528A">
      <w:t>9</w:t>
    </w:r>
    <w:r w:rsidR="002A4AD1">
      <w:t>81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.St-</w:t>
    </w:r>
    <w:r w:rsidR="002A4AD1">
      <w:t>981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A4AD1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6F528A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5752B"/>
    <w:rsid w:val="00870E42"/>
    <w:rsid w:val="00876209"/>
    <w:rsid w:val="00892B6F"/>
    <w:rsid w:val="008D3F54"/>
    <w:rsid w:val="009133B9"/>
    <w:rsid w:val="009374AD"/>
    <w:rsid w:val="0094096C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62084"/>
    <w:rsid w:val="00A83CF1"/>
    <w:rsid w:val="00A90D05"/>
    <w:rsid w:val="00A97762"/>
    <w:rsid w:val="00AA1815"/>
    <w:rsid w:val="00AA4E2B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5093E"/>
    <w:rsid w:val="00C85A91"/>
    <w:rsid w:val="00C86057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St-981/2015</izvorni_sadrzaj>
    <derivirana_varijabla naziv="DomainObject.Predmet.OznakaBroj_1">St-981/2015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TUCOMA, društvo s ograničenom odgovornošću za trgovinu i usluge</izvorni_sadrzaj>
    <derivirana_varijabla naziv="DomainObject.Predmet.ProtustrankaFormated_1">  TUCOMA, društvo s ograničenom odgovornošću za trgovinu i usluge</derivirana_varijabla>
  </DomainObject.Predmet.ProtustrankaFormated>
  <DomainObject.Predmet.ProtustrankaFormatedOIB>
    <izvorni_sadrzaj>  TUCOMA, društvo s ograničenom odgovornošću za trgovinu i usluge, OIB 67842360958</izvorni_sadrzaj>
    <derivirana_varijabla naziv="DomainObject.Predmet.ProtustrankaFormatedOIB_1">  TUCOMA, društvo s ograničenom odgovornošću za trgovinu i usluge, OIB 67842360958</derivirana_varijabla>
  </DomainObject.Predmet.ProtustrankaFormatedOIB>
  <DomainObject.Predmet.ProtustrankaFormatedWithAdress>
    <izvorni_sadrzaj> TUCOMA, društvo s ograničenom odgovornošću za trgovinu i usluge, Put Trstenika 60, 21000 Split</izvorni_sadrzaj>
    <derivirana_varijabla naziv="DomainObject.Predmet.ProtustrankaFormatedWithAdress_1"> TUCOMA, društvo s ograničenom odgovornošću za trgovinu i usluge, Put Trstenika 60, 21000 Split</derivirana_varijabla>
  </DomainObject.Predmet.ProtustrankaFormatedWithAdress>
  <DomainObject.Predmet.ProtustrankaFormatedWithAdressOIB>
    <izvorni_sadrzaj> TUCOMA, društvo s ograničenom odgovornošću za trgovinu i usluge, OIB 67842360958, Put Trstenika 60, 21000 Split</izvorni_sadrzaj>
    <derivirana_varijabla naziv="DomainObject.Predmet.ProtustrankaFormatedWithAdressOIB_1"> TUCOMA, društvo s ograničenom odgovornošću za trgovinu i usluge, OIB 67842360958, Put Trstenika 60, 21000 Split</derivirana_varijabla>
  </DomainObject.Predmet.ProtustrankaFormatedWithAdressOIB>
  <DomainObject.Predmet.ProtustrankaWithAdress>
    <izvorni_sadrzaj>TUCOMA, društvo s ograničenom odgovornošću za trgovinu i usluge Put Trstenika 60, 21000 Split</izvorni_sadrzaj>
    <derivirana_varijabla naziv="DomainObject.Predmet.ProtustrankaWithAdress_1">TUCOMA, društvo s ograničenom odgovornošću za trgovinu i usluge Put Trstenika 60, 21000 Split</derivirana_varijabla>
  </DomainObject.Predmet.ProtustrankaWithAdress>
  <DomainObject.Predmet.ProtustrankaWithAdressOIB>
    <izvorni_sadrzaj>TUCOMA, društvo s ograničenom odgovornošću za trgovinu i usluge, OIB 67842360958, Put Trstenika 60, 21000 Split</izvorni_sadrzaj>
    <derivirana_varijabla naziv="DomainObject.Predmet.ProtustrankaWithAdressOIB_1">TUCOMA, društvo s ograničenom odgovornošću za trgovinu i usluge, OIB 67842360958, Put Trstenika 60, 21000 Split</derivirana_varijabla>
  </DomainObject.Predmet.ProtustrankaWithAdressOIB>
  <DomainObject.Predmet.ProtustrankaNazivFormated>
    <izvorni_sadrzaj>TUCOMA, društvo s ograničenom odgovornošću za trgovinu i usluge</izvorni_sadrzaj>
    <derivirana_varijabla naziv="DomainObject.Predmet.ProtustrankaNazivFormated_1">TUCOMA, društvo s ograničenom odgovornošću za trgovinu i usluge</derivirana_varijabla>
  </DomainObject.Predmet.ProtustrankaNazivFormated>
  <DomainObject.Predmet.ProtustrankaNazivFormatedOIB>
    <izvorni_sadrzaj>TUCOMA, društvo s ograničenom odgovornošću za trgovinu i usluge, OIB 67842360958</izvorni_sadrzaj>
    <derivirana_varijabla naziv="DomainObject.Predmet.ProtustrankaNazivFormatedOIB_1">TUCOMA, društvo s ograničenom odgovornošću za trgovinu i usluge, OIB 67842360958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8676.29</izvorni_sadrzaj>
    <derivirana_varijabla naziv="DomainObject.Predmet.TrenutnaVrijednost_1">8676.29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TUCOMA, društvo s ograničenom odgovornošću za trgovinu i usluge</item>
    </izvorni_sadrzaj>
    <derivirana_varijabla naziv="DomainObject.Predmet.ProtuStrankaListFormated_1">
      <item>TUCOMA, društvo s ograničenom odgovornošću za trgovinu i usluge</item>
    </derivirana_varijabla>
  </DomainObject.Predmet.ProtuStrankaListFormated>
  <DomainObject.Predmet.ProtuStrankaListFormatedOIB>
    <izvorni_sadrzaj>
      <item>TUCOMA, društvo s ograničenom odgovornošću za trgovinu i usluge, OIB 67842360958</item>
    </izvorni_sadrzaj>
    <derivirana_varijabla naziv="DomainObject.Predmet.ProtuStrankaListFormatedOIB_1">
      <item>TUCOMA, društvo s ograničenom odgovornošću za trgovinu i usluge, OIB 67842360958</item>
    </derivirana_varijabla>
  </DomainObject.Predmet.ProtuStrankaListFormatedOIB>
  <DomainObject.Predmet.ProtuStrankaListFormatedWithAdress>
    <izvorni_sadrzaj>
      <item>TUCOMA, društvo s ograničenom odgovornošću za trgovinu i usluge, Put Trstenika 60, 21000 Split</item>
    </izvorni_sadrzaj>
    <derivirana_varijabla naziv="DomainObject.Predmet.ProtuStrankaListFormatedWithAdress_1">
      <item>TUCOMA, društvo s ograničenom odgovornošću za trgovinu i usluge, Put Trstenika 60, 21000 Split</item>
    </derivirana_varijabla>
  </DomainObject.Predmet.ProtuStrankaListFormatedWithAdress>
  <DomainObject.Predmet.ProtuStrankaListFormatedWithAdressOIB>
    <izvorni_sadrzaj>
      <item>TUCOMA, društvo s ograničenom odgovornošću za trgovinu i usluge, OIB 67842360958, Put Trstenika 60, 21000 Split</item>
    </izvorni_sadrzaj>
    <derivirana_varijabla naziv="DomainObject.Predmet.ProtuStrankaListFormatedWithAdressOIB_1">
      <item>TUCOMA, društvo s ograničenom odgovornošću za trgovinu i usluge, OIB 67842360958, Put Trstenika 60, 21000 Split</item>
    </derivirana_varijabla>
  </DomainObject.Predmet.ProtuStrankaListFormatedWithAdressOIB>
  <DomainObject.Predmet.ProtuStrankaListNazivFormated>
    <izvorni_sadrzaj>
      <item>TUCOMA, društvo s ograničenom odgovornošću za trgovinu i usluge</item>
    </izvorni_sadrzaj>
    <derivirana_varijabla naziv="DomainObject.Predmet.ProtuStrankaListNazivFormated_1">
      <item>TUCOMA, društvo s ograničenom odgovornošću za trgovinu i usluge</item>
    </derivirana_varijabla>
  </DomainObject.Predmet.ProtuStrankaListNazivFormated>
  <DomainObject.Predmet.ProtuStrankaListNazivFormatedOIB>
    <izvorni_sadrzaj>
      <item>TUCOMA, društvo s ograničenom odgovornošću za trgovinu i usluge, OIB 67842360958</item>
    </izvorni_sadrzaj>
    <derivirana_varijabla naziv="DomainObject.Predmet.ProtuStrankaListNazivFormatedOIB_1">
      <item>TUCOMA, društvo s ograničenom odgovornošću za trgovinu i usluge, OIB 67842360958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TUCOMA, društvo s ograničenom odgovornošću za trgovinu i usluge</izvorni_sadrzaj>
    <derivirana_varijabla naziv="DomainObject.Predmet.ProtustrankaIDrugi_1">TUCOMA,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TUCOMA, društvo s ograničenom odgovornošću za trgovinu i usluge, OIB 67842360958, Put Trstenika 60, 21000 Split</izvorni_sadrzaj>
    <derivirana_varijabla naziv="DomainObject.Predmet.ProtustrankaIDrugiAdressOIB_1">TUCOMA, društvo s ograničenom odgovornošću za trgovinu i usluge, OIB 67842360958, Put Trstenika 60,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TUCOMA, društvo s ograničenom odgovornošću za trgovinu i usluge</item>
      <item>FINANCIJSKA AGENCIJA, RC SPLIT</item>
    </izvorni_sadrzaj>
    <derivirana_varijabla naziv="DomainObject.Predmet.SudioniciListNaziv_1">
      <item>TUCOMA, društvo s ograničenom odgovornošću za trgovinu i usluge</item>
      <item>FINANCIJSKA AGENCIJA, RC SPLIT</item>
    </derivirana_varijabla>
  </DomainObject.Predmet.SudioniciListNaziv>
  <DomainObject.Predmet.SudioniciListAdressOIB>
    <izvorni_sadrzaj>
      <item>TUCOMA, društvo s ograničenom odgovornošću za trgovinu i usluge, OIB 67842360958, Put Trstenika 60,21000 Split</item>
      <item>FINANCIJSKA AGENCIJA, RC SPLIT, OIB 85821130368, Mažuranićevo šetalište 24 b,21000 Split</item>
    </izvorni_sadrzaj>
    <derivirana_varijabla naziv="DomainObject.Predmet.SudioniciListAdressOIB_1">
      <item>TUCOMA, društvo s ograničenom odgovornošću za trgovinu i usluge, OIB 67842360958, Put Trstenika 60,21000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67842360958</item>
      <item>, OIB 85821130368</item>
    </izvorni_sadrzaj>
    <derivirana_varijabla naziv="DomainObject.Predmet.SudioniciListNazivOIB_1">
      <item>, OIB 67842360958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93040C-400A-4E0C-AFC2-BB28E6C6AB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4088</properties:Characters>
  <properties:Lines>84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2016-04-22T11:41:00Z</cp:lastPrinted>
  <dcterms:modified xmlns:xsi="http://www.w3.org/2001/XMLSchema-instance" xsi:type="dcterms:W3CDTF">2016-04-22T12:02:00Z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