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ce03" w14:paraId="0c9ce03" w:rsidRDefault="003040CD" w:rsidP="003040CD" w:rsidR="003040CD" w:rsidRPr="00F9749E">
      <w:pPr>
        <w:jc w:val="right"/>
        <w15:collapsed w:val="false"/>
        <w:rPr>
          <w:rFonts w:cs="Tahoma" w:hAnsi="Tahoma" w:ascii="Tahoma"/>
        </w:rPr>
      </w:pPr>
      <w:bookmarkStart w:name="_GoBack" w:id="0"/>
      <w:bookmarkEnd w:id="0"/>
    </w:p>
    <w:p w:rsidRDefault="003040CD" w:rsidP="003040CD" w:rsidR="003040CD" w:rsidRPr="00F9749E">
      <w:pPr>
        <w:jc w:val="right"/>
        <w:rPr>
          <w:rFonts w:cs="Tahoma" w:hAnsi="Tahoma" w:ascii="Tahoma"/>
        </w:rPr>
      </w:pPr>
    </w:p>
    <w:p w:rsidRDefault="003040CD" w:rsidP="003040CD" w:rsidR="003040CD" w:rsidRPr="00F9749E">
      <w:pPr>
        <w:jc w:val="right"/>
        <w:rPr>
          <w:rFonts w:cs="Tahoma" w:hAnsi="Tahoma" w:ascii="Tahoma"/>
        </w:rPr>
      </w:pPr>
    </w:p>
    <w:p w:rsidRDefault="003040CD" w:rsidP="003040CD" w:rsidR="003040CD" w:rsidRPr="00F9749E">
      <w:pPr>
        <w:jc w:val="right"/>
      </w:pP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tab/>
      </w:r>
      <w:r w:rsidRPr="00F9749E">
        <w:tab/>
        <w:t>72 St-1094/2013</w:t>
      </w:r>
      <w:r w:rsidR="00F43630">
        <w:t>-56</w:t>
      </w:r>
    </w:p>
    <w:p w:rsidRDefault="003040CD" w:rsidP="003040CD" w:rsidR="003040CD" w:rsidRPr="00F9749E">
      <w:r w:rsidRPr="00F9749E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0CD" w:rsidP="003040CD" w:rsidR="003040CD" w:rsidRPr="00F9749E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>REPUBLIKA HRVATSKA</w:t>
      </w:r>
    </w:p>
    <w:p w:rsidRDefault="003040CD" w:rsidP="003040CD" w:rsidR="003040CD" w:rsidRPr="00F9749E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>TRGOVAČKI SUD U ZAGREBU</w:t>
      </w:r>
    </w:p>
    <w:p w:rsidRDefault="003040CD" w:rsidP="003040CD" w:rsidR="003040CD" w:rsidRPr="00F9749E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>Zagreb, Amruševa 2/II</w:t>
      </w:r>
    </w:p>
    <w:p w:rsidRDefault="003040CD" w:rsidP="003040CD" w:rsidR="003040CD" w:rsidRPr="00F9749E">
      <w:pPr>
        <w:jc w:val="center"/>
        <w:rPr>
          <w:lang w:eastAsia="en-US"/>
        </w:rPr>
      </w:pPr>
      <w:r w:rsidRPr="00F9749E">
        <w:t>R E P U B L I K A  H R V A T S K A</w:t>
      </w:r>
    </w:p>
    <w:p w:rsidRDefault="003040CD" w:rsidP="003040CD" w:rsidR="003040CD" w:rsidRPr="00F9749E">
      <w:pPr>
        <w:jc w:val="center"/>
      </w:pPr>
      <w:r w:rsidRPr="00F9749E">
        <w:t xml:space="preserve">Z A K L J U Č A K </w:t>
      </w:r>
    </w:p>
    <w:p w:rsidRDefault="003040CD" w:rsidP="003040CD" w:rsidR="003040CD" w:rsidRPr="00F9749E">
      <w:pPr>
        <w:jc w:val="both"/>
      </w:pPr>
    </w:p>
    <w:p w:rsidRDefault="003040CD" w:rsidP="003040CD" w:rsidR="003040CD" w:rsidRPr="00F9749E">
      <w:pPr>
        <w:jc w:val="both"/>
        <w:rPr>
          <w:lang w:val="pt-BR"/>
        </w:rPr>
      </w:pPr>
      <w:r w:rsidRPr="00F9749E">
        <w:rPr>
          <w:lang w:val="pt-BR"/>
        </w:rPr>
        <w:t>Trgovački sud u Zagrebu, po sucu pojedincu Nikoli Ribariću, kao stečajnom sucu, u stečajnom predmetu nad stečajnim dužnikom SPECIMEN d.o.o. u stečaju, Zagreb (Grad Zagreb), Bednjanska 10, OIB: 3772</w:t>
      </w:r>
      <w:r w:rsidR="00FF31EE">
        <w:rPr>
          <w:lang w:val="pt-BR"/>
        </w:rPr>
        <w:t>6990723, MBS: 080494423,  dana 5</w:t>
      </w:r>
      <w:r w:rsidRPr="00F9749E">
        <w:rPr>
          <w:lang w:val="pt-BR"/>
        </w:rPr>
        <w:t xml:space="preserve">. </w:t>
      </w:r>
      <w:r w:rsidR="008436F8" w:rsidRPr="00F9749E">
        <w:rPr>
          <w:lang w:val="pt-BR"/>
        </w:rPr>
        <w:t>ožujka</w:t>
      </w:r>
      <w:r w:rsidR="00F9749E">
        <w:rPr>
          <w:lang w:val="pt-BR"/>
        </w:rPr>
        <w:t xml:space="preserve"> </w:t>
      </w:r>
      <w:r w:rsidRPr="00F9749E">
        <w:rPr>
          <w:lang w:val="pt-BR"/>
        </w:rPr>
        <w:t>201</w:t>
      </w:r>
      <w:r w:rsidR="008436F8" w:rsidRPr="00F9749E">
        <w:rPr>
          <w:lang w:val="pt-BR"/>
        </w:rPr>
        <w:t>8</w:t>
      </w:r>
      <w:r w:rsidRPr="00F9749E">
        <w:rPr>
          <w:lang w:val="pt-BR"/>
        </w:rPr>
        <w:t xml:space="preserve">.,   </w:t>
      </w:r>
    </w:p>
    <w:p w:rsidRDefault="008D0305" w:rsidP="008D0305" w:rsidR="008D0305" w:rsidRPr="00F9749E">
      <w:pPr>
        <w:jc w:val="both"/>
      </w:pPr>
    </w:p>
    <w:p w:rsidRDefault="001C2673" w:rsidP="001C2673" w:rsidR="001C2673" w:rsidRPr="00F9749E">
      <w:pPr>
        <w:jc w:val="both"/>
      </w:pPr>
    </w:p>
    <w:p w:rsidRDefault="001C2673" w:rsidP="001C2673" w:rsidR="001C2673" w:rsidRPr="00F9749E">
      <w:pPr>
        <w:jc w:val="both"/>
        <w:rPr>
          <w:bCs/>
        </w:rPr>
      </w:pPr>
      <w:r w:rsidRPr="00F9749E">
        <w:tab/>
      </w:r>
      <w:r w:rsidRPr="00F9749E">
        <w:tab/>
      </w:r>
      <w:r w:rsidRPr="00F9749E">
        <w:tab/>
      </w:r>
      <w:r w:rsidRPr="00F9749E">
        <w:tab/>
      </w:r>
      <w:r w:rsidRPr="00F9749E">
        <w:tab/>
        <w:t xml:space="preserve">z a k lj u č i o    j e </w:t>
      </w:r>
    </w:p>
    <w:p w:rsidRDefault="001C2673" w:rsidP="001C2673" w:rsidR="001C2673" w:rsidRPr="00F9749E">
      <w:pPr>
        <w:jc w:val="both"/>
      </w:pPr>
    </w:p>
    <w:p w:rsidRDefault="005078C7" w:rsidP="00A77317" w:rsidR="001C2673" w:rsidRPr="00F9749E">
      <w:pPr>
        <w:jc w:val="both"/>
      </w:pPr>
      <w:r w:rsidRPr="00F9749E">
        <w:t>I</w:t>
      </w:r>
      <w:r w:rsidR="00A77317" w:rsidRPr="00F9749E">
        <w:tab/>
      </w:r>
      <w:r w:rsidRPr="00F9749E">
        <w:t>Određuje</w:t>
      </w:r>
      <w:r w:rsidR="004C61A7" w:rsidRPr="00F9749E">
        <w:t>,</w:t>
      </w:r>
      <w:r w:rsidRPr="00F9749E">
        <w:t xml:space="preserve"> se temeljem čl. </w:t>
      </w:r>
      <w:r w:rsidR="001C2673" w:rsidRPr="00F9749E">
        <w:t>38</w:t>
      </w:r>
      <w:r w:rsidR="0060697D" w:rsidRPr="00F9749E">
        <w:t>.</w:t>
      </w:r>
      <w:r w:rsidR="001C2673" w:rsidRPr="00F9749E">
        <w:t>a</w:t>
      </w:r>
      <w:r w:rsidRPr="00F9749E">
        <w:t xml:space="preserve"> Stečajnog zakona</w:t>
      </w:r>
      <w:r w:rsidR="004C61A7" w:rsidRPr="00F9749E">
        <w:t>,</w:t>
      </w:r>
      <w:r w:rsidRPr="00F9749E">
        <w:t xml:space="preserve"> Skupština vjerovnika radi</w:t>
      </w:r>
      <w:r w:rsidR="00F9749E">
        <w:t>:</w:t>
      </w:r>
    </w:p>
    <w:p w:rsidRDefault="001C2673" w:rsidP="00A77317" w:rsidR="001C2673" w:rsidRPr="00F9749E">
      <w:pPr>
        <w:jc w:val="both"/>
      </w:pPr>
    </w:p>
    <w:p w:rsidRDefault="008436F8" w:rsidP="001C2673" w:rsidR="008436F8" w:rsidRPr="00F9749E">
      <w:pPr>
        <w:numPr>
          <w:ilvl w:val="0"/>
          <w:numId w:val="2"/>
        </w:numPr>
        <w:jc w:val="both"/>
      </w:pPr>
      <w:r w:rsidRPr="00F9749E">
        <w:t>Izvješće stečajnog upravitelja</w:t>
      </w:r>
    </w:p>
    <w:p w:rsidRDefault="008436F8" w:rsidP="00B73E64" w:rsidR="00B73E64" w:rsidRPr="00F9749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9749E">
        <w:rPr>
          <w:sz w:val="24"/>
          <w:szCs w:val="24"/>
        </w:rPr>
        <w:t>Izvješće o nalazu i mišljenju vještaka financijske struke</w:t>
      </w:r>
      <w:r w:rsidR="00FF31EE">
        <w:rPr>
          <w:sz w:val="24"/>
          <w:szCs w:val="24"/>
        </w:rPr>
        <w:t>, po odluci</w:t>
      </w:r>
      <w:r w:rsidRPr="00F9749E">
        <w:rPr>
          <w:sz w:val="24"/>
          <w:szCs w:val="24"/>
        </w:rPr>
        <w:t xml:space="preserve"> skupštine vjerovnika od </w:t>
      </w:r>
      <w:r w:rsidR="00873B70" w:rsidRPr="00F9749E">
        <w:rPr>
          <w:sz w:val="24"/>
          <w:szCs w:val="24"/>
        </w:rPr>
        <w:t>9.3.2017.</w:t>
      </w:r>
      <w:r w:rsidR="00FF31EE">
        <w:rPr>
          <w:sz w:val="24"/>
          <w:szCs w:val="24"/>
        </w:rPr>
        <w:t>, na okolnost</w:t>
      </w:r>
      <w:r w:rsidR="00B73E64" w:rsidRPr="00F9749E">
        <w:rPr>
          <w:sz w:val="24"/>
          <w:szCs w:val="24"/>
        </w:rPr>
        <w:t xml:space="preserve"> postojanja potraživanja stečajnog dužnika SPECIMEN d.o.o. u stečaju, prema dužniku Jurici Pevecu.</w:t>
      </w:r>
    </w:p>
    <w:p w:rsidRDefault="00B73E64" w:rsidP="00B73E64" w:rsidR="00B73E64" w:rsidRPr="00F9749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9749E">
        <w:rPr>
          <w:sz w:val="24"/>
          <w:szCs w:val="24"/>
        </w:rPr>
        <w:t xml:space="preserve">Razno </w:t>
      </w:r>
    </w:p>
    <w:p w:rsidRDefault="001C2673" w:rsidP="00A5777C" w:rsidR="00A77317" w:rsidRPr="00F9749E">
      <w:pPr>
        <w:jc w:val="center"/>
        <w:rPr>
          <w:b/>
        </w:rPr>
      </w:pPr>
      <w:r w:rsidRPr="00F9749E">
        <w:rPr>
          <w:b/>
        </w:rPr>
        <w:t xml:space="preserve">za </w:t>
      </w:r>
      <w:r w:rsidR="001C31BA" w:rsidRPr="00F9749E">
        <w:rPr>
          <w:b/>
        </w:rPr>
        <w:t>9</w:t>
      </w:r>
      <w:r w:rsidR="00A22E70" w:rsidRPr="00F9749E">
        <w:rPr>
          <w:b/>
        </w:rPr>
        <w:t>.</w:t>
      </w:r>
      <w:r w:rsidR="001C31BA" w:rsidRPr="00F9749E">
        <w:rPr>
          <w:b/>
        </w:rPr>
        <w:t xml:space="preserve"> </w:t>
      </w:r>
      <w:r w:rsidR="004134E8" w:rsidRPr="00F9749E">
        <w:rPr>
          <w:b/>
        </w:rPr>
        <w:t>travnja</w:t>
      </w:r>
      <w:r w:rsidR="00A22E70" w:rsidRPr="00F9749E">
        <w:rPr>
          <w:b/>
        </w:rPr>
        <w:t xml:space="preserve"> 20</w:t>
      </w:r>
      <w:r w:rsidR="008556C1" w:rsidRPr="00F9749E">
        <w:rPr>
          <w:b/>
        </w:rPr>
        <w:t>1</w:t>
      </w:r>
      <w:r w:rsidR="004134E8" w:rsidRPr="00F9749E">
        <w:rPr>
          <w:b/>
        </w:rPr>
        <w:t>8</w:t>
      </w:r>
      <w:r w:rsidR="005078C7" w:rsidRPr="00F9749E">
        <w:rPr>
          <w:b/>
        </w:rPr>
        <w:t>. godine</w:t>
      </w:r>
      <w:r w:rsidR="00A77317" w:rsidRPr="00F9749E">
        <w:rPr>
          <w:b/>
        </w:rPr>
        <w:t xml:space="preserve"> </w:t>
      </w:r>
      <w:r w:rsidR="005078C7" w:rsidRPr="00F9749E">
        <w:rPr>
          <w:b/>
        </w:rPr>
        <w:t xml:space="preserve">u </w:t>
      </w:r>
      <w:r w:rsidR="00AC49E6" w:rsidRPr="00F9749E">
        <w:rPr>
          <w:b/>
        </w:rPr>
        <w:t>1</w:t>
      </w:r>
      <w:r w:rsidR="004134E8" w:rsidRPr="00F9749E">
        <w:rPr>
          <w:b/>
        </w:rPr>
        <w:t>0,30</w:t>
      </w:r>
      <w:r w:rsidR="005078C7" w:rsidRPr="00F9749E">
        <w:rPr>
          <w:b/>
        </w:rPr>
        <w:t xml:space="preserve"> sati</w:t>
      </w:r>
    </w:p>
    <w:p w:rsidRDefault="005078C7" w:rsidP="00A77317" w:rsidR="005078C7" w:rsidRPr="00F9749E">
      <w:pPr>
        <w:ind w:firstLine="708" w:left="1416"/>
        <w:jc w:val="both"/>
        <w:rPr>
          <w:b/>
        </w:rPr>
      </w:pPr>
      <w:r w:rsidRPr="00F9749E">
        <w:rPr>
          <w:b/>
        </w:rPr>
        <w:t xml:space="preserve"> </w:t>
      </w:r>
    </w:p>
    <w:p w:rsidRDefault="005078C7" w:rsidP="005078C7" w:rsidR="005078C7" w:rsidRPr="00F9749E">
      <w:r w:rsidRPr="00F9749E">
        <w:t xml:space="preserve">u prostorijama Trgovačkog suda u Zagrebu, Petrinjska 8, </w:t>
      </w:r>
      <w:r w:rsidR="001C31BA" w:rsidRPr="00F9749E">
        <w:t xml:space="preserve">dvorana 96 ( </w:t>
      </w:r>
      <w:r w:rsidR="00C8356B" w:rsidRPr="00F9749E">
        <w:t>II</w:t>
      </w:r>
      <w:r w:rsidR="001C31BA" w:rsidRPr="00F9749E">
        <w:t xml:space="preserve"> kat</w:t>
      </w:r>
      <w:r w:rsidR="0060697D" w:rsidRPr="00F9749E">
        <w:t xml:space="preserve"> ulične zgrade</w:t>
      </w:r>
      <w:r w:rsidR="001C31BA" w:rsidRPr="00F9749E">
        <w:t>)</w:t>
      </w:r>
    </w:p>
    <w:p w:rsidRDefault="00A77317" w:rsidP="005078C7" w:rsidR="00A77317" w:rsidRPr="00F9749E"/>
    <w:p w:rsidRDefault="005078C7" w:rsidP="00A77317" w:rsidR="005078C7" w:rsidRPr="00F9749E">
      <w:pPr>
        <w:jc w:val="both"/>
      </w:pPr>
      <w:r w:rsidRPr="00F9749E">
        <w:t>II</w:t>
      </w:r>
      <w:r w:rsidR="00A77317" w:rsidRPr="00F9749E">
        <w:tab/>
      </w:r>
      <w:r w:rsidRPr="00F9749E">
        <w:t xml:space="preserve">Na Skupštinu se pozivaju pristupiti vjerovnici stečajne mase, stečajni upravitelj i stečajni vjerovnici. </w:t>
      </w:r>
    </w:p>
    <w:p w:rsidRDefault="00727700" w:rsidP="00727700" w:rsidR="00727700" w:rsidRPr="00F9749E"/>
    <w:p w:rsidRDefault="00A22E70" w:rsidP="00727700" w:rsidR="005078C7" w:rsidRPr="00F9749E">
      <w:pPr>
        <w:jc w:val="center"/>
      </w:pPr>
      <w:r w:rsidRPr="00F9749E">
        <w:t xml:space="preserve">U Zagrebu, </w:t>
      </w:r>
      <w:r w:rsidR="00FF31EE">
        <w:t>5</w:t>
      </w:r>
      <w:r w:rsidR="005078C7" w:rsidRPr="00F9749E">
        <w:t>.</w:t>
      </w:r>
      <w:r w:rsidR="00843E52" w:rsidRPr="00F9749E">
        <w:t xml:space="preserve"> ožujka</w:t>
      </w:r>
      <w:r w:rsidR="005078C7" w:rsidRPr="00F9749E">
        <w:t xml:space="preserve"> 201</w:t>
      </w:r>
      <w:r w:rsidR="00843E52" w:rsidRPr="00F9749E">
        <w:t>8</w:t>
      </w:r>
      <w:r w:rsidR="005078C7" w:rsidRPr="00F9749E">
        <w:t>.</w:t>
      </w:r>
    </w:p>
    <w:p w:rsidRDefault="005078C7" w:rsidP="005078C7" w:rsidR="005078C7" w:rsidRPr="00F9749E"/>
    <w:p w:rsidRDefault="005078C7" w:rsidP="005078C7" w:rsidR="005078C7" w:rsidRPr="00F9749E"/>
    <w:p w:rsidRDefault="00F43630" w:rsidP="00E91121" w:rsidR="00F436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3630" w:rsidP="00E91121" w:rsidR="00F436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3630" w:rsidP="00E91121" w:rsidR="00F436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3630" w:rsidP="00E91121" w:rsidR="00F436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43630" w:rsidP="00E91121" w:rsidR="00F436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37F8" w:rsidP="001C31BA" w:rsidR="00B637F8" w:rsidRPr="00F9749E">
      <w:pPr>
        <w:pStyle w:val="Podnaslov"/>
        <w:ind w:firstLine="708" w:left="4956"/>
        <w:rPr>
          <w:b w:val="false"/>
          <w:szCs w:val="24"/>
        </w:rPr>
      </w:pPr>
      <w:r w:rsidRPr="00F9749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F43630" w:rsidP="005078C7" w:rsidR="00F43630">
      <w:pPr>
        <w:rPr>
          <w:b/>
        </w:rPr>
      </w:pPr>
    </w:p>
    <w:p w:rsidRDefault="005078C7" w:rsidP="005078C7" w:rsidR="005078C7" w:rsidRPr="00F9749E"/>
    <w:p w:rsidRDefault="005078C7" w:rsidP="005078C7" w:rsidR="005078C7" w:rsidRPr="00F9749E">
      <w:r w:rsidRPr="00F9749E">
        <w:t xml:space="preserve"> </w:t>
      </w:r>
    </w:p>
    <w:p w:rsidRDefault="005078C7" w:rsidP="005078C7" w:rsidR="005078C7" w:rsidRPr="00F9749E"/>
    <w:p w:rsidRDefault="005078C7" w:rsidP="005078C7" w:rsidR="005078C7" w:rsidRPr="00F9749E"/>
    <w:sectPr w:rsidR="005078C7" w:rsidRPr="00F974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353C91"/>
    <w:multiLevelType w:val="hybridMultilevel"/>
    <w:tmpl w:val="02F6FC10"/>
    <w:lvl w:tplc="000C32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13D9C"/>
    <w:rsid w:val="00132B10"/>
    <w:rsid w:val="001B0526"/>
    <w:rsid w:val="001C2673"/>
    <w:rsid w:val="001C31BA"/>
    <w:rsid w:val="002604E3"/>
    <w:rsid w:val="003040CD"/>
    <w:rsid w:val="004134E8"/>
    <w:rsid w:val="0046020C"/>
    <w:rsid w:val="00483F70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436F8"/>
    <w:rsid w:val="00843E52"/>
    <w:rsid w:val="008556C1"/>
    <w:rsid w:val="00873B70"/>
    <w:rsid w:val="008D0305"/>
    <w:rsid w:val="009151C4"/>
    <w:rsid w:val="009A7A1A"/>
    <w:rsid w:val="009C0544"/>
    <w:rsid w:val="00A22E70"/>
    <w:rsid w:val="00A52FAE"/>
    <w:rsid w:val="00A5777C"/>
    <w:rsid w:val="00A66BD2"/>
    <w:rsid w:val="00A77317"/>
    <w:rsid w:val="00A8382A"/>
    <w:rsid w:val="00A91D54"/>
    <w:rsid w:val="00AC49E6"/>
    <w:rsid w:val="00B322F7"/>
    <w:rsid w:val="00B637F8"/>
    <w:rsid w:val="00B73E64"/>
    <w:rsid w:val="00BB4D3C"/>
    <w:rsid w:val="00C8356B"/>
    <w:rsid w:val="00D344D2"/>
    <w:rsid w:val="00EA10DC"/>
    <w:rsid w:val="00F43630"/>
    <w:rsid w:val="00F43F40"/>
    <w:rsid w:val="00F9749E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3E64"/>
    <w:pPr>
      <w:ind w:left="720"/>
      <w:contextualSpacing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13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9C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9C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9C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3E64"/>
    <w:pPr>
      <w:ind w:left="720"/>
      <w:contextualSpacing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13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9C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9C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9C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182</properties:Words>
  <properties:Characters>916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2018-03-05T09:14:00Z</dcterms:created>
  <dc:creator>nribaric</dc:creator>
  <cp:lastModifiedBy>Jadranka Zelić</cp:lastModifiedBy>
  <cp:lastPrinted>2018-03-05T09:14:00Z</cp:lastPrinted>
  <dcterms:modified xmlns:xsi="http://www.w3.org/2001/XMLSchema-instance" xsi:type="dcterms:W3CDTF">2018-03-05T09:20:00Z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specimen 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