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6ec8" w14:paraId="6cf6ec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174F4">
        <w:rPr>
          <w:lang w:val="hr-HR"/>
        </w:rPr>
        <w:t>St-593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903989">
        <w:t xml:space="preserve"> </w:t>
      </w:r>
      <w:r w:rsidR="004174F4">
        <w:t>ELIZABET TRANSPORT d.o.o., OIB: 91110417309</w:t>
      </w:r>
      <w:r w:rsidR="0029395B">
        <w:t xml:space="preserve"> </w:t>
      </w:r>
      <w:r w:rsidR="00E66FC5">
        <w:t>sa</w:t>
      </w:r>
      <w:r w:rsidR="004174F4">
        <w:t xml:space="preserve"> sjedištem u Vinogradska 24</w:t>
      </w:r>
      <w:r w:rsidR="00903989">
        <w:t>,</w:t>
      </w:r>
      <w:r w:rsidR="004174F4">
        <w:t xml:space="preserve"> 42203</w:t>
      </w:r>
      <w:r w:rsidR="00903989">
        <w:t xml:space="preserve"> </w:t>
      </w:r>
      <w:r w:rsidR="004174F4">
        <w:t>Jalžabet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174F4">
        <w:t>ELIZABET TRANSPORT d.o.o., OIB: 91110417309 sa sjedištem u Vinogradska 24, 42203 Jalžabet</w:t>
      </w:r>
      <w:r w:rsidR="007E184B">
        <w:t>,</w:t>
      </w:r>
      <w:r w:rsidR="007E184B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174F4">
        <w:rPr>
          <w:lang w:val="hr-HR"/>
        </w:rPr>
        <w:t>110,00</w:t>
      </w:r>
      <w:r w:rsidR="007E184B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4174F4" w:rsidRPr="004174F4">
        <w:t xml:space="preserve"> </w:t>
      </w:r>
      <w:r w:rsidR="004174F4">
        <w:t>ELIZABET TRANSPORT d.o.o., OIB: 91110417309 sa sjedištem u Vinogradska 24, 42203 Jalžabet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7E184B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174F4">
        <w:t>ELIZABET TRANSPORT d.o.o., OIB: 91110417309 sa sjedištem u Vinogradska 24, 42203 Jalžabet.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174F4">
        <w:rPr>
          <w:lang w:val="hr-HR"/>
        </w:rPr>
        <w:t>110,00</w:t>
      </w:r>
      <w:r w:rsidR="007E184B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174F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242" w:rsidP="007F64E0" w:rsidR="00355242">
      <w:r>
        <w:separator/>
      </w:r>
    </w:p>
  </w:endnote>
  <w:endnote w:id="0" w:type="continuationSeparator">
    <w:p w:rsidRDefault="00355242" w:rsidP="007F64E0" w:rsidR="00355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242" w:rsidP="007F64E0" w:rsidR="00355242">
      <w:r>
        <w:separator/>
      </w:r>
    </w:p>
  </w:footnote>
  <w:footnote w:id="0" w:type="continuationSeparator">
    <w:p w:rsidRDefault="00355242" w:rsidP="007F64E0" w:rsidR="00355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174F4">
      <w:rPr>
        <w:lang w:val="hr-HR"/>
      </w:rPr>
      <w:t>St-593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618B" w:rsidRPr="0038618B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6D84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55242"/>
    <w:rsid w:val="00360E74"/>
    <w:rsid w:val="003673B0"/>
    <w:rsid w:val="00371807"/>
    <w:rsid w:val="003746C7"/>
    <w:rsid w:val="00375494"/>
    <w:rsid w:val="00376B06"/>
    <w:rsid w:val="00384E26"/>
    <w:rsid w:val="0038618B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174F4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184B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3989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6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6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 TRANSPORT d.o.o. za transport i trgovinu</izvorni_sadrzaj>
    <derivirana_varijabla naziv="DomainObject.Predmet.ProtustrankaFormated_1">  ELIZABET TRANSPORT d.o.o. za transport i trgovinu</derivirana_varijabla>
  </DomainObject.Predmet.ProtustrankaFormated>
  <DomainObject.Predmet.ProtustrankaFormatedOIB>
    <izvorni_sadrzaj>  ELIZABET TRANSPORT d.o.o. za transport i trgovinu, OIB 91110417309</izvorni_sadrzaj>
    <derivirana_varijabla naziv="DomainObject.Predmet.ProtustrankaFormatedOIB_1">  ELIZABET TRANSPORT d.o.o. za transport i trgovinu, OIB 91110417309</derivirana_varijabla>
  </DomainObject.Predmet.ProtustrankaFormatedOIB>
  <DomainObject.Predmet.ProtustrankaFormatedWithAdress>
    <izvorni_sadrzaj> ELIZABET TRANSPORT d.o.o. za transport i trgovinu, Vinogradska 24, 42203 Jalžabet</izvorni_sadrzaj>
    <derivirana_varijabla naziv="DomainObject.Predmet.ProtustrankaFormatedWithAdress_1"> ELIZABET TRANSPORT d.o.o. za transport i trgovinu, Vinogradska 24, 42203 Jalžabet</derivirana_varijabla>
  </DomainObject.Predmet.ProtustrankaFormatedWithAdress>
  <DomainObject.Predmet.ProtustrankaFormatedWithAdressOIB>
    <izvorni_sadrzaj> ELIZABET TRANSPORT d.o.o. za transport i trgovinu, OIB 91110417309, Vinogradska 24, 42203 Jalžabet</izvorni_sadrzaj>
    <derivirana_varijabla naziv="DomainObject.Predmet.ProtustrankaFormatedWithAdressOIB_1"> ELIZABET TRANSPORT d.o.o. za transport i trgovinu, OIB 91110417309, Vinogradska 24, 42203 Jalžabet</derivirana_varijabla>
  </DomainObject.Predmet.ProtustrankaFormatedWithAdressOIB>
  <DomainObject.Predmet.ProtustrankaWithAdress>
    <izvorni_sadrzaj>ELIZABET TRANSPORT d.o.o. za transport i trgovinu Vinogradska 24, 42203 Jalžabet</izvorni_sadrzaj>
    <derivirana_varijabla naziv="DomainObject.Predmet.ProtustrankaWithAdress_1">ELIZABET TRANSPORT d.o.o. za transport i trgovinu Vinogradska 24, 42203 Jalžabet</derivirana_varijabla>
  </DomainObject.Predmet.ProtustrankaWithAdress>
  <DomainObject.Predmet.ProtustrankaWithAdressOIB>
    <izvorni_sadrzaj>ELIZABET TRANSPORT d.o.o. za transport i trgovinu, OIB 91110417309, Vinogradska 24, 42203 Jalžabet</izvorni_sadrzaj>
    <derivirana_varijabla naziv="DomainObject.Predmet.ProtustrankaWithAdressOIB_1">ELIZABET TRANSPORT d.o.o. za transport i trgovinu, OIB 91110417309, Vinogradska 24, 42203 Jalžabet</derivirana_varijabla>
  </DomainObject.Predmet.ProtustrankaWithAdressOIB>
  <DomainObject.Predmet.ProtustrankaNazivFormated>
    <izvorni_sadrzaj>ELIZABET TRANSPORT d.o.o. za transport i trgovinu</izvorni_sadrzaj>
    <derivirana_varijabla naziv="DomainObject.Predmet.ProtustrankaNazivFormated_1">ELIZABET TRANSPORT d.o.o. za transport i trgovinu</derivirana_varijabla>
  </DomainObject.Predmet.ProtustrankaNazivFormated>
  <DomainObject.Predmet.ProtustrankaNazivFormatedOIB>
    <izvorni_sadrzaj>ELIZABET TRANSPORT d.o.o. za transport i trgovinu, OIB 91110417309</izvorni_sadrzaj>
    <derivirana_varijabla naziv="DomainObject.Predmet.ProtustrankaNazivFormatedOIB_1">ELIZABET TRANSPORT d.o.o. za transport i trgovinu, OIB 91110417309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110.00</izvorni_sadrzaj>
    <derivirana_varijabla naziv="DomainObject.Predmet.TrenutnaVrijednost_1">110.00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ELIZABET TRANSPORT d.o.o. za transport i trgovinu</item>
    </izvorni_sadrzaj>
    <derivirana_varijabla naziv="DomainObject.Predmet.ProtuStrankaListFormated_1">
      <item>ELIZABET TRANSPORT d.o.o. za transport i trgovinu</item>
    </derivirana_varijabla>
  </DomainObject.Predmet.ProtuStrankaListFormated>
  <DomainObject.Predmet.ProtuStrankaListFormatedOIB>
    <izvorni_sadrzaj>
      <item>ELIZABET TRANSPORT d.o.o. za transport i trgovinu, OIB 91110417309</item>
    </izvorni_sadrzaj>
    <derivirana_varijabla naziv="DomainObject.Predmet.ProtuStrankaListFormatedOIB_1">
      <item>ELIZABET TRANSPORT d.o.o. za transport i trgovinu, OIB 91110417309</item>
    </derivirana_varijabla>
  </DomainObject.Predmet.ProtuStrankaListFormatedOIB>
  <DomainObject.Predmet.ProtuStrankaListFormatedWithAdress>
    <izvorni_sadrzaj>
      <item>ELIZABET TRANSPORT d.o.o. za transport i trgovinu, Vinogradska 24, 42203 Jalžabet</item>
    </izvorni_sadrzaj>
    <derivirana_varijabla naziv="DomainObject.Predmet.ProtuStrankaListFormatedWithAdress_1">
      <item>ELIZABET TRANSPORT d.o.o. za transport i trgovinu, Vinogradska 24, 42203 Jalžabet</item>
    </derivirana_varijabla>
  </DomainObject.Predmet.ProtuStrankaListFormatedWithAdress>
  <DomainObject.Predmet.ProtuStrankaListFormatedWithAdressOIB>
    <izvorni_sadrzaj>
      <item>ELIZABET TRANSPORT d.o.o. za transport i trgovinu, OIB 91110417309, Vinogradska 24, 42203 Jalžabet</item>
    </izvorni_sadrzaj>
    <derivirana_varijabla naziv="DomainObject.Predmet.ProtuStrankaListFormatedWithAdressOIB_1">
      <item>ELIZABET TRANSPORT d.o.o. za transport i trgovinu, OIB 91110417309, Vinogradska 24, 42203 Jalžabet</item>
    </derivirana_varijabla>
  </DomainObject.Predmet.ProtuStrankaListFormatedWithAdressOIB>
  <DomainObject.Predmet.ProtuStrankaListNazivFormated>
    <izvorni_sadrzaj>
      <item>ELIZABET TRANSPORT d.o.o. za transport i trgovinu</item>
    </izvorni_sadrzaj>
    <derivirana_varijabla naziv="DomainObject.Predmet.ProtuStrankaListNazivFormated_1">
      <item>ELIZABET TRANSPORT d.o.o. za transport i trgovinu</item>
    </derivirana_varijabla>
  </DomainObject.Predmet.ProtuStrankaListNazivFormated>
  <DomainObject.Predmet.ProtuStrankaListNazivFormatedOIB>
    <izvorni_sadrzaj>
      <item>ELIZABET TRANSPORT d.o.o. za transport i trgovinu, OIB 91110417309</item>
    </izvorni_sadrzaj>
    <derivirana_varijabla naziv="DomainObject.Predmet.ProtuStrankaListNazivFormatedOIB_1">
      <item>ELIZABET TRANSPORT d.o.o. za transport i trgovinu, OIB 91110417309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ELIZABET TRANSPORT d.o.o. za transport i trgovinu</izvorni_sadrzaj>
    <derivirana_varijabla naziv="DomainObject.Predmet.ProtustrankaIDrugi_1">ELIZABET TRANSPORT d.o.o.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ELIZABET TRANSPORT d.o.o. za transport i trgovinu, OIB 91110417309, Vinogradska 24, 42203 Jalžabet</izvorni_sadrzaj>
    <derivirana_varijabla naziv="DomainObject.Predmet.ProtustrankaIDrugiAdressOIB_1">ELIZABET TRANSPORT d.o.o. za transport i trgovinu, OIB 91110417309, Vinogradska 24,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ELIZABET TRANSPORT d.o.o.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ELIZABET TRANSPORT d.o.o.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ELIZABET TRANSPORT d.o.o. za transport i trgovinu, OIB 91110417309, Vinogradska 24,42203 Jalžabet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ELIZABET TRANSPORT d.o.o. za transport i trgovinu, OIB 91110417309, Vinogradska 24,42203 Jalžabet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91110417309</item>
      <item>, OIB null</item>
      <item>, OIB null</item>
    </izvorni_sadrzaj>
    <derivirana_varijabla naziv="DomainObject.Predmet.SudioniciListNazivOIB_1">
      <item>, OIB 85821130368</item>
      <item>, OIB 91110417309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418</properties:Words>
  <properties:Characters>2315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2015-11-06T09:57:00Z</dcterms:created>
  <dc:creator>user</dc:creator>
  <cp:lastModifiedBy>Marko Makaj</cp:lastModifiedBy>
  <cp:lastPrinted>2015-11-06T09:56:00Z</cp:lastPrinted>
  <dcterms:modified xmlns:xsi="http://www.w3.org/2001/XMLSchema-instance" xsi:type="dcterms:W3CDTF">2015-11-06T13:31:00Z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