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45b8" w14:paraId="e8445b8" w:rsidRDefault="003039F1" w:rsidP="003039F1" w:rsidR="003039F1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9F1" w:rsidP="003039F1" w:rsidR="003039F1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3039F1" w:rsidP="003039F1" w:rsidR="003039F1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3039F1" w:rsidP="003039F1" w:rsidR="003039F1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3039F1" w:rsidP="003039F1" w:rsidR="003039F1" w:rsidRPr="0085596F">
      <w:pPr>
        <w:rPr>
          <w:sz w:val="22"/>
        </w:rPr>
      </w:pPr>
    </w:p>
    <w:p w:rsidRDefault="003039F1" w:rsidP="003039F1" w:rsidR="003039F1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Sonji Marinac Rumora</w:t>
      </w:r>
      <w:r w:rsidRPr="0085596F">
        <w:rPr>
          <w:rFonts w:cs="Times New Roman" w:eastAsia="Times New Roman"/>
          <w:sz w:val="22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 w:val="22"/>
          <w:lang w:eastAsia="hr-HR"/>
        </w:rPr>
        <w:t xml:space="preserve"> DAZZO – FONTANA d. o. o. Medulin, Ližnjan, Ližnjan 453, OIB 65468740841, MBS 130010107,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10. 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3039F1" w:rsidP="003039F1" w:rsidR="003039F1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3039F1" w:rsidP="003039F1" w:rsidR="003039F1" w:rsidRPr="0085596F">
      <w:pPr>
        <w:ind w:firstLine="708"/>
        <w:rPr>
          <w:sz w:val="22"/>
        </w:rPr>
      </w:pPr>
    </w:p>
    <w:p w:rsidRDefault="003039F1" w:rsidP="003039F1" w:rsidR="003039F1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DAZZO – FONTANA d. o. o. Medulin, Ližnjan, Ližnjan 453, OIB 65468740841, MBS 130010107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31. 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039F1" w:rsidP="003039F1" w:rsidR="003039F1" w:rsidRPr="0085596F">
      <w:pPr>
        <w:ind w:firstLine="708"/>
        <w:rPr>
          <w:sz w:val="22"/>
        </w:rPr>
      </w:pPr>
    </w:p>
    <w:p w:rsidRDefault="003039F1" w:rsidP="003039F1" w:rsidR="003039F1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31. 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5.335,00 kn.</w:t>
      </w:r>
    </w:p>
    <w:p w:rsidRDefault="003039F1" w:rsidP="003039F1" w:rsidR="003039F1" w:rsidRPr="0085596F">
      <w:pPr>
        <w:rPr>
          <w:sz w:val="22"/>
        </w:rPr>
      </w:pPr>
    </w:p>
    <w:p w:rsidRDefault="003039F1" w:rsidP="003039F1" w:rsidR="003039F1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 se osob</w:t>
      </w:r>
      <w:r>
        <w:rPr>
          <w:rFonts w:cs="Times New Roman" w:eastAsia="Times New Roman"/>
          <w:sz w:val="22"/>
          <w:lang w:eastAsia="hr-HR"/>
        </w:rPr>
        <w:t>a ovlaštena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Paola Dazzo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</w:t>
      </w:r>
      <w:r>
        <w:rPr>
          <w:rFonts w:cs="Times New Roman" w:eastAsia="Times New Roman"/>
          <w:sz w:val="22"/>
          <w:lang w:eastAsia="hr-HR"/>
        </w:rPr>
        <w:t>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3039F1" w:rsidP="003039F1" w:rsidR="003039F1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3039F1" w:rsidP="003039F1" w:rsidR="003039F1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65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65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3039F1" w:rsidP="003039F1" w:rsidR="003039F1" w:rsidRPr="0085596F">
      <w:pPr>
        <w:ind w:firstLine="708"/>
        <w:rPr>
          <w:sz w:val="22"/>
        </w:rPr>
      </w:pPr>
    </w:p>
    <w:p w:rsidRDefault="003039F1" w:rsidP="003039F1" w:rsidR="003039F1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9F1" w:rsidP="003039F1" w:rsidR="003039F1" w:rsidRPr="0085596F">
      <w:pPr>
        <w:ind w:firstLine="708"/>
        <w:rPr>
          <w:sz w:val="22"/>
        </w:rPr>
      </w:pPr>
    </w:p>
    <w:p w:rsidRDefault="003039F1" w:rsidP="003039F1" w:rsidR="003039F1" w:rsidRPr="0085596F">
      <w:pPr>
        <w:jc w:val="center"/>
        <w:rPr>
          <w:sz w:val="22"/>
        </w:rPr>
      </w:pPr>
      <w:r>
        <w:rPr>
          <w:sz w:val="22"/>
        </w:rPr>
        <w:t>U Pazinu 10. studenog</w:t>
      </w:r>
      <w:r w:rsidRPr="0085596F">
        <w:rPr>
          <w:sz w:val="22"/>
        </w:rPr>
        <w:t xml:space="preserve"> 2016.</w:t>
      </w:r>
    </w:p>
    <w:p w:rsidRDefault="003039F1" w:rsidP="003039F1" w:rsidR="003039F1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3039F1" w:rsidP="003039F1" w:rsidR="003039F1" w:rsidRPr="00E531B8">
      <w:pPr>
        <w:ind w:firstLine="708" w:left="4956"/>
        <w:jc w:val="center"/>
        <w:rPr>
          <w:sz w:val="22"/>
        </w:rPr>
      </w:pPr>
      <w:r w:rsidRPr="00E531B8">
        <w:rPr>
          <w:sz w:val="22"/>
        </w:rPr>
        <w:t>Sonja Marinac Rumora</w:t>
      </w:r>
    </w:p>
    <w:p w:rsidRDefault="003039F1" w:rsidP="003039F1" w:rsidR="003039F1" w:rsidRPr="00E531B8">
      <w:pPr>
        <w:rPr>
          <w:sz w:val="16"/>
          <w:szCs w:val="16"/>
        </w:rPr>
      </w:pPr>
      <w:r w:rsidRPr="00E531B8">
        <w:rPr>
          <w:sz w:val="16"/>
          <w:szCs w:val="16"/>
        </w:rPr>
        <w:t>DNA:</w:t>
      </w:r>
    </w:p>
    <w:p w:rsidRDefault="003039F1" w:rsidP="003039F1" w:rsidR="004F5027" w:rsidRPr="003039F1">
      <w:pPr>
        <w:jc w:val="left"/>
        <w:rPr>
          <w:sz w:val="16"/>
          <w:szCs w:val="16"/>
        </w:rPr>
      </w:pPr>
      <w:r w:rsidRPr="00E531B8">
        <w:rPr>
          <w:sz w:val="16"/>
          <w:szCs w:val="16"/>
        </w:rPr>
        <w:t>- mrežna stranica e-Oglasna ploča sudova (45 dana).</w:t>
      </w:r>
    </w:p>
    <w:sectPr w:rsidSect="006C3655" w:rsidR="004F5027" w:rsidRPr="003039F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9F1" w:rsidP="003039F1" w:rsidR="003039F1">
      <w:r>
        <w:separator/>
      </w:r>
    </w:p>
  </w:endnote>
  <w:endnote w:id="0" w:type="continuationSeparator">
    <w:p w:rsidRDefault="003039F1" w:rsidP="003039F1" w:rsidR="00303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9F1" w:rsidP="003039F1" w:rsidR="003039F1">
      <w:r>
        <w:separator/>
      </w:r>
    </w:p>
  </w:footnote>
  <w:footnote w:id="0" w:type="continuationSeparator">
    <w:p w:rsidRDefault="003039F1" w:rsidP="003039F1" w:rsidR="00303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9F1" w:rsidP="006C3655" w:rsidR="006C3655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9F1" w:rsidP="006C3655" w:rsidR="006C3655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8</w:t>
    </w:r>
    <w:r w:rsidRPr="0085596F">
      <w:rPr>
        <w:sz w:val="20"/>
        <w:szCs w:val="20"/>
      </w:rPr>
      <w:t xml:space="preserve"> St-10</w:t>
    </w:r>
    <w:r>
      <w:rPr>
        <w:sz w:val="20"/>
        <w:szCs w:val="20"/>
      </w:rPr>
      <w:t>65/2016-3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556"/>
    <w:rsid w:val="003039F1"/>
    <w:rsid w:val="004F5027"/>
    <w:rsid w:val="00A41451"/>
    <w:rsid w:val="00EF755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39F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39F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039F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39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39F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039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39F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41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451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451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451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451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39F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39F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039F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39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39F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039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39F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41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451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451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45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45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DAZZO - FONTANA d.o.o. Ližnjan, Medulin</izvorni_sadrzaj>
    <derivirana_varijabla naziv="DomainObject.Predmet.ProtustrankaFormated_1">  DAZZO - FONTANA d.o.o. Ližnjan, Medulin</derivirana_varijabla>
  </DomainObject.Predmet.ProtustrankaFormated>
  <DomainObject.Predmet.ProtustrankaFormatedOIB>
    <izvorni_sadrzaj>  DAZZO - FONTANA d.o.o. Ližnjan, Medulin, OIB 65468740841</izvorni_sadrzaj>
    <derivirana_varijabla naziv="DomainObject.Predmet.ProtustrankaFormatedOIB_1">  DAZZO - FONTANA d.o.o. Ližnjan, Medulin, OIB 65468740841</derivirana_varijabla>
  </DomainObject.Predmet.ProtustrankaFormatedOIB>
  <DomainObject.Predmet.ProtustrankaFormatedWithAdress>
    <izvorni_sadrzaj> DAZZO - FONTANA d.o.o. Ližnjan, Medulin, Ližnjan, Ližnjan 453, 52100 Medulin</izvorni_sadrzaj>
    <derivirana_varijabla naziv="DomainObject.Predmet.ProtustrankaFormatedWithAdress_1"> DAZZO - FONTANA d.o.o. Ližnjan, Medulin, Ližnjan, Ližnjan 453, 52100 Medulin</derivirana_varijabla>
  </DomainObject.Predmet.ProtustrankaFormatedWithAdress>
  <DomainObject.Predmet.ProtustrankaFormatedWithAdressOIB>
    <izvorni_sadrzaj> DAZZO - FONTANA d.o.o. Ližnjan, Medulin, OIB 65468740841, Ližnjan, Ližnjan 453, 52100 Medulin</izvorni_sadrzaj>
    <derivirana_varijabla naziv="DomainObject.Predmet.ProtustrankaFormatedWithAdressOIB_1"> DAZZO - FONTANA d.o.o. Ližnjan, Medulin, OIB 65468740841, Ližnjan, Ližnjan 453, 52100 Medulin</derivirana_varijabla>
  </DomainObject.Predmet.ProtustrankaFormatedWithAdressOIB>
  <DomainObject.Predmet.ProtustrankaWithAdress>
    <izvorni_sadrzaj>DAZZO - FONTANA d.o.o. Ližnjan, Medulin Ližnjan, Ližnjan 453, 52100 Medulin</izvorni_sadrzaj>
    <derivirana_varijabla naziv="DomainObject.Predmet.ProtustrankaWithAdress_1">DAZZO - FONTANA d.o.o. Ližnjan, Medulin Ližnjan, Ližnjan 453, 52100 Medulin</derivirana_varijabla>
  </DomainObject.Predmet.ProtustrankaWithAdress>
  <DomainObject.Predmet.ProtustrankaWithAdressOIB>
    <izvorni_sadrzaj>DAZZO - FONTANA d.o.o. Ližnjan, Medulin, OIB 65468740841, Ližnjan, Ližnjan 453, 52100 Medulin</izvorni_sadrzaj>
    <derivirana_varijabla naziv="DomainObject.Predmet.ProtustrankaWithAdressOIB_1">DAZZO - FONTANA d.o.o. Ližnjan, Medulin, OIB 65468740841, Ližnjan, Ližnjan 453, 52100 Medulin</derivirana_varijabla>
  </DomainObject.Predmet.ProtustrankaWithAdressOIB>
  <DomainObject.Predmet.ProtustrankaNazivFormated>
    <izvorni_sadrzaj>DAZZO - FONTANA d.o.o. Ližnjan, Medulin</izvorni_sadrzaj>
    <derivirana_varijabla naziv="DomainObject.Predmet.ProtustrankaNazivFormated_1">DAZZO - FONTANA d.o.o. Ližnjan, Medulin</derivirana_varijabla>
  </DomainObject.Predmet.ProtustrankaNazivFormated>
  <DomainObject.Predmet.ProtustrankaNazivFormatedOIB>
    <izvorni_sadrzaj>DAZZO - FONTANA d.o.o. Ližnjan, Medulin, OIB 65468740841</izvorni_sadrzaj>
    <derivirana_varijabla naziv="DomainObject.Predmet.ProtustrankaNazivFormatedOIB_1">DAZZO - FONTANA d.o.o. Ližnjan, Medulin, OIB 65468740841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DAZZO - FONTANA d.o.o. Ližnjan, Medulin</item>
    </izvorni_sadrzaj>
    <derivirana_varijabla naziv="DomainObject.Predmet.ProtuStrankaListFormated_1">
      <item>DAZZO - FONTANA d.o.o. Ližnjan, Medulin</item>
    </derivirana_varijabla>
  </DomainObject.Predmet.ProtuStrankaListFormated>
  <DomainObject.Predmet.ProtuStrankaListFormatedOIB>
    <izvorni_sadrzaj>
      <item>DAZZO - FONTANA d.o.o. Ližnjan, Medulin, OIB 65468740841</item>
    </izvorni_sadrzaj>
    <derivirana_varijabla naziv="DomainObject.Predmet.ProtuStrankaListFormatedOIB_1">
      <item>DAZZO - FONTANA d.o.o. Ližnjan, Medulin, OIB 65468740841</item>
    </derivirana_varijabla>
  </DomainObject.Predmet.ProtuStrankaListFormatedOIB>
  <DomainObject.Predmet.ProtuStrankaListFormatedWithAdress>
    <izvorni_sadrzaj>
      <item>DAZZO - FONTANA d.o.o. Ližnjan, Medulin, Ližnjan, Ližnjan 453, 52100 Medulin</item>
    </izvorni_sadrzaj>
    <derivirana_varijabla naziv="DomainObject.Predmet.ProtuStrankaListFormatedWithAdress_1">
      <item>DAZZO - FONTANA d.o.o. Ližnjan, Medulin, Ližnjan, Ližnjan 453, 52100 Medulin</item>
    </derivirana_varijabla>
  </DomainObject.Predmet.ProtuStrankaListFormatedWithAdress>
  <DomainObject.Predmet.ProtuStrankaListFormatedWithAdressOIB>
    <izvorni_sadrzaj>
      <item>DAZZO - FONTANA d.o.o. Ližnjan, Medulin, OIB 65468740841, Ližnjan, Ližnjan 453, 52100 Medulin</item>
    </izvorni_sadrzaj>
    <derivirana_varijabla naziv="DomainObject.Predmet.ProtuStrankaListFormatedWithAdressOIB_1">
      <item>DAZZO - FONTANA d.o.o. Ližnjan, Medulin, OIB 65468740841, Ližnjan, Ližnjan 453, 52100 Medulin</item>
    </derivirana_varijabla>
  </DomainObject.Predmet.ProtuStrankaListFormatedWithAdressOIB>
  <DomainObject.Predmet.ProtuStrankaListNazivFormated>
    <izvorni_sadrzaj>
      <item>DAZZO - FONTANA d.o.o. Ližnjan, Medulin</item>
    </izvorni_sadrzaj>
    <derivirana_varijabla naziv="DomainObject.Predmet.ProtuStrankaListNazivFormated_1">
      <item>DAZZO - FONTANA d.o.o. Ližnjan, Medulin</item>
    </derivirana_varijabla>
  </DomainObject.Predmet.ProtuStrankaListNazivFormated>
  <DomainObject.Predmet.ProtuStrankaListNazivFormatedOIB>
    <izvorni_sadrzaj>
      <item>DAZZO - FONTANA d.o.o. Ližnjan, Medulin, OIB 65468740841</item>
    </izvorni_sadrzaj>
    <derivirana_varijabla naziv="DomainObject.Predmet.ProtuStrankaListNazivFormatedOIB_1">
      <item>DAZZO - FONTANA d.o.o. Ližnjan, Medulin, OIB 65468740841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DAZZO - FONTANA d.o.o. Ližnjan, Medulin</izvorni_sadrzaj>
    <derivirana_varijabla naziv="DomainObject.Predmet.ProtustrankaIDrugi_1">DAZZO - FONTANA d.o.o. Ližnjan,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DAZZO - FONTANA d.o.o. Ližnjan, Medulin, OIB 65468740841, Ližnjan, Ližnjan 453, 52100 Medulin</izvorni_sadrzaj>
    <derivirana_varijabla naziv="DomainObject.Predmet.ProtustrankaIDrugiAdressOIB_1">DAZZO - FONTANA d.o.o. Ližnjan, Medulin, OIB 65468740841, Ližnjan, Ližnjan 453,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DAZZO - FONTANA d.o.o. Ližnjan, Medulin</item>
    </izvorni_sadrzaj>
    <derivirana_varijabla naziv="DomainObject.Predmet.SudioniciListNaziv_1">
      <item>FINANCIJSKA AGENCIJA, RC RIJEKA, PODRUŽNICA PULA, PULA</item>
      <item>DAZZO - FONTANA d.o.o. Ližnjan,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DAZZO - FONTANA d.o.o. Ližnjan, Medulin, OIB 65468740841, Ližnjan, Ližnjan 453,52100 Medulin</item>
    </izvorni_sadrzaj>
    <derivirana_varijabla naziv="DomainObject.Predmet.SudioniciListAdressOIB_1">
      <item>FINANCIJSKA AGENCIJA, RC RIJEKA, PODRUŽNICA PULA, PULA, OIB 85821130368, Giardini 5,52100 Pula</item>
      <item>DAZZO - FONTANA d.o.o. Ližnjan, Medulin, OIB 65468740841, Ližnjan, Ližnjan 453,52100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65468740841</item>
    </izvorni_sadrzaj>
    <derivirana_varijabla naziv="DomainObject.Predmet.SudioniciListNazivOIB_1">
      <item>, OIB 85821130368</item>
      <item>, OIB 65468740841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2737</properties:Characters>
  <properties:Lines>52</properties:Lines>
  <properties:Paragraphs>15</properties:Paragraphs>
  <properties:TotalTime>3</properties:TotalTime>
  <properties:ScaleCrop>false</properties:ScaleCrop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2016-11-10T08:32:00Z</dcterms:created>
  <dc:creator>Mihaela Kaligari</dc:creator>
  <dc:description/>
  <cp:keywords/>
  <cp:lastModifiedBy>Hani Udovičić</cp:lastModifiedBy>
  <dcterms:modified xmlns:xsi="http://www.w3.org/2001/XMLSchema-instance" xsi:type="dcterms:W3CDTF">2016-11-11T07:22:00Z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