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3509C7">
        <w:t>434</w:t>
      </w:r>
      <w:r w:rsidR="008D4452">
        <w:t>/13-</w:t>
      </w:r>
      <w:r w:rsidR="003509C7">
        <w:t>13</w:t>
      </w:r>
    </w:p>
    <w:p w:rsidRDefault="005440C2" w:rsidP="00BF3D61" w:rsidR="005440C2"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3509C7">
        <w:t xml:space="preserve"> PALESTEA EXPORT-IMPORT d.o.o. Vir, Žitna IX/2, Vir, </w:t>
      </w:r>
      <w:r w:rsidR="004B703D" w:rsidRPr="008C3132">
        <w:t xml:space="preserve"> </w:t>
      </w:r>
      <w:r w:rsidR="008B5890">
        <w:t xml:space="preserve">MBS: </w:t>
      </w:r>
      <w:r w:rsidR="003509C7">
        <w:t>060057417</w:t>
      </w:r>
      <w:r w:rsidR="008B5890">
        <w:t xml:space="preserve">, </w:t>
      </w:r>
      <w:r w:rsidR="00106EA8" w:rsidRPr="008C3132">
        <w:t>OIB:</w:t>
      </w:r>
      <w:r>
        <w:t xml:space="preserve"> </w:t>
      </w:r>
      <w:r w:rsidR="003509C7">
        <w:t>99930224533</w:t>
      </w:r>
      <w:r w:rsidR="00F36175" w:rsidRPr="008C3132">
        <w:t xml:space="preserve">, </w:t>
      </w:r>
      <w:r w:rsidR="00254DBF" w:rsidRPr="008C3132">
        <w:t xml:space="preserve">dana </w:t>
      </w:r>
      <w:r w:rsidR="003509C7">
        <w:t>05.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3509C7">
        <w:t xml:space="preserve">PALESTEA EXPORT-IMPORT d.o.o. Vir, Žitna IX/2, Vir, </w:t>
      </w:r>
      <w:r w:rsidR="003509C7" w:rsidRPr="008C3132">
        <w:t xml:space="preserve"> </w:t>
      </w:r>
      <w:r w:rsidR="003509C7">
        <w:t xml:space="preserve">MBS: 060057417, </w:t>
      </w:r>
      <w:r w:rsidR="003509C7" w:rsidRPr="008C3132">
        <w:t>OIB:</w:t>
      </w:r>
      <w:r w:rsidR="003509C7">
        <w:t xml:space="preserve"> 99930224533</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3509C7">
        <w:t xml:space="preserve">05.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F36175" w:rsidRPr="004031FD">
        <w:t>0</w:t>
      </w:r>
      <w:r w:rsidR="00722809" w:rsidRPr="004031FD">
        <w:t>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8D4452" w:rsidR="00B002EE" w:rsidRPr="008C3132">
      <w:pPr>
        <w:ind w:hanging="705" w:left="705"/>
        <w:jc w:val="both"/>
      </w:pPr>
      <w:r w:rsidRPr="008C3132">
        <w:t>II</w:t>
      </w:r>
      <w:r w:rsidR="00B96E05" w:rsidRPr="008C3132">
        <w:tab/>
      </w:r>
      <w:smartTag w:element="PersonName" w:uri="urn:schemas-microsoft-com:office:smarttags">
        <w:smartTagPr>
          <w:attr w:val="Ivanka Bosotina" w:name="ProductID"/>
        </w:smartTagPr>
        <w:r w:rsidR="00D51E7B" w:rsidRPr="008C3132">
          <w:t>Ivanka Bosotina</w:t>
        </w:r>
      </w:smartTag>
      <w:r w:rsidR="00D51E7B" w:rsidRPr="008C3132">
        <w:t>, Zadar, Dalmatinskog sabora 3 (datum rođenja: 02.10.1961.</w:t>
      </w:r>
      <w:r w:rsidR="008D4452">
        <w:t xml:space="preserve"> </w:t>
      </w:r>
      <w:r w:rsidR="00D51E7B" w:rsidRPr="008C3132">
        <w:t>godine, mjesto rođenja: Zadar, broj osobne iskaznice: 100216014, izdana od</w:t>
      </w:r>
      <w:r w:rsidR="008D4452">
        <w:t xml:space="preserve"> </w:t>
      </w:r>
      <w:r w:rsidR="00D51E7B" w:rsidRPr="008C3132">
        <w:t>strane: PU Zadarska, OIB: 81654623800),</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8D4452" w:rsidR="00A10F26">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3509C7">
        <w:t>PALESTEA EXPORT-IMPORT d.o.o.</w:t>
      </w:r>
    </w:p>
    <w:p w:rsidRDefault="003509C7" w:rsidP="00A10F26" w:rsidR="00785980" w:rsidRPr="008C3132">
      <w:pPr>
        <w:ind w:firstLine="708"/>
        <w:jc w:val="both"/>
      </w:pPr>
      <w:r>
        <w:t xml:space="preserve"> Vir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w:t>
      </w:r>
      <w:r w:rsidR="00821333">
        <w:t xml:space="preserve">sudskom </w:t>
      </w:r>
      <w:r w:rsidRPr="008C3132">
        <w:t>registru 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21333">
        <w:t xml:space="preserve">sudski </w:t>
      </w:r>
      <w:r w:rsidR="008D4452" w:rsidRPr="008C3132">
        <w:t>registar</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434256">
        <w:t>25.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3509C7">
        <w:t>PALESTEA EXPORT-IMPORT d.o.o. Vir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372CBD">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w:t>
      </w:r>
      <w:r w:rsidRPr="008C3132">
        <w:lastRenderedPageBreak/>
        <w:t>predlože otvaranje stečajnog postupka i predujme sredstva potrebna za pokriće troškova 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372CBD">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434256">
        <w:t xml:space="preserve">05.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 xml:space="preserve">Registru suda s naznakom stavljanja na ogl. ploču (elektronski i neposredno) i </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3616">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3509C7">
      <w:t>434/13-13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72CBD"/>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614882"/>
    <w:rsid w:val="00624EE7"/>
    <w:rsid w:val="00635E90"/>
    <w:rsid w:val="0066155F"/>
    <w:rsid w:val="00670B34"/>
    <w:rsid w:val="00672754"/>
    <w:rsid w:val="006919B3"/>
    <w:rsid w:val="006A0EBB"/>
    <w:rsid w:val="006B4E61"/>
    <w:rsid w:val="006B5DE1"/>
    <w:rsid w:val="00722809"/>
    <w:rsid w:val="0072570A"/>
    <w:rsid w:val="0075628E"/>
    <w:rsid w:val="00785980"/>
    <w:rsid w:val="007C0700"/>
    <w:rsid w:val="00821286"/>
    <w:rsid w:val="00821333"/>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3616"/>
    <w:rsid w:val="00974B89"/>
    <w:rsid w:val="00976307"/>
    <w:rsid w:val="0098648A"/>
    <w:rsid w:val="009948D5"/>
    <w:rsid w:val="00994944"/>
    <w:rsid w:val="009A19E8"/>
    <w:rsid w:val="009B1C85"/>
    <w:rsid w:val="009C0D3D"/>
    <w:rsid w:val="00A10F26"/>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973616"/>
    <w:rPr>
      <w:color w:val="808080"/>
      <w:bdr w:space="0" w:sz="0" w:color="auto" w:val="none"/>
      <w:shd w:fill="auto" w:color="auto" w:val="clear"/>
    </w:rPr>
  </w:style>
  <w:style w:customStyle="true" w:styleId="eSPISCCParagraphDefaultFont" w:type="character">
    <w:name w:val="eSPIS_CC_Paragraph Default Font"/>
    <w:basedOn w:val="Zadanifontodlomka"/>
    <w:rsid w:val="009736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3616"/>
    <w:rPr>
      <w:bdr w:space="0" w:sz="0" w:color="auto" w:val="none"/>
      <w:shd w:fill="FFFFCC" w:color="auto" w:val="clear"/>
      <w:lang w:val="hr-HR"/>
    </w:rPr>
  </w:style>
  <w:style w:customStyle="true" w:styleId="PozadinaSvijetloCrvena" w:type="character">
    <w:name w:val="Pozadina_SvijetloCrvena"/>
    <w:basedOn w:val="eSPISCCParagraphDefaultFont"/>
    <w:rsid w:val="009736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36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973616"/>
    <w:rPr>
      <w:color w:val="808080"/>
      <w:bdr w:val="none" w:sz="0" w:space="0" w:color="auto"/>
      <w:shd w:val="clear" w:color="auto" w:fill="auto"/>
    </w:rPr>
  </w:style>
  <w:style w:type="character" w:customStyle="1" w:styleId="eSPISCCParagraphDefaultFont">
    <w:name w:val="eSPIS_CC_Paragraph Default Font"/>
    <w:basedOn w:val="Zadanifontodlomka"/>
    <w:rsid w:val="00973616"/>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973616"/>
    <w:rPr>
      <w:bdr w:val="none" w:sz="0" w:space="0" w:color="auto"/>
      <w:shd w:val="clear" w:color="auto" w:fill="FFFFCC"/>
      <w:lang w:val="hr-HR"/>
    </w:rPr>
  </w:style>
  <w:style w:type="character" w:customStyle="1" w:styleId="PozadinaSvijetloCrvena">
    <w:name w:val="Pozadina_SvijetloCrvena"/>
    <w:basedOn w:val="eSPISCCParagraphDefaultFont"/>
    <w:rsid w:val="00973616"/>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973616"/>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5. veljače 2015.</izvorni_sadrzaj>
    <derivirana_varijabla naziv="DomainObject.DatumDonosenjaOdluke_1">5.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St-434/2013</izvorni_sadrzaj>
    <derivirana_varijabla naziv="DomainObject.Predmet.OznakaBroj_1">St-434/2013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PALESTEA EXPORT-IMPORT d.o.o. za ugostiteljsku i turističku djelatnost</izvorni_sadrzaj>
    <derivirana_varijabla naziv="DomainObject.Predmet.ProtustrankaFormated_1">  PALESTEA EXPORT-IMPORT d.o.o. za ugostiteljsku i turističku djelatnost</derivirana_varijabla>
  </DomainObject.Predmet.ProtustrankaFormated>
  <DomainObject.Predmet.ProtustrankaFormatedOIB>
    <izvorni_sadrzaj>  PALESTEA EXPORT-IMPORT d.o.o. za ugostiteljsku i turističku djelatnost, OIB 99930224533</izvorni_sadrzaj>
    <derivirana_varijabla naziv="DomainObject.Predmet.ProtustrankaFormatedOIB_1">  PALESTEA EXPORT-IMPORT d.o.o. za ugostiteljsku i turističku djelatnost, OIB 99930224533</derivirana_varijabla>
  </DomainObject.Predmet.ProtustrankaFormatedOIB>
  <DomainObject.Predmet.ProtustrankaFormatedWithAdress>
    <izvorni_sadrzaj> PALESTEA EXPORT-IMPORT d.o.o. za ugostiteljsku i turističku djelatnost, Žitna IX/2, Vir</izvorni_sadrzaj>
    <derivirana_varijabla naziv="DomainObject.Predmet.ProtustrankaFormatedWithAdress_1"> PALESTEA EXPORT-IMPORT d.o.o. za ugostiteljsku i turističku djelatnost, Žitna IX/2, Vir</derivirana_varijabla>
  </DomainObject.Predmet.ProtustrankaFormatedWithAdress>
  <DomainObject.Predmet.ProtustrankaFormatedWithAdressOIB>
    <izvorni_sadrzaj> PALESTEA EXPORT-IMPORT d.o.o. za ugostiteljsku i turističku djelatnost, OIB 99930224533, Žitna IX/2, Vir</izvorni_sadrzaj>
    <derivirana_varijabla naziv="DomainObject.Predmet.ProtustrankaFormatedWithAdressOIB_1"> PALESTEA EXPORT-IMPORT d.o.o. za ugostiteljsku i turističku djelatnost, OIB 99930224533, Žitna IX/2, Vir</derivirana_varijabla>
  </DomainObject.Predmet.ProtustrankaFormatedWithAdressOIB>
  <DomainObject.Predmet.ProtustrankaWithAdress>
    <izvorni_sadrzaj>PALESTEA EXPORT-IMPORT d.o.o. za ugostiteljsku i turističku djelatnost Žitna IX/2, Vir</izvorni_sadrzaj>
    <derivirana_varijabla naziv="DomainObject.Predmet.ProtustrankaWithAdress_1">PALESTEA EXPORT-IMPORT d.o.o. za ugostiteljsku i turističku djelatnost Žitna IX/2, Vir</derivirana_varijabla>
  </DomainObject.Predmet.ProtustrankaWithAdress>
  <DomainObject.Predmet.ProtustrankaWithAdressOIB>
    <izvorni_sadrzaj>PALESTEA EXPORT-IMPORT d.o.o. za ugostiteljsku i turističku djelatnost, OIB 99930224533, Žitna IX/2, Vir</izvorni_sadrzaj>
    <derivirana_varijabla naziv="DomainObject.Predmet.ProtustrankaWithAdressOIB_1">PALESTEA EXPORT-IMPORT d.o.o. za ugostiteljsku i turističku djelatnost, OIB 99930224533, Žitna IX/2, Vir</derivirana_varijabla>
  </DomainObject.Predmet.ProtustrankaWithAdressOIB>
  <DomainObject.Predmet.ProtustrankaNazivFormated>
    <izvorni_sadrzaj>PALESTEA EXPORT-IMPORT d.o.o. za ugostiteljsku i turističku djelatnost</izvorni_sadrzaj>
    <derivirana_varijabla naziv="DomainObject.Predmet.ProtustrankaNazivFormated_1">PALESTEA EXPORT-IMPORT d.o.o. za ugostiteljsku i turističku djelatnost</derivirana_varijabla>
  </DomainObject.Predmet.ProtustrankaNazivFormated>
  <DomainObject.Predmet.ProtustrankaNazivFormatedOIB>
    <izvorni_sadrzaj>PALESTEA EXPORT-IMPORT d.o.o. za ugostiteljsku i turističku djelatnost, OIB 99930224533</izvorni_sadrzaj>
    <derivirana_varijabla naziv="DomainObject.Predmet.ProtustrankaNazivFormatedOIB_1">PALESTEA EXPORT-IMPORT d.o.o. za ugostiteljsku i turističku djelatnost, OIB 99930224533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PU, PODRUČNI URED ZADAR</izvorni_sadrzaj>
    <derivirana_varijabla naziv="DomainObject.Predmet.StrankaFormated_1">  MF - PU, PODRUČNI URED ZADAR</derivirana_varijabla>
  </DomainObject.Predmet.StrankaFormated>
  <DomainObject.Predmet.StrankaFormatedOIB>
    <izvorni_sadrzaj>  MF - PU, PODRUČNI URED ZADAR, OIB 18683136487</izvorni_sadrzaj>
    <derivirana_varijabla naziv="DomainObject.Predmet.StrankaFormatedOIB_1">  MF - PU, PODRUČNI URED ZADAR, OIB 18683136487</derivirana_varijabla>
  </DomainObject.Predmet.StrankaFormatedOIB>
  <DomainObject.Predmet.StrankaFormatedWithAdress>
    <izvorni_sadrzaj> MF - PU, PODRUČNI URED ZADAR</izvorni_sadrzaj>
    <derivirana_varijabla naziv="DomainObject.Predmet.StrankaFormatedWithAdress_1"> MF - PU, PODRUČNI URED ZADAR</derivirana_varijabla>
  </DomainObject.Predmet.StrankaFormatedWithAdress>
  <DomainObject.Predmet.StrankaFormatedWithAdressOIB>
    <izvorni_sadrzaj> MF - PU, PODRUČNI URED ZADAR, OIB 18683136487</izvorni_sadrzaj>
    <derivirana_varijabla naziv="DomainObject.Predmet.StrankaFormatedWithAdressOIB_1"> MF - PU, PODRUČNI URED ZADAR, OIB 18683136487</derivirana_varijabla>
  </DomainObject.Predmet.StrankaFormatedWithAdressOIB>
  <DomainObject.Predmet.StrankaWithAdress>
    <izvorni_sadrzaj>MF - PU, PODRUČNI URED ZADAR </izvorni_sadrzaj>
    <derivirana_varijabla naziv="DomainObject.Predmet.StrankaWithAdress_1">MF - PU, PODRUČNI URED ZADAR </derivirana_varijabla>
  </DomainObject.Predmet.StrankaWithAdress>
  <DomainObject.Predmet.StrankaWithAdressOIB>
    <izvorni_sadrzaj>MF - PU, PODRUČNI URED ZADAR, OIB 18683136487</izvorni_sadrzaj>
    <derivirana_varijabla naziv="DomainObject.Predmet.StrankaWithAdressOIB_1">MF - PU, PODRUČNI URED ZADAR, OIB 18683136487</derivirana_varijabla>
  </DomainObject.Predmet.StrankaWithAdressOIB>
  <DomainObject.Predmet.StrankaNazivFormated>
    <izvorni_sadrzaj>MF - PU, PODRUČNI URED ZADAR</izvorni_sadrzaj>
    <derivirana_varijabla naziv="DomainObject.Predmet.StrankaNazivFormated_1">MF - PU, PODRUČNI URED ZADAR</derivirana_varijabla>
  </DomainObject.Predmet.StrankaNazivFormated>
  <DomainObject.Predmet.StrankaNazivFormatedOIB>
    <izvorni_sadrzaj>MF - PU, PODRUČNI URED ZADAR, OIB 18683136487</izvorni_sadrzaj>
    <derivirana_varijabla naziv="DomainObject.Predmet.StrankaNazivFormatedOIB_1">MF - PU, PODRUČNI URED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 PU, PODRUČNI URED ZADAR</item>
    </izvorni_sadrzaj>
    <derivirana_varijabla naziv="DomainObject.Predmet.StrankaListFormated_1">
      <item>MF - PU, PODRUČNI URED ZADAR</item>
    </derivirana_varijabla>
  </DomainObject.Predmet.StrankaListFormated>
  <DomainObject.Predmet.StrankaListFormatedOIB>
    <izvorni_sadrzaj>
      <item>MF - PU, PODRUČNI URED ZADAR, OIB 18683136487</item>
    </izvorni_sadrzaj>
    <derivirana_varijabla naziv="DomainObject.Predmet.StrankaListFormatedOIB_1">
      <item>MF - PU, PODRUČNI URED ZADAR, OIB 18683136487</item>
    </derivirana_varijabla>
  </DomainObject.Predmet.StrankaListFormatedOIB>
  <DomainObject.Predmet.StrankaListFormatedWithAdress>
    <izvorni_sadrzaj>
      <item>MF - PU, PODRUČNI URED ZADAR</item>
    </izvorni_sadrzaj>
    <derivirana_varijabla naziv="DomainObject.Predmet.StrankaListFormatedWithAdress_1">
      <item>MF - PU, PODRUČNI URED ZADAR</item>
    </derivirana_varijabla>
  </DomainObject.Predmet.StrankaListFormatedWithAdress>
  <DomainObject.Predmet.StrankaListFormatedWithAdressOIB>
    <izvorni_sadrzaj>
      <item>MF - PU, PODRUČNI URED ZADAR, OIB 18683136487</item>
    </izvorni_sadrzaj>
    <derivirana_varijabla naziv="DomainObject.Predmet.StrankaListFormatedWithAdressOIB_1">
      <item>MF - PU, PODRUČNI URED ZADAR, OIB 18683136487</item>
    </derivirana_varijabla>
  </DomainObject.Predmet.StrankaListFormatedWithAdressOIB>
  <DomainObject.Predmet.StrankaListNazivFormated>
    <izvorni_sadrzaj>
      <item>MF - PU, PODRUČNI URED ZADAR</item>
    </izvorni_sadrzaj>
    <derivirana_varijabla naziv="DomainObject.Predmet.StrankaListNazivFormated_1">
      <item>MF - PU, PODRUČNI URED ZADAR</item>
    </derivirana_varijabla>
  </DomainObject.Predmet.StrankaListNazivFormated>
  <DomainObject.Predmet.StrankaListNazivFormatedOIB>
    <izvorni_sadrzaj>
      <item>MF - PU, PODRUČNI URED ZADAR, OIB 18683136487</item>
    </izvorni_sadrzaj>
    <derivirana_varijabla naziv="DomainObject.Predmet.StrankaListNazivFormatedOIB_1">
      <item>MF - PU, PODRUČNI URED ZADAR, OIB 18683136487</item>
    </derivirana_varijabla>
  </DomainObject.Predmet.StrankaListNazivFormatedOIB>
  <DomainObject.Predmet.ProtuStrankaListFormated>
    <izvorni_sadrzaj>
      <item>PALESTEA EXPORT-IMPORT d.o.o. za ugostiteljsku i turističku djelatnost</item>
    </izvorni_sadrzaj>
    <derivirana_varijabla naziv="DomainObject.Predmet.ProtuStrankaListFormated_1">
      <item>PALESTEA EXPORT-IMPORT d.o.o. za ugostiteljsku i turističku djelatnost</item>
    </derivirana_varijabla>
  </DomainObject.Predmet.ProtuStrankaListFormated>
  <DomainObject.Predmet.ProtuStrankaListFormatedOIB>
    <izvorni_sadrzaj>
      <item>PALESTEA EXPORT-IMPORT d.o.o. za ugostiteljsku i turističku djelatnost, OIB 99930224533</item>
    </izvorni_sadrzaj>
    <derivirana_varijabla naziv="DomainObject.Predmet.ProtuStrankaListFormatedOIB_1">
      <item>PALESTEA EXPORT-IMPORT d.o.o. za ugostiteljsku i turističku djelatnost, OIB 99930224533</item>
    </derivirana_varijabla>
  </DomainObject.Predmet.ProtuStrankaListFormatedOIB>
  <DomainObject.Predmet.ProtuStrankaListFormatedWithAdress>
    <izvorni_sadrzaj>
      <item>PALESTEA EXPORT-IMPORT d.o.o. za ugostiteljsku i turističku djelatnost, Žitna IX/2, Vir</item>
    </izvorni_sadrzaj>
    <derivirana_varijabla naziv="DomainObject.Predmet.ProtuStrankaListFormatedWithAdress_1">
      <item>PALESTEA EXPORT-IMPORT d.o.o. za ugostiteljsku i turističku djelatnost, Žitna IX/2, Vir</item>
    </derivirana_varijabla>
  </DomainObject.Predmet.ProtuStrankaListFormatedWithAdress>
  <DomainObject.Predmet.ProtuStrankaListFormatedWithAdressOIB>
    <izvorni_sadrzaj>
      <item>PALESTEA EXPORT-IMPORT d.o.o. za ugostiteljsku i turističku djelatnost, OIB 99930224533, Žitna IX/2, Vir</item>
    </izvorni_sadrzaj>
    <derivirana_varijabla naziv="DomainObject.Predmet.ProtuStrankaListFormatedWithAdressOIB_1">
      <item>PALESTEA EXPORT-IMPORT d.o.o. za ugostiteljsku i turističku djelatnost, OIB 99930224533, Žitna IX/2, Vir</item>
    </derivirana_varijabla>
  </DomainObject.Predmet.ProtuStrankaListFormatedWithAdressOIB>
  <DomainObject.Predmet.ProtuStrankaListNazivFormated>
    <izvorni_sadrzaj>
      <item>PALESTEA EXPORT-IMPORT d.o.o. za ugostiteljsku i turističku djelatnost</item>
    </izvorni_sadrzaj>
    <derivirana_varijabla naziv="DomainObject.Predmet.ProtuStrankaListNazivFormated_1">
      <item>PALESTEA EXPORT-IMPORT d.o.o. za ugostiteljsku i turističku djelatnost</item>
    </derivirana_varijabla>
  </DomainObject.Predmet.ProtuStrankaListNazivFormated>
  <DomainObject.Predmet.ProtuStrankaListNazivFormatedOIB>
    <izvorni_sadrzaj>
      <item>PALESTEA EXPORT-IMPORT d.o.o. za ugostiteljsku i turističku djelatnost, OIB 99930224533</item>
    </izvorni_sadrzaj>
    <derivirana_varijabla naziv="DomainObject.Predmet.ProtuStrankaListNazivFormatedOIB_1">
      <item>PALESTEA EXPORT-IMPORT d.o.o. za ugostiteljsku i turističku djelatnost, OIB 99930224533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2015.</izvorni_sadrzaj>
    <derivirana_varijabla naziv="DomainObject.Datum_1">5. veljače 2015.</derivirana_varijabla>
  </DomainObject.Datum>
  <DomainObject.PoslovniBrojDokumenta>
    <izvorni_sadrzaj/>
    <derivirana_varijabla naziv="DomainObject.PoslovniBrojDokumenta_1"/>
  </DomainObject.PoslovniBrojDokumenta>
  <DomainObject.Predmet.StrankaIDrugi>
    <izvorni_sadrzaj>MF - PU, PODRUČNI URED ZADAR</izvorni_sadrzaj>
    <derivirana_varijabla naziv="DomainObject.Predmet.StrankaIDrugi_1">MF - PU, PODRUČNI URED ZADAR</derivirana_varijabla>
  </DomainObject.Predmet.StrankaIDrugi>
  <DomainObject.Predmet.ProtustrankaIDrugi>
    <izvorni_sadrzaj>PALESTEA EXPORT-IMPORT d.o.o. za ugostiteljsku i turističku djelatnost</izvorni_sadrzaj>
    <derivirana_varijabla naziv="DomainObject.Predmet.ProtustrankaIDrugi_1">PALESTEA EXPORT-IMPORT d.o.o. za ugostiteljsku i turističku djelatnost</derivirana_varijabla>
  </DomainObject.Predmet.ProtustrankaIDrugi>
  <DomainObject.Predmet.StrankaIDrugiAdressOIB>
    <izvorni_sadrzaj>MF - PU, PODRUČNI URED ZADAR, OIB 18683136487</izvorni_sadrzaj>
    <derivirana_varijabla naziv="DomainObject.Predmet.StrankaIDrugiAdressOIB_1">MF - PU, PODRUČNI URED ZADAR, OIB 18683136487</derivirana_varijabla>
  </DomainObject.Predmet.StrankaIDrugiAdressOIB>
  <DomainObject.Predmet.ProtustrankaIDrugiAdressOIB>
    <izvorni_sadrzaj>PALESTEA EXPORT-IMPORT d.o.o. za ugostiteljsku i turističku djelatnost, OIB 99930224533, Žitna IX/2, Vir</izvorni_sadrzaj>
    <derivirana_varijabla naziv="DomainObject.Predmet.ProtustrankaIDrugiAdressOIB_1">PALESTEA EXPORT-IMPORT d.o.o. za ugostiteljsku i turističku djelatnost, OIB 99930224533, Žitna IX/2,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PU, PODRUČNI URED ZADAR</item>
      <item>PALESTEA EXPORT-IMPORT d.o.o. za ugostiteljsku i turističku djelatnost</item>
    </izvorni_sadrzaj>
    <derivirana_varijabla naziv="DomainObject.Predmet.SudioniciListNaziv_1">
      <item>MF - PU, PODRUČNI URED ZADAR</item>
      <item>PALESTEA EXPORT-IMPORT d.o.o. za ugostiteljsku i turističku djelatnost</item>
    </derivirana_varijabla>
  </DomainObject.Predmet.SudioniciListNaziv>
  <DomainObject.Predmet.SudioniciListAdressOIB>
    <izvorni_sadrzaj>
      <item>MF - PU, PODRUČNI URED ZADAR, OIB 18683136487</item>
      <item>PALESTEA EXPORT-IMPORT d.o.o. za ugostiteljsku i turističku djelatnost, OIB 99930224533, Žitna IX/2,Vir</item>
    </izvorni_sadrzaj>
    <derivirana_varijabla naziv="DomainObject.Predmet.SudioniciListAdressOIB_1">
      <item>MF - PU, PODRUČNI URED ZADAR, OIB 18683136487</item>
      <item>PALESTEA EXPORT-IMPORT d.o.o. za ugostiteljsku i turističku djelatnost, OIB 99930224533, Žitna IX/2,Vir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99930224533</item>
    </izvorni_sadrzaj>
    <derivirana_varijabla naziv="DomainObject.Predmet.SudioniciListNazivOIB_1">
      <item>, OIB 18683136487</item>
      <item>, OIB 99930224533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755</properties:Words>
  <properties:Characters>4105</properties:Characters>
  <properties:Lines>102</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4952</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2015-01-22T11:20:00Z</dcterms:created>
  <dc:creator>Administrator</dc:creator>
  <cp:lastModifiedBy>docx4j</cp:lastModifiedBy>
  <cp:lastPrinted>2014-07-07T06:53:00Z</cp:lastPrinted>
  <dcterms:modified xmlns:xsi="http://www.w3.org/2001/XMLSchema-instance" xsi:type="dcterms:W3CDTF">2015-02-05T07:10:00Z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