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5053" w14:paraId="b555053" w:rsidRDefault="006749C5" w:rsidP="00910611" w:rsidR="006749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C5" w:rsidP="00910611" w:rsidR="006749C5">
      <w:r>
        <w:rPr>
          <w:rFonts w:eastAsia="MS Mincho"/>
        </w:rPr>
        <w:t>REPUBLIKA HRVATSKA</w:t>
      </w:r>
    </w:p>
    <w:p w:rsidRDefault="006749C5" w:rsidP="00910611" w:rsidR="006749C5">
      <w:r>
        <w:rPr>
          <w:rFonts w:eastAsia="MS Mincho"/>
        </w:rPr>
        <w:t>TRGOVAČKI SUD U RIJECI</w:t>
      </w:r>
    </w:p>
    <w:p w:rsidRDefault="006749C5" w:rsidR="006749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749C5" w:rsidP="00910611" w:rsidR="006749C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118EF">
        <w:t>862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9118EF">
        <w:rPr>
          <w:b/>
          <w:bCs/>
        </w:rPr>
        <w:t>CRO – SLO s.r.o. (d.o.o.) Glavna podružnica za brodogradnju i trgovinu Delnice, Delnice, Lujzinska 22, OIB 27706586547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9118EF">
        <w:rPr>
          <w:b/>
        </w:rPr>
        <w:t>303.874,35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9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118EF">
      <w:t>862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749C5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9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9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9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9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9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9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9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9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- SLO s.r.o. (d.o.o.) Glavna podružnica za brodogradnju i trgovinu  Delnice</izvorni_sadrzaj>
    <derivirana_varijabla naziv="DomainObject.Predmet.ProtustrankaFormated_1">  CRO - SLO s.r.o. (d.o.o.) Glavna podružnica za brodogradnju i trgovinu  Delnice</derivirana_varijabla>
  </DomainObject.Predmet.ProtustrankaFormated>
  <DomainObject.Predmet.ProtustrankaFormatedOIB>
    <izvorni_sadrzaj>  CRO - SLO s.r.o. (d.o.o.) Glavna podružnica za brodogradnju i trgovinu  Delnice, OIB 27706586547</izvorni_sadrzaj>
    <derivirana_varijabla naziv="DomainObject.Predmet.ProtustrankaFormatedOIB_1">  CRO - SLO s.r.o. (d.o.o.) Glavna podružnica za brodogradnju i trgovinu  Delnice, OIB 27706586547</derivirana_varijabla>
  </DomainObject.Predmet.ProtustrankaFormatedOIB>
  <DomainObject.Predmet.ProtustrankaFormatedWithAdress>
    <izvorni_sadrzaj> CRO - SLO s.r.o. (d.o.o.) Glavna podružnica za brodogradnju i trgovinu  Delnice, Lujzinska 22, 51300 Delnice</izvorni_sadrzaj>
    <derivirana_varijabla naziv="DomainObject.Predmet.ProtustrankaFormatedWithAdress_1"> CRO - SLO s.r.o. (d.o.o.) Glavna podružnica za brodogradnju i trgovinu  Delnice, Lujzinska 22, 51300 Delnice</derivirana_varijabla>
  </DomainObject.Predmet.ProtustrankaFormatedWithAdress>
  <DomainObject.Predmet.ProtustrankaFormatedWithAdressOIB>
    <izvorni_sadrzaj> CRO - SLO s.r.o. (d.o.o.) Glavna podružnica za brodogradnju i trgovinu  Delnice, OIB 27706586547, Lujzinska 22, 51300 Delnice</izvorni_sadrzaj>
    <derivirana_varijabla naziv="DomainObject.Predmet.ProtustrankaFormatedWithAdressOIB_1"> CRO - SLO s.r.o. (d.o.o.) Glavna podružnica za brodogradnju i trgovinu  Delnice, OIB 27706586547, Lujzinska 22, 51300 Delnice</derivirana_varijabla>
  </DomainObject.Predmet.ProtustrankaFormatedWithAdressOIB>
  <DomainObject.Predmet.ProtustrankaWithAdress>
    <izvorni_sadrzaj>CRO - SLO s.r.o. (d.o.o.) Glavna podružnica za brodogradnju i trgovinu  Delnice Lujzinska 22, 51300 Delnice</izvorni_sadrzaj>
    <derivirana_varijabla naziv="DomainObject.Predmet.ProtustrankaWithAdress_1">CRO - SLO s.r.o. (d.o.o.) Glavna podružnica za brodogradnju i trgovinu  Delnice Lujzinska 22, 51300 Delnice</derivirana_varijabla>
  </DomainObject.Predmet.ProtustrankaWithAdress>
  <DomainObject.Predmet.ProtustrankaWithAdressOIB>
    <izvorni_sadrzaj>CRO - SLO s.r.o. (d.o.o.) Glavna podružnica za brodogradnju i trgovinu  Delnice, OIB 27706586547, Lujzinska 22, 51300 Delnice</izvorni_sadrzaj>
    <derivirana_varijabla naziv="DomainObject.Predmet.ProtustrankaWithAdressOIB_1">CRO - SLO s.r.o. (d.o.o.) Glavna podružnica za brodogradnju i trgovinu  Delnice, OIB 27706586547, Lujzinska 22, 51300 Delnice</derivirana_varijabla>
  </DomainObject.Predmet.ProtustrankaWithAdressOIB>
  <DomainObject.Predmet.ProtustrankaNazivFormated>
    <izvorni_sadrzaj>CRO - SLO s.r.o. (d.o.o.) Glavna podružnica za brodogradnju i trgovinu  Delnice</izvorni_sadrzaj>
    <derivirana_varijabla naziv="DomainObject.Predmet.ProtustrankaNazivFormated_1">CRO - SLO s.r.o. (d.o.o.) Glavna podružnica za brodogradnju i trgovinu  Delnice</derivirana_varijabla>
  </DomainObject.Predmet.ProtustrankaNazivFormated>
  <DomainObject.Predmet.ProtustrankaNazivFormatedOIB>
    <izvorni_sadrzaj>CRO - SLO s.r.o. (d.o.o.) Glavna podružnica za brodogradnju i trgovinu  Delnice, OIB 27706586547</izvorni_sadrzaj>
    <derivirana_varijabla naziv="DomainObject.Predmet.ProtustrankaNazivFormatedOIB_1">CRO - SLO s.r.o. (d.o.o.) Glavna podružnica za brodogradnju i trgovinu  Delnice, OIB 27706586547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CRO - SLO s.r.o. (d.o.o.) Glavna podružnica za brodogradnju i trgovinu  Delnice</item>
    </izvorni_sadrzaj>
    <derivirana_varijabla naziv="DomainObject.Predmet.ProtuStrankaListFormated_1">
      <item>CRO - SLO s.r.o. (d.o.o.) Glavna podružnica za brodogradnju i trgovinu  Delnice</item>
    </derivirana_varijabla>
  </DomainObject.Predmet.ProtuStrankaListFormated>
  <DomainObject.Predmet.ProtuStrankaListFormatedOIB>
    <izvorni_sadrzaj>
      <item>CRO - SLO s.r.o. (d.o.o.) Glavna podružnica za brodogradnju i trgovinu  Delnice, OIB 27706586547</item>
    </izvorni_sadrzaj>
    <derivirana_varijabla naziv="DomainObject.Predmet.ProtuStrankaListFormatedOIB_1">
      <item>CRO - SLO s.r.o. (d.o.o.) Glavna podružnica za brodogradnju i trgovinu  Delnice, OIB 27706586547</item>
    </derivirana_varijabla>
  </DomainObject.Predmet.ProtuStrankaListFormatedOIB>
  <DomainObject.Predmet.ProtuStrankaListFormatedWithAdress>
    <izvorni_sadrzaj>
      <item>CRO - SLO s.r.o. (d.o.o.) Glavna podružnica za brodogradnju i trgovinu  Delnice, Lujzinska 22, 51300 Delnice</item>
    </izvorni_sadrzaj>
    <derivirana_varijabla naziv="DomainObject.Predmet.ProtuStrankaListFormatedWithAdress_1">
      <item>CRO - SLO s.r.o. (d.o.o.) Glavna podružnica za brodogradnju i trgovinu  Delnice, Lujzinska 22, 51300 Delnice</item>
    </derivirana_varijabla>
  </DomainObject.Predmet.ProtuStrankaListFormatedWithAdress>
  <DomainObject.Predmet.ProtuStrankaListFormatedWithAdressOIB>
    <izvorni_sadrzaj>
      <item>CRO - SLO s.r.o. (d.o.o.) Glavna podružnica za brodogradnju i trgovinu  Delnice, OIB 27706586547, Lujzinska 22, 51300 Delnice</item>
    </izvorni_sadrzaj>
    <derivirana_varijabla naziv="DomainObject.Predmet.ProtuStrankaListFormatedWithAdressOIB_1">
      <item>CRO - SLO s.r.o. (d.o.o.) Glavna podružnica za brodogradnju i trgovinu  Delnice, OIB 27706586547, Lujzinska 22, 51300 Delnice</item>
    </derivirana_varijabla>
  </DomainObject.Predmet.ProtuStrankaListFormatedWithAdressOIB>
  <DomainObject.Predmet.ProtuStrankaListNazivFormated>
    <izvorni_sadrzaj>
      <item>CRO - SLO s.r.o. (d.o.o.) Glavna podružnica za brodogradnju i trgovinu  Delnice</item>
    </izvorni_sadrzaj>
    <derivirana_varijabla naziv="DomainObject.Predmet.ProtuStrankaListNazivFormated_1">
      <item>CRO - SLO s.r.o. (d.o.o.) Glavna podružnica za brodogradnju i trgovinu  Delnice</item>
    </derivirana_varijabla>
  </DomainObject.Predmet.ProtuStrankaListNazivFormated>
  <DomainObject.Predmet.ProtuStrankaListNazivFormatedOIB>
    <izvorni_sadrzaj>
      <item>CRO - SLO s.r.o. (d.o.o.) Glavna podružnica za brodogradnju i trgovinu  Delnice, OIB 27706586547</item>
    </izvorni_sadrzaj>
    <derivirana_varijabla naziv="DomainObject.Predmet.ProtuStrankaListNazivFormatedOIB_1">
      <item>CRO - SLO s.r.o. (d.o.o.) Glavna podružnica za brodogradnju i trgovinu  Delnice, OIB 27706586547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CRO - SLO s.r.o. (d.o.o.) Glavna podružnica za brodogradnju i trgovinu  Delnice</izvorni_sadrzaj>
    <derivirana_varijabla naziv="DomainObject.Predmet.ProtustrankaIDrugi_1">CRO - SLO s.r.o. (d.o.o.) Glavna podružnica za brodogradnju i trgovinu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CRO - SLO s.r.o. (d.o.o.) Glavna podružnica za brodogradnju i trgovinu  Delnice, OIB 27706586547, Lujzinska 22, 51300 Delnice</izvorni_sadrzaj>
    <derivirana_varijabla naziv="DomainObject.Predmet.ProtustrankaIDrugiAdressOIB_1">CRO - SLO s.r.o. (d.o.o.) Glavna podružnica za brodogradnju i trgovinu  Delnice, OIB 27706586547,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CRO - SLO s.r.o. (d.o.o.) Glavna podružnica za brodogradnju i trgovinu  Delnice</item>
    </izvorni_sadrzaj>
    <derivirana_varijabla naziv="DomainObject.Predmet.SudioniciListNaziv_1">
      <item>FINA  Rijeka</item>
      <item>CRO - SLO s.r.o. (d.o.o.) Glavna podružnica za brodogradnju i trgovinu  Delnice</item>
    </derivirana_varijabla>
  </DomainObject.Predmet.SudioniciListNaziv>
  <DomainObject.Predmet.SudioniciListAdressOIB>
    <izvorni_sadrzaj>
      <item>FINA  Rijeka, OIB 85821130368, Frana Kurelca 8,51000 Rijeka</item>
      <item>CRO - SLO s.r.o. (d.o.o.) Glavna podružnica za brodogradnju i trgovinu  Delnice, OIB 27706586547, Lujzinska 22,51300 Delnice</item>
    </izvorni_sadrzaj>
    <derivirana_varijabla naziv="DomainObject.Predmet.SudioniciListAdressOIB_1">
      <item>FINA  Rijeka, OIB 85821130368, Frana Kurelca 8,51000 Rijeka</item>
      <item>CRO - SLO s.r.o. (d.o.o.) Glavna podružnica za brodogradnju i trgovinu  Delnice, OIB 27706586547,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27706586547</item>
    </izvorni_sadrzaj>
    <derivirana_varijabla naziv="DomainObject.Predmet.SudioniciListNazivOIB_1">
      <item>, OIB 85821130368</item>
      <item>, OIB 27706586547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B2750-207A-4609-B8C6-D3633189F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1443</properties:Characters>
  <properties:Lines>60</properties:Lines>
  <properties:Paragraphs>23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2015-12-28T13:33:00Z</cp:lastPrinted>
  <dcterms:modified xmlns:xsi="http://www.w3.org/2001/XMLSchema-instance" xsi:type="dcterms:W3CDTF">2015-12-28T13:42:00Z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