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4f97" w14:paraId="c1a4f97" w:rsidRDefault="00CD56B6" w:rsidP="00FF5397" w:rsidR="00CC75ED" w:rsidRPr="0026329E">
      <w:pPr>
        <w15:collapsed w:val="false"/>
        <w:rPr>
          <w:b/>
        </w:rPr>
      </w:pPr>
      <w:bookmarkStart w:name="_GoBack" w:id="0"/>
      <w:bookmarkEnd w:id="0"/>
      <w:r w:rsidRPr="0026329E"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A31" w:rsidRPr="0026329E">
        <w:rPr>
          <w:b/>
        </w:rPr>
        <w:t xml:space="preserve"> </w:t>
      </w:r>
      <w:r w:rsidR="00585A31" w:rsidRPr="0026329E">
        <w:rPr>
          <w:b/>
        </w:rPr>
        <w:tab/>
      </w:r>
      <w:r w:rsidR="00585A31" w:rsidRPr="0026329E">
        <w:rPr>
          <w:b/>
        </w:rPr>
        <w:tab/>
      </w:r>
      <w:r w:rsidR="00585A31" w:rsidRPr="0026329E">
        <w:rPr>
          <w:b/>
        </w:rPr>
        <w:tab/>
      </w:r>
      <w:r w:rsidR="00585A31" w:rsidRPr="0026329E">
        <w:rPr>
          <w:b/>
        </w:rPr>
        <w:tab/>
      </w:r>
      <w:r w:rsidR="00585A31" w:rsidRPr="0026329E">
        <w:rPr>
          <w:b/>
        </w:rPr>
        <w:tab/>
      </w:r>
      <w:r w:rsidR="00585A31" w:rsidRPr="0026329E">
        <w:rPr>
          <w:b/>
        </w:rPr>
        <w:tab/>
      </w:r>
      <w:r w:rsidR="00585A31" w:rsidRPr="0026329E">
        <w:rPr>
          <w:b/>
        </w:rPr>
        <w:tab/>
      </w:r>
      <w:r w:rsidR="0028636A" w:rsidRPr="0026329E">
        <w:rPr>
          <w:b/>
        </w:rPr>
        <w:t xml:space="preserve">   </w:t>
      </w:r>
      <w:r w:rsidR="005F64BB" w:rsidRPr="0026329E">
        <w:rPr>
          <w:b/>
        </w:rPr>
        <w:t>Broj: 7/St-892</w:t>
      </w:r>
      <w:r w:rsidR="00585A31" w:rsidRPr="0026329E">
        <w:rPr>
          <w:b/>
        </w:rPr>
        <w:t>/2016-</w:t>
      </w:r>
      <w:r w:rsidR="005F64BB" w:rsidRPr="0026329E">
        <w:rPr>
          <w:b/>
        </w:rPr>
        <w:t>24</w:t>
      </w:r>
    </w:p>
    <w:p w:rsidRDefault="00FF5397" w:rsidP="00FF5397" w:rsidR="00FF5397" w:rsidRPr="0026329E">
      <w:pPr>
        <w:rPr>
          <w:b/>
        </w:rPr>
      </w:pPr>
      <w:r w:rsidRPr="0026329E">
        <w:rPr>
          <w:b/>
        </w:rPr>
        <w:t xml:space="preserve">REPUBLIKA HRVATSKA </w:t>
      </w:r>
    </w:p>
    <w:p w:rsidRDefault="00B97B92" w:rsidP="00FF5397" w:rsidR="00FF5397" w:rsidRPr="0026329E">
      <w:pPr>
        <w:rPr>
          <w:b/>
        </w:rPr>
      </w:pPr>
      <w:r w:rsidRPr="0026329E">
        <w:rPr>
          <w:b/>
        </w:rPr>
        <w:t>TRGOVAČKI</w:t>
      </w:r>
      <w:r w:rsidR="00FF5397" w:rsidRPr="0026329E">
        <w:rPr>
          <w:b/>
        </w:rPr>
        <w:t xml:space="preserve"> SUD U OSIJEKU</w:t>
      </w:r>
    </w:p>
    <w:p w:rsidRDefault="00FF5397" w:rsidP="001112F6" w:rsidR="00835870" w:rsidRPr="0026329E">
      <w:pPr>
        <w:rPr>
          <w:b/>
        </w:rPr>
      </w:pPr>
      <w:r w:rsidRPr="0026329E">
        <w:rPr>
          <w:b/>
        </w:rPr>
        <w:t xml:space="preserve">STALNA SLUŽBA </w:t>
      </w:r>
      <w:r w:rsidR="001112F6" w:rsidRPr="0026329E">
        <w:rPr>
          <w:b/>
        </w:rPr>
        <w:t>U SLAVONSKOM BRODU</w:t>
      </w:r>
      <w:r w:rsidR="001C79C9" w:rsidRPr="0026329E">
        <w:rPr>
          <w:b/>
        </w:rPr>
        <w:t xml:space="preserve">   </w:t>
      </w:r>
      <w:r w:rsidR="00C44096" w:rsidRPr="0026329E">
        <w:rPr>
          <w:b/>
        </w:rPr>
        <w:t xml:space="preserve">                 </w:t>
      </w:r>
      <w:r w:rsidR="00334DC6" w:rsidRPr="0026329E">
        <w:rPr>
          <w:b/>
        </w:rPr>
        <w:t xml:space="preserve"> </w:t>
      </w:r>
    </w:p>
    <w:p w:rsidRDefault="00FF5397" w:rsidP="00FF5397" w:rsidR="00FF5397" w:rsidRPr="0026329E">
      <w:pPr>
        <w:rPr>
          <w:b/>
        </w:rPr>
      </w:pPr>
      <w:r w:rsidRPr="0026329E">
        <w:rPr>
          <w:b/>
        </w:rPr>
        <w:t>Trg pobjede 13</w:t>
      </w:r>
    </w:p>
    <w:p w:rsidRDefault="001C79C9" w:rsidP="00FF5397" w:rsidR="001C79C9" w:rsidRPr="0026329E">
      <w:pPr>
        <w:rPr>
          <w:b/>
        </w:rPr>
      </w:pPr>
      <w:r w:rsidRPr="0026329E">
        <w:rPr>
          <w:b/>
        </w:rPr>
        <w:t>Slavonski Brod</w:t>
      </w:r>
    </w:p>
    <w:p w:rsidRDefault="00262239" w:rsidP="00FF5397" w:rsidR="00262239" w:rsidRPr="0026329E">
      <w:pPr>
        <w:rPr>
          <w:b/>
        </w:rPr>
      </w:pPr>
    </w:p>
    <w:p w:rsidRDefault="0028636A" w:rsidP="0028636A" w:rsidR="0028636A" w:rsidRPr="0026329E">
      <w:pPr>
        <w:jc w:val="center"/>
      </w:pPr>
    </w:p>
    <w:p w:rsidRDefault="00E71524" w:rsidP="0028636A" w:rsidR="00FF5397" w:rsidRPr="0026329E">
      <w:pPr>
        <w:jc w:val="center"/>
        <w:rPr>
          <w:b/>
        </w:rPr>
      </w:pPr>
      <w:r w:rsidRPr="0026329E">
        <w:rPr>
          <w:b/>
        </w:rPr>
        <w:t>R E P U B L I K A   H R V A T S K A</w:t>
      </w:r>
    </w:p>
    <w:p w:rsidRDefault="002E79FB" w:rsidP="00E71524" w:rsidR="002E79FB" w:rsidRPr="0026329E">
      <w:pPr>
        <w:jc w:val="center"/>
        <w:rPr>
          <w:b/>
        </w:rPr>
      </w:pPr>
    </w:p>
    <w:p w:rsidRDefault="00FF5397" w:rsidP="00FF5397" w:rsidR="00FF5397" w:rsidRPr="0026329E">
      <w:pPr>
        <w:jc w:val="center"/>
        <w:rPr>
          <w:b/>
        </w:rPr>
      </w:pPr>
      <w:r w:rsidRPr="0026329E">
        <w:rPr>
          <w:b/>
        </w:rPr>
        <w:t>R</w:t>
      </w:r>
      <w:r w:rsidR="002E79FB" w:rsidRPr="0026329E">
        <w:rPr>
          <w:b/>
        </w:rPr>
        <w:t xml:space="preserve"> </w:t>
      </w:r>
      <w:r w:rsidRPr="0026329E">
        <w:rPr>
          <w:b/>
        </w:rPr>
        <w:t>J</w:t>
      </w:r>
      <w:r w:rsidR="002E79FB" w:rsidRPr="0026329E">
        <w:rPr>
          <w:b/>
        </w:rPr>
        <w:t xml:space="preserve"> </w:t>
      </w:r>
      <w:r w:rsidRPr="0026329E">
        <w:rPr>
          <w:b/>
        </w:rPr>
        <w:t>E</w:t>
      </w:r>
      <w:r w:rsidR="002E79FB" w:rsidRPr="0026329E">
        <w:rPr>
          <w:b/>
        </w:rPr>
        <w:t xml:space="preserve"> </w:t>
      </w:r>
      <w:r w:rsidRPr="0026329E">
        <w:rPr>
          <w:b/>
        </w:rPr>
        <w:t>Š</w:t>
      </w:r>
      <w:r w:rsidR="002E79FB" w:rsidRPr="0026329E">
        <w:rPr>
          <w:b/>
        </w:rPr>
        <w:t xml:space="preserve"> </w:t>
      </w:r>
      <w:r w:rsidRPr="0026329E">
        <w:rPr>
          <w:b/>
        </w:rPr>
        <w:t>E</w:t>
      </w:r>
      <w:r w:rsidR="002E79FB" w:rsidRPr="0026329E">
        <w:rPr>
          <w:b/>
        </w:rPr>
        <w:t xml:space="preserve"> </w:t>
      </w:r>
      <w:r w:rsidRPr="0026329E">
        <w:rPr>
          <w:b/>
        </w:rPr>
        <w:t>NJ</w:t>
      </w:r>
      <w:r w:rsidR="002E79FB" w:rsidRPr="0026329E">
        <w:rPr>
          <w:b/>
        </w:rPr>
        <w:t xml:space="preserve"> </w:t>
      </w:r>
      <w:r w:rsidRPr="0026329E">
        <w:rPr>
          <w:b/>
        </w:rPr>
        <w:t>E</w:t>
      </w:r>
    </w:p>
    <w:p w:rsidRDefault="0028636A" w:rsidP="00FF5397" w:rsidR="0028636A" w:rsidRPr="0026329E">
      <w:pPr>
        <w:jc w:val="center"/>
        <w:rPr>
          <w:b/>
        </w:rPr>
      </w:pPr>
    </w:p>
    <w:p w:rsidRDefault="00FF5397" w:rsidP="00FF5397" w:rsidR="00FF5397" w:rsidRPr="0026329E">
      <w:pPr>
        <w:jc w:val="both"/>
      </w:pPr>
    </w:p>
    <w:p w:rsidRDefault="00FF5397" w:rsidP="00CC75ED" w:rsidR="00FF5397" w:rsidRPr="0026329E">
      <w:pPr>
        <w:jc w:val="both"/>
      </w:pPr>
      <w:r w:rsidRPr="0026329E">
        <w:rPr>
          <w:b/>
        </w:rPr>
        <w:t xml:space="preserve"> </w:t>
      </w:r>
      <w:r w:rsidRPr="0026329E">
        <w:rPr>
          <w:b/>
        </w:rPr>
        <w:tab/>
      </w:r>
      <w:r w:rsidRPr="0026329E">
        <w:rPr>
          <w:b/>
        </w:rPr>
        <w:tab/>
        <w:t>TRGOVAČKI SUD U OSIJEKU, STALNA SLUŽBA</w:t>
      </w:r>
      <w:r w:rsidR="001C79C9" w:rsidRPr="0026329E">
        <w:rPr>
          <w:b/>
        </w:rPr>
        <w:t xml:space="preserve"> </w:t>
      </w:r>
      <w:r w:rsidR="001112F6" w:rsidRPr="0026329E">
        <w:rPr>
          <w:b/>
        </w:rPr>
        <w:t>U SLAVONSKOM BRODU</w:t>
      </w:r>
      <w:r w:rsidRPr="0026329E">
        <w:rPr>
          <w:b/>
        </w:rPr>
        <w:t>,</w:t>
      </w:r>
      <w:r w:rsidRPr="0026329E">
        <w:t xml:space="preserve"> po</w:t>
      </w:r>
      <w:r w:rsidR="00C44096" w:rsidRPr="0026329E">
        <w:t xml:space="preserve"> stečajnoj </w:t>
      </w:r>
      <w:r w:rsidRPr="0026329E">
        <w:t xml:space="preserve"> sutkinji Mirni Vujčić,</w:t>
      </w:r>
      <w:r w:rsidR="00760960" w:rsidRPr="0026329E">
        <w:t xml:space="preserve"> </w:t>
      </w:r>
      <w:r w:rsidR="00C871ED" w:rsidRPr="0026329E">
        <w:t xml:space="preserve">u stečajnom postupku nad </w:t>
      </w:r>
      <w:r w:rsidR="002E79FB" w:rsidRPr="0026329E">
        <w:t>stečajn</w:t>
      </w:r>
      <w:r w:rsidR="001112F6" w:rsidRPr="0026329E">
        <w:t xml:space="preserve">im </w:t>
      </w:r>
      <w:r w:rsidR="002E79FB" w:rsidRPr="0026329E">
        <w:t>dužnik</w:t>
      </w:r>
      <w:r w:rsidR="001112F6" w:rsidRPr="0026329E">
        <w:t>om</w:t>
      </w:r>
      <w:r w:rsidR="002E79FB" w:rsidRPr="0026329E">
        <w:t xml:space="preserve"> </w:t>
      </w:r>
      <w:r w:rsidR="005F64BB" w:rsidRPr="0026329E">
        <w:t>BROD NA SAVI  kreditna unija u stečaju, Slavonski Brod, Ivana pl. Zajca 21,  OIB: 43254613447</w:t>
      </w:r>
      <w:r w:rsidR="00C44096" w:rsidRPr="0026329E">
        <w:t>,</w:t>
      </w:r>
      <w:r w:rsidR="00C44096" w:rsidRPr="0026329E">
        <w:rPr>
          <w:b/>
        </w:rPr>
        <w:t xml:space="preserve"> </w:t>
      </w:r>
      <w:r w:rsidRPr="0026329E">
        <w:t>nakon o</w:t>
      </w:r>
      <w:r w:rsidR="00C44096" w:rsidRPr="0026329E">
        <w:t>držanog ispitnog ročišta da</w:t>
      </w:r>
      <w:r w:rsidR="004D2BE8" w:rsidRPr="0026329E">
        <w:t xml:space="preserve">na </w:t>
      </w:r>
      <w:r w:rsidR="005F64BB" w:rsidRPr="0026329E">
        <w:t>15. prosinca</w:t>
      </w:r>
      <w:r w:rsidR="00585A31" w:rsidRPr="0026329E">
        <w:t xml:space="preserve"> </w:t>
      </w:r>
      <w:r w:rsidR="002E79FB" w:rsidRPr="0026329E">
        <w:t>2016</w:t>
      </w:r>
      <w:r w:rsidRPr="0026329E">
        <w:t>. godine i  na temelju Tablice</w:t>
      </w:r>
      <w:r w:rsidRPr="0026329E">
        <w:rPr>
          <w:b/>
        </w:rPr>
        <w:t xml:space="preserve"> </w:t>
      </w:r>
      <w:r w:rsidR="00FB009E" w:rsidRPr="0026329E">
        <w:t xml:space="preserve">ispitanih tražbina, dana </w:t>
      </w:r>
      <w:r w:rsidR="005F64BB" w:rsidRPr="0026329E">
        <w:t>1</w:t>
      </w:r>
      <w:r w:rsidR="000B72DA" w:rsidRPr="0026329E">
        <w:t>6</w:t>
      </w:r>
      <w:r w:rsidR="005F64BB" w:rsidRPr="0026329E">
        <w:t>. prosinca</w:t>
      </w:r>
      <w:r w:rsidR="00FB009E" w:rsidRPr="0026329E">
        <w:t xml:space="preserve"> 201</w:t>
      </w:r>
      <w:r w:rsidR="002E79FB" w:rsidRPr="0026329E">
        <w:t>6</w:t>
      </w:r>
      <w:r w:rsidRPr="0026329E">
        <w:t>. godine</w:t>
      </w:r>
    </w:p>
    <w:p w:rsidRDefault="00CC75ED" w:rsidP="00CC75ED" w:rsidR="00CC75ED" w:rsidRPr="0026329E">
      <w:pPr>
        <w:jc w:val="both"/>
      </w:pPr>
    </w:p>
    <w:p w:rsidRDefault="00262239" w:rsidP="00CC75ED" w:rsidR="00262239" w:rsidRPr="0026329E">
      <w:pPr>
        <w:jc w:val="both"/>
      </w:pPr>
    </w:p>
    <w:p w:rsidRDefault="00FF5397" w:rsidP="00FF5397" w:rsidR="00FF5397" w:rsidRPr="0026329E">
      <w:pPr>
        <w:jc w:val="center"/>
      </w:pPr>
      <w:r w:rsidRPr="0026329E">
        <w:t>r i j e š i o    j e</w:t>
      </w:r>
    </w:p>
    <w:p w:rsidRDefault="00CD56B6" w:rsidP="00A944CC" w:rsidR="00CD56B6" w:rsidRPr="0026329E">
      <w:pPr>
        <w:jc w:val="both"/>
        <w:rPr>
          <w:b/>
        </w:rPr>
      </w:pPr>
    </w:p>
    <w:p w:rsidRDefault="00A944CC" w:rsidP="00E54518" w:rsidR="0006366B" w:rsidRPr="0026329E">
      <w:pPr>
        <w:jc w:val="both"/>
      </w:pPr>
      <w:r w:rsidRPr="0026329E">
        <w:rPr>
          <w:b/>
        </w:rPr>
        <w:t xml:space="preserve"> </w:t>
      </w:r>
      <w:r w:rsidRPr="0026329E">
        <w:rPr>
          <w:b/>
        </w:rPr>
        <w:tab/>
        <w:t xml:space="preserve"> </w:t>
      </w:r>
      <w:r w:rsidRPr="0026329E">
        <w:rPr>
          <w:b/>
        </w:rPr>
        <w:tab/>
        <w:t>I.</w:t>
      </w:r>
      <w:r w:rsidRPr="0026329E">
        <w:t xml:space="preserve"> </w:t>
      </w:r>
      <w:r w:rsidR="00E54518" w:rsidRPr="0026329E">
        <w:rPr>
          <w:b/>
        </w:rPr>
        <w:t>a)</w:t>
      </w:r>
      <w:r w:rsidR="00E54518" w:rsidRPr="0026329E">
        <w:t xml:space="preserve"> </w:t>
      </w:r>
      <w:r w:rsidRPr="0026329E">
        <w:rPr>
          <w:b/>
        </w:rPr>
        <w:t>Utvrđ</w:t>
      </w:r>
      <w:r w:rsidR="007D6839" w:rsidRPr="0026329E">
        <w:rPr>
          <w:b/>
        </w:rPr>
        <w:t>ene</w:t>
      </w:r>
      <w:r w:rsidRPr="0026329E">
        <w:rPr>
          <w:b/>
        </w:rPr>
        <w:t xml:space="preserve"> </w:t>
      </w:r>
      <w:r w:rsidR="007D6839" w:rsidRPr="0026329E">
        <w:t>su</w:t>
      </w:r>
      <w:r w:rsidR="00E54518" w:rsidRPr="0026329E">
        <w:t xml:space="preserve"> tražbine stečajnih </w:t>
      </w:r>
      <w:r w:rsidR="007D6839" w:rsidRPr="0026329E">
        <w:t xml:space="preserve">vjerovnika </w:t>
      </w:r>
      <w:r w:rsidR="00E54518" w:rsidRPr="0026329E">
        <w:t xml:space="preserve">prvog višeg isplatnog reda u iznosima kako slijedi: </w:t>
      </w:r>
    </w:p>
    <w:p w:rsidRDefault="00FF5397" w:rsidP="00FF5397" w:rsidR="00FF5397" w:rsidRPr="0026329E">
      <w:pPr>
        <w:rPr>
          <w:b/>
        </w:rPr>
      </w:pPr>
    </w:p>
    <w:p w:rsidRDefault="004565ED" w:rsidP="005F64BB" w:rsidR="005F64BB" w:rsidRPr="0026329E">
      <w:r w:rsidRPr="0026329E">
        <w:t>1.</w:t>
      </w:r>
      <w:r w:rsidR="00B9481B">
        <w:t xml:space="preserve"> Dubravka</w:t>
      </w:r>
      <w:r w:rsidRPr="0026329E">
        <w:t xml:space="preserve"> </w:t>
      </w:r>
      <w:r w:rsidR="005F64BB" w:rsidRPr="0026329E">
        <w:t xml:space="preserve">Kovačević iz Slavonskog Broda, </w:t>
      </w:r>
    </w:p>
    <w:p w:rsidRDefault="005F64BB" w:rsidP="005F64BB" w:rsidR="00CF4B5F" w:rsidRPr="0026329E">
      <w:r w:rsidRPr="0026329E">
        <w:t>Mate Topalovića 11, OIB:  55957948520</w:t>
      </w:r>
      <w:r w:rsidR="004565ED" w:rsidRPr="0026329E">
        <w:tab/>
        <w:t xml:space="preserve"> </w:t>
      </w:r>
      <w:r w:rsidR="004565ED" w:rsidRPr="0026329E">
        <w:tab/>
        <w:t xml:space="preserve"> </w:t>
      </w:r>
      <w:r w:rsidR="00585A31" w:rsidRPr="0026329E">
        <w:t xml:space="preserve">        </w:t>
      </w:r>
      <w:r w:rsidR="000D4B4A" w:rsidRPr="0026329E">
        <w:t xml:space="preserve"> </w:t>
      </w:r>
      <w:r w:rsidR="00585A31" w:rsidRPr="0026329E">
        <w:t xml:space="preserve">  </w:t>
      </w:r>
      <w:r w:rsidR="004D2BE8" w:rsidRPr="0026329E">
        <w:t xml:space="preserve">u iznosu od   </w:t>
      </w:r>
      <w:r w:rsidR="004565ED" w:rsidRPr="0026329E">
        <w:t xml:space="preserve">  </w:t>
      </w:r>
      <w:r w:rsidR="00302972" w:rsidRPr="0026329E">
        <w:t xml:space="preserve">    </w:t>
      </w:r>
      <w:r w:rsidRPr="0026329E">
        <w:t xml:space="preserve">6.872,64 </w:t>
      </w:r>
      <w:r w:rsidR="004565ED" w:rsidRPr="0026329E">
        <w:t xml:space="preserve">Kn </w:t>
      </w:r>
    </w:p>
    <w:p w:rsidRDefault="004565ED" w:rsidP="004D2BE8" w:rsidR="004565ED" w:rsidRPr="0026329E">
      <w:pPr>
        <w:tabs>
          <w:tab w:pos="5910" w:val="left"/>
        </w:tabs>
      </w:pPr>
    </w:p>
    <w:p w:rsidRDefault="004565ED" w:rsidP="005F64BB" w:rsidR="005F64BB" w:rsidRPr="0026329E">
      <w:pPr>
        <w:tabs>
          <w:tab w:pos="5910" w:val="left"/>
        </w:tabs>
        <w:rPr>
          <w:bCs/>
        </w:rPr>
      </w:pPr>
      <w:r w:rsidRPr="0026329E">
        <w:t>2.</w:t>
      </w:r>
      <w:r w:rsidR="00B9481B">
        <w:t xml:space="preserve"> Željka</w:t>
      </w:r>
      <w:r w:rsidRPr="0026329E">
        <w:t xml:space="preserve"> </w:t>
      </w:r>
      <w:r w:rsidR="005F64BB" w:rsidRPr="0026329E">
        <w:rPr>
          <w:bCs/>
        </w:rPr>
        <w:t xml:space="preserve">Fligić iz Slavonskog Broda, </w:t>
      </w:r>
    </w:p>
    <w:p w:rsidRDefault="005F64BB" w:rsidP="005F64BB" w:rsidR="00C44096" w:rsidRPr="0026329E">
      <w:pPr>
        <w:tabs>
          <w:tab w:pos="5910" w:val="left"/>
        </w:tabs>
      </w:pPr>
      <w:r w:rsidRPr="0026329E">
        <w:rPr>
          <w:bCs/>
        </w:rPr>
        <w:t>Vatroslava Jagića 23, OIB: 70304169413</w:t>
      </w:r>
      <w:r w:rsidR="004565ED" w:rsidRPr="0026329E">
        <w:t xml:space="preserve">                       </w:t>
      </w:r>
      <w:r w:rsidR="00585A31" w:rsidRPr="0026329E">
        <w:t xml:space="preserve">       </w:t>
      </w:r>
      <w:r w:rsidR="004D2BE8" w:rsidRPr="0026329E">
        <w:t xml:space="preserve">u iznosu od     </w:t>
      </w:r>
      <w:r w:rsidR="00FD51F8" w:rsidRPr="0026329E">
        <w:t xml:space="preserve"> </w:t>
      </w:r>
      <w:r w:rsidR="005C2234" w:rsidRPr="0026329E">
        <w:t xml:space="preserve">  </w:t>
      </w:r>
      <w:r w:rsidR="00302972" w:rsidRPr="0026329E">
        <w:t xml:space="preserve"> </w:t>
      </w:r>
      <w:r w:rsidRPr="0026329E">
        <w:t xml:space="preserve">7.300,00 </w:t>
      </w:r>
      <w:r w:rsidR="004D2BE8" w:rsidRPr="0026329E">
        <w:t xml:space="preserve">Kn </w:t>
      </w:r>
    </w:p>
    <w:p w:rsidRDefault="0006366B" w:rsidP="0006366B" w:rsidR="0006366B" w:rsidRPr="0026329E">
      <w:pPr>
        <w:tabs>
          <w:tab w:pos="5910" w:val="left"/>
        </w:tabs>
      </w:pPr>
    </w:p>
    <w:p w:rsidRDefault="006863C3" w:rsidP="006863C3" w:rsidR="006863C3" w:rsidRPr="0026329E">
      <w:pPr>
        <w:jc w:val="both"/>
      </w:pPr>
      <w:r w:rsidRPr="0026329E">
        <w:t>3. REPUBLIKA HRVATSKA</w:t>
      </w:r>
    </w:p>
    <w:p w:rsidRDefault="006863C3" w:rsidP="006863C3" w:rsidR="006863C3" w:rsidRPr="0026329E">
      <w:pPr>
        <w:jc w:val="both"/>
      </w:pPr>
      <w:r w:rsidRPr="0026329E">
        <w:t>Ministarstvo financija, Porezna uprava,</w:t>
      </w:r>
    </w:p>
    <w:p w:rsidRDefault="006863C3" w:rsidP="006863C3" w:rsidR="006863C3" w:rsidRPr="0026329E">
      <w:pPr>
        <w:jc w:val="both"/>
      </w:pPr>
      <w:r w:rsidRPr="0026329E">
        <w:t xml:space="preserve">Područni ured Slavonija i Baranja, </w:t>
      </w:r>
    </w:p>
    <w:p w:rsidRDefault="006863C3" w:rsidP="006863C3" w:rsidR="006863C3" w:rsidRPr="0026329E">
      <w:pPr>
        <w:jc w:val="both"/>
      </w:pPr>
      <w:r w:rsidRPr="0026329E">
        <w:t xml:space="preserve">OIB 18683136487                       </w:t>
      </w:r>
      <w:r w:rsidRPr="0026329E">
        <w:tab/>
      </w:r>
      <w:r w:rsidRPr="0026329E">
        <w:tab/>
        <w:t xml:space="preserve">                         u iznosu od    </w:t>
      </w:r>
      <w:r w:rsidR="00F66FE4" w:rsidRPr="0026329E">
        <w:t>414.604,78 Kn</w:t>
      </w:r>
      <w:r w:rsidRPr="0026329E">
        <w:t xml:space="preserve"> </w:t>
      </w:r>
    </w:p>
    <w:p w:rsidRDefault="006863C3" w:rsidP="00F66FE4" w:rsidR="00585A31" w:rsidRPr="0026329E">
      <w:pPr>
        <w:jc w:val="both"/>
      </w:pPr>
      <w:r w:rsidRPr="0026329E">
        <w:t xml:space="preserve"> </w:t>
      </w:r>
    </w:p>
    <w:p w:rsidRDefault="00271976" w:rsidP="004D2BE8" w:rsidR="00271976" w:rsidRPr="0026329E">
      <w:pPr>
        <w:tabs>
          <w:tab w:pos="5910" w:val="left"/>
        </w:tabs>
      </w:pPr>
    </w:p>
    <w:p w:rsidRDefault="00FF5397" w:rsidP="007314A7" w:rsidR="002E1104" w:rsidRPr="0026329E">
      <w:pPr>
        <w:jc w:val="both"/>
        <w:rPr>
          <w:b/>
        </w:rPr>
      </w:pPr>
      <w:r w:rsidRPr="0026329E">
        <w:rPr>
          <w:b/>
        </w:rPr>
        <w:t>UKUPNO:</w:t>
      </w:r>
      <w:r w:rsidRPr="0026329E">
        <w:rPr>
          <w:b/>
        </w:rPr>
        <w:tab/>
      </w:r>
      <w:r w:rsidRPr="0026329E">
        <w:rPr>
          <w:b/>
        </w:rPr>
        <w:tab/>
      </w:r>
      <w:r w:rsidRPr="0026329E">
        <w:rPr>
          <w:b/>
        </w:rPr>
        <w:tab/>
      </w:r>
      <w:r w:rsidRPr="0026329E">
        <w:rPr>
          <w:b/>
        </w:rPr>
        <w:tab/>
      </w:r>
      <w:r w:rsidRPr="0026329E">
        <w:rPr>
          <w:b/>
        </w:rPr>
        <w:tab/>
      </w:r>
      <w:r w:rsidRPr="0026329E">
        <w:tab/>
      </w:r>
      <w:r w:rsidR="0071153D" w:rsidRPr="0026329E">
        <w:t xml:space="preserve">   </w:t>
      </w:r>
      <w:r w:rsidR="005C2234" w:rsidRPr="0026329E">
        <w:t xml:space="preserve">  </w:t>
      </w:r>
      <w:r w:rsidR="0032488A" w:rsidRPr="0026329E">
        <w:t xml:space="preserve">  </w:t>
      </w:r>
      <w:r w:rsidR="000600E4" w:rsidRPr="0026329E">
        <w:t xml:space="preserve">  </w:t>
      </w:r>
      <w:r w:rsidR="00B700A8" w:rsidRPr="0026329E">
        <w:t xml:space="preserve">   </w:t>
      </w:r>
      <w:r w:rsidRPr="0026329E">
        <w:rPr>
          <w:b/>
        </w:rPr>
        <w:t xml:space="preserve">u iznosu od </w:t>
      </w:r>
      <w:r w:rsidR="00F66FE4" w:rsidRPr="0026329E">
        <w:rPr>
          <w:b/>
        </w:rPr>
        <w:t xml:space="preserve">   </w:t>
      </w:r>
      <w:r w:rsidR="00F66FE4" w:rsidRPr="0026329E">
        <w:rPr>
          <w:b/>
          <w:bCs/>
        </w:rPr>
        <w:t xml:space="preserve">428.777,42 </w:t>
      </w:r>
      <w:r w:rsidR="00F66FE4" w:rsidRPr="0026329E">
        <w:rPr>
          <w:b/>
        </w:rPr>
        <w:t>Kn</w:t>
      </w:r>
    </w:p>
    <w:p w:rsidRDefault="00CD56B6" w:rsidP="00B34AC0" w:rsidR="00CD56B6" w:rsidRPr="0026329E">
      <w:pPr>
        <w:rPr>
          <w:b/>
        </w:rPr>
      </w:pPr>
    </w:p>
    <w:p w:rsidRDefault="00271976" w:rsidP="00B34AC0" w:rsidR="00271976" w:rsidRPr="0026329E">
      <w:pPr>
        <w:rPr>
          <w:b/>
        </w:rPr>
      </w:pPr>
    </w:p>
    <w:p w:rsidRDefault="00271976" w:rsidP="00B34AC0" w:rsidR="00271976" w:rsidRPr="0026329E">
      <w:pPr>
        <w:rPr>
          <w:b/>
        </w:rPr>
      </w:pPr>
    </w:p>
    <w:p w:rsidRDefault="00262239" w:rsidP="00B34AC0" w:rsidR="00262239" w:rsidRPr="0026329E">
      <w:pPr>
        <w:rPr>
          <w:b/>
        </w:rPr>
      </w:pPr>
    </w:p>
    <w:p w:rsidRDefault="00262239" w:rsidP="00262239" w:rsidR="00262239" w:rsidRPr="0026329E">
      <w:pPr>
        <w:jc w:val="right"/>
        <w:rPr>
          <w:b/>
        </w:rPr>
      </w:pPr>
      <w:r w:rsidRPr="0026329E">
        <w:rPr>
          <w:b/>
        </w:rPr>
        <w:lastRenderedPageBreak/>
        <w:t>Broj: 7/St-892/2016-24</w:t>
      </w:r>
    </w:p>
    <w:p w:rsidRDefault="00262239" w:rsidP="00B34AC0" w:rsidR="00262239" w:rsidRPr="0026329E">
      <w:pPr>
        <w:rPr>
          <w:b/>
        </w:rPr>
      </w:pPr>
    </w:p>
    <w:p w:rsidRDefault="00262239" w:rsidP="00B34AC0" w:rsidR="00262239" w:rsidRPr="0026329E">
      <w:pPr>
        <w:rPr>
          <w:b/>
        </w:rPr>
      </w:pPr>
    </w:p>
    <w:p w:rsidRDefault="00E54518" w:rsidP="00E54518" w:rsidR="00E54518" w:rsidRPr="0026329E">
      <w:pPr>
        <w:jc w:val="both"/>
      </w:pPr>
      <w:r w:rsidRPr="0026329E">
        <w:rPr>
          <w:b/>
        </w:rPr>
        <w:t xml:space="preserve"> </w:t>
      </w:r>
      <w:r w:rsidRPr="0026329E">
        <w:rPr>
          <w:b/>
        </w:rPr>
        <w:tab/>
        <w:t xml:space="preserve"> </w:t>
      </w:r>
      <w:r w:rsidRPr="0026329E">
        <w:rPr>
          <w:b/>
        </w:rPr>
        <w:tab/>
        <w:t>b)</w:t>
      </w:r>
      <w:r w:rsidRPr="0026329E">
        <w:t xml:space="preserve"> </w:t>
      </w:r>
      <w:r w:rsidRPr="0026329E">
        <w:rPr>
          <w:b/>
        </w:rPr>
        <w:t>Utvrđ</w:t>
      </w:r>
      <w:r w:rsidR="007D6839" w:rsidRPr="0026329E">
        <w:rPr>
          <w:b/>
        </w:rPr>
        <w:t>ene</w:t>
      </w:r>
      <w:r w:rsidRPr="0026329E">
        <w:rPr>
          <w:b/>
        </w:rPr>
        <w:t xml:space="preserve"> </w:t>
      </w:r>
      <w:r w:rsidRPr="0026329E">
        <w:t>s</w:t>
      </w:r>
      <w:r w:rsidR="007D6839" w:rsidRPr="0026329E">
        <w:t>u</w:t>
      </w:r>
      <w:r w:rsidRPr="0026329E">
        <w:t xml:space="preserve"> tražbine stečajnih</w:t>
      </w:r>
      <w:r w:rsidR="007D6839" w:rsidRPr="0026329E">
        <w:t xml:space="preserve"> vjerovnika</w:t>
      </w:r>
      <w:r w:rsidRPr="0026329E">
        <w:t xml:space="preserve"> drugog višeg isplatnog reda u iznosima kako slijedi: </w:t>
      </w:r>
    </w:p>
    <w:p w:rsidRDefault="00203A23" w:rsidP="00203A23" w:rsidR="00203A23" w:rsidRPr="0026329E">
      <w:pPr>
        <w:rPr>
          <w:b/>
        </w:rPr>
      </w:pPr>
    </w:p>
    <w:p w:rsidRDefault="004565ED" w:rsidP="000B72DA" w:rsidR="000B72DA" w:rsidRPr="0026329E">
      <w:pPr>
        <w:jc w:val="both"/>
      </w:pPr>
      <w:r w:rsidRPr="0026329E">
        <w:t xml:space="preserve">1. </w:t>
      </w:r>
      <w:r w:rsidR="000B72DA" w:rsidRPr="0026329E">
        <w:t xml:space="preserve">IVAN JAKOBOVIĆ iz Donje Brebrine, </w:t>
      </w:r>
    </w:p>
    <w:p w:rsidRDefault="000B72DA" w:rsidP="000B72DA" w:rsidR="00A946F4" w:rsidRPr="0026329E">
      <w:pPr>
        <w:jc w:val="both"/>
      </w:pPr>
      <w:r w:rsidRPr="0026329E">
        <w:t>Donja Brebrina 36, OIB: 07067162365</w:t>
      </w:r>
      <w:r w:rsidR="00A946F4" w:rsidRPr="0026329E">
        <w:tab/>
      </w:r>
      <w:r w:rsidR="00A946F4" w:rsidRPr="0026329E">
        <w:tab/>
        <w:t xml:space="preserve">         </w:t>
      </w:r>
      <w:r w:rsidR="00595CB9" w:rsidRPr="0026329E">
        <w:t xml:space="preserve">u iznosu od </w:t>
      </w:r>
      <w:r w:rsidR="0032488A" w:rsidRPr="0026329E">
        <w:t xml:space="preserve">   </w:t>
      </w:r>
      <w:r w:rsidR="0028636A" w:rsidRPr="0026329E">
        <w:t xml:space="preserve">   </w:t>
      </w:r>
      <w:r w:rsidR="000D4B4A" w:rsidRPr="0026329E">
        <w:t xml:space="preserve"> </w:t>
      </w:r>
      <w:r w:rsidRPr="0026329E">
        <w:t>543.364,10</w:t>
      </w:r>
      <w:r w:rsidR="00A946F4" w:rsidRPr="0026329E">
        <w:t xml:space="preserve"> Kn</w:t>
      </w:r>
      <w:r w:rsidR="007314A7" w:rsidRPr="0026329E">
        <w:t xml:space="preserve">    </w:t>
      </w:r>
    </w:p>
    <w:p w:rsidRDefault="00A946F4" w:rsidP="00A946F4" w:rsidR="00A946F4" w:rsidRPr="0026329E">
      <w:pPr>
        <w:jc w:val="both"/>
      </w:pPr>
    </w:p>
    <w:p w:rsidRDefault="00A946F4" w:rsidP="000B72DA" w:rsidR="000B72DA" w:rsidRPr="0026329E">
      <w:pPr>
        <w:pStyle w:val="Bezproreda1"/>
        <w:rPr>
          <w:szCs w:val="24"/>
        </w:rPr>
      </w:pPr>
      <w:r w:rsidRPr="0026329E">
        <w:rPr>
          <w:szCs w:val="24"/>
        </w:rPr>
        <w:t xml:space="preserve">2. </w:t>
      </w:r>
      <w:r w:rsidR="000B72DA" w:rsidRPr="0026329E">
        <w:rPr>
          <w:szCs w:val="24"/>
        </w:rPr>
        <w:t xml:space="preserve">HRVATSKE VODE, Zagreb, Ulica </w:t>
      </w:r>
    </w:p>
    <w:p w:rsidRDefault="000B72DA" w:rsidP="000B72DA" w:rsidR="00A946F4" w:rsidRPr="0026329E">
      <w:pPr>
        <w:pStyle w:val="Bezproreda1"/>
        <w:rPr>
          <w:szCs w:val="24"/>
        </w:rPr>
      </w:pPr>
      <w:r w:rsidRPr="0026329E">
        <w:rPr>
          <w:szCs w:val="24"/>
        </w:rPr>
        <w:t>grada Vukovara 220, OIB:  28921383001</w:t>
      </w:r>
      <w:r w:rsidR="00A946F4" w:rsidRPr="0026329E">
        <w:rPr>
          <w:szCs w:val="24"/>
        </w:rPr>
        <w:tab/>
        <w:t xml:space="preserve">      </w:t>
      </w:r>
      <w:r w:rsidR="0028636A" w:rsidRPr="0026329E">
        <w:rPr>
          <w:szCs w:val="24"/>
        </w:rPr>
        <w:t xml:space="preserve">   </w:t>
      </w:r>
      <w:r w:rsidR="00A946F4" w:rsidRPr="0026329E">
        <w:rPr>
          <w:szCs w:val="24"/>
        </w:rPr>
        <w:t xml:space="preserve"> </w:t>
      </w:r>
      <w:r w:rsidRPr="0026329E">
        <w:rPr>
          <w:szCs w:val="24"/>
        </w:rPr>
        <w:tab/>
        <w:t xml:space="preserve">       </w:t>
      </w:r>
      <w:r w:rsidR="000D4B4A" w:rsidRPr="0026329E">
        <w:rPr>
          <w:szCs w:val="24"/>
        </w:rPr>
        <w:t xml:space="preserve"> </w:t>
      </w:r>
      <w:r w:rsidRPr="0026329E">
        <w:rPr>
          <w:szCs w:val="24"/>
        </w:rPr>
        <w:t xml:space="preserve">  </w:t>
      </w:r>
      <w:r w:rsidR="00A946F4" w:rsidRPr="0026329E">
        <w:rPr>
          <w:szCs w:val="24"/>
        </w:rPr>
        <w:t xml:space="preserve">u iznosu od     </w:t>
      </w:r>
      <w:r w:rsidR="0028636A" w:rsidRPr="0026329E">
        <w:rPr>
          <w:szCs w:val="24"/>
        </w:rPr>
        <w:t xml:space="preserve"> </w:t>
      </w:r>
      <w:r w:rsidR="000D4B4A" w:rsidRPr="0026329E">
        <w:rPr>
          <w:szCs w:val="24"/>
        </w:rPr>
        <w:t xml:space="preserve">    </w:t>
      </w:r>
      <w:r w:rsidR="0028636A" w:rsidRPr="0026329E">
        <w:rPr>
          <w:szCs w:val="24"/>
        </w:rPr>
        <w:t xml:space="preserve"> </w:t>
      </w:r>
      <w:r w:rsidRPr="0026329E">
        <w:rPr>
          <w:szCs w:val="24"/>
        </w:rPr>
        <w:t xml:space="preserve">5.398,21 </w:t>
      </w:r>
      <w:r w:rsidR="00A946F4" w:rsidRPr="0026329E">
        <w:rPr>
          <w:szCs w:val="24"/>
        </w:rPr>
        <w:t>Kn</w:t>
      </w:r>
    </w:p>
    <w:p w:rsidRDefault="00A946F4" w:rsidP="00855A99" w:rsidR="00A946F4" w:rsidRPr="0026329E">
      <w:pPr>
        <w:pStyle w:val="Bezproreda1"/>
        <w:rPr>
          <w:szCs w:val="24"/>
        </w:rPr>
      </w:pPr>
    </w:p>
    <w:p w:rsidRDefault="00A946F4" w:rsidP="000B72DA" w:rsidR="000B72DA" w:rsidRPr="0026329E">
      <w:pPr>
        <w:pStyle w:val="Bezproreda1"/>
        <w:rPr>
          <w:szCs w:val="24"/>
        </w:rPr>
      </w:pPr>
      <w:r w:rsidRPr="0026329E">
        <w:rPr>
          <w:szCs w:val="24"/>
        </w:rPr>
        <w:t xml:space="preserve">3. </w:t>
      </w:r>
      <w:r w:rsidR="000B72DA" w:rsidRPr="0026329E">
        <w:rPr>
          <w:szCs w:val="24"/>
        </w:rPr>
        <w:t xml:space="preserve">ANTE JURKOVIĆ IZ Rogoznice, </w:t>
      </w:r>
    </w:p>
    <w:p w:rsidRDefault="000B72DA" w:rsidP="000B72DA" w:rsidR="00A946F4" w:rsidRPr="0026329E">
      <w:pPr>
        <w:pStyle w:val="Bezproreda1"/>
        <w:rPr>
          <w:szCs w:val="24"/>
        </w:rPr>
      </w:pPr>
      <w:r w:rsidRPr="0026329E">
        <w:rPr>
          <w:szCs w:val="24"/>
        </w:rPr>
        <w:t>Nova 53, OIB:  23627382087</w:t>
      </w:r>
      <w:r w:rsidR="00A946F4" w:rsidRPr="0026329E">
        <w:rPr>
          <w:szCs w:val="24"/>
        </w:rPr>
        <w:tab/>
      </w:r>
      <w:r w:rsidR="0028636A" w:rsidRPr="0026329E">
        <w:rPr>
          <w:szCs w:val="24"/>
        </w:rPr>
        <w:t xml:space="preserve">         </w:t>
      </w:r>
      <w:r w:rsidRPr="0026329E">
        <w:rPr>
          <w:szCs w:val="24"/>
        </w:rPr>
        <w:tab/>
      </w:r>
      <w:r w:rsidRPr="0026329E">
        <w:rPr>
          <w:szCs w:val="24"/>
        </w:rPr>
        <w:tab/>
      </w:r>
      <w:r w:rsidRPr="0026329E">
        <w:rPr>
          <w:szCs w:val="24"/>
        </w:rPr>
        <w:tab/>
        <w:t xml:space="preserve">       </w:t>
      </w:r>
      <w:r w:rsidR="000D4B4A" w:rsidRPr="0026329E">
        <w:rPr>
          <w:szCs w:val="24"/>
        </w:rPr>
        <w:t xml:space="preserve"> </w:t>
      </w:r>
      <w:r w:rsidRPr="0026329E">
        <w:rPr>
          <w:szCs w:val="24"/>
        </w:rPr>
        <w:t xml:space="preserve"> </w:t>
      </w:r>
      <w:r w:rsidR="0028636A" w:rsidRPr="0026329E">
        <w:rPr>
          <w:szCs w:val="24"/>
        </w:rPr>
        <w:t xml:space="preserve"> </w:t>
      </w:r>
      <w:r w:rsidR="00A946F4" w:rsidRPr="0026329E">
        <w:rPr>
          <w:szCs w:val="24"/>
        </w:rPr>
        <w:t xml:space="preserve">u iznosu od    </w:t>
      </w:r>
      <w:r w:rsidR="0028636A" w:rsidRPr="0026329E">
        <w:rPr>
          <w:szCs w:val="24"/>
        </w:rPr>
        <w:t xml:space="preserve">  </w:t>
      </w:r>
      <w:r w:rsidR="00A946F4" w:rsidRPr="0026329E">
        <w:rPr>
          <w:szCs w:val="24"/>
        </w:rPr>
        <w:t xml:space="preserve"> </w:t>
      </w:r>
      <w:r w:rsidRPr="0026329E">
        <w:rPr>
          <w:szCs w:val="24"/>
        </w:rPr>
        <w:t xml:space="preserve">270.565,06 </w:t>
      </w:r>
      <w:r w:rsidR="00A946F4" w:rsidRPr="0026329E">
        <w:rPr>
          <w:szCs w:val="24"/>
        </w:rPr>
        <w:t>Kn</w:t>
      </w:r>
    </w:p>
    <w:p w:rsidRDefault="00A946F4" w:rsidP="00855A99" w:rsidR="00A946F4" w:rsidRPr="0026329E">
      <w:pPr>
        <w:pStyle w:val="Bezproreda1"/>
        <w:rPr>
          <w:szCs w:val="24"/>
        </w:rPr>
      </w:pPr>
    </w:p>
    <w:p w:rsidRDefault="00A946F4" w:rsidP="000B72DA" w:rsidR="000B72DA" w:rsidRPr="0026329E">
      <w:pPr>
        <w:pStyle w:val="Bezproreda1"/>
        <w:rPr>
          <w:szCs w:val="24"/>
        </w:rPr>
      </w:pPr>
      <w:r w:rsidRPr="0026329E">
        <w:rPr>
          <w:szCs w:val="24"/>
        </w:rPr>
        <w:t xml:space="preserve">4. </w:t>
      </w:r>
      <w:r w:rsidR="000B72DA" w:rsidRPr="0026329E">
        <w:rPr>
          <w:szCs w:val="24"/>
        </w:rPr>
        <w:t xml:space="preserve">GRAD SLAVONSKI BROD, </w:t>
      </w:r>
    </w:p>
    <w:p w:rsidRDefault="000B72DA" w:rsidP="000B72DA" w:rsidR="000B72DA" w:rsidRPr="0026329E">
      <w:pPr>
        <w:pStyle w:val="Bezproreda1"/>
        <w:rPr>
          <w:szCs w:val="24"/>
        </w:rPr>
      </w:pPr>
      <w:r w:rsidRPr="0026329E">
        <w:rPr>
          <w:szCs w:val="24"/>
        </w:rPr>
        <w:t xml:space="preserve">Slavonski Brod, Vukovarska 1, </w:t>
      </w:r>
    </w:p>
    <w:p w:rsidRDefault="000B72DA" w:rsidP="000B72DA" w:rsidR="00A946F4" w:rsidRPr="0026329E">
      <w:pPr>
        <w:pStyle w:val="Bezproreda1"/>
        <w:rPr>
          <w:szCs w:val="24"/>
        </w:rPr>
      </w:pPr>
      <w:r w:rsidRPr="0026329E">
        <w:rPr>
          <w:szCs w:val="24"/>
        </w:rPr>
        <w:t>OIB:  58007872049</w:t>
      </w:r>
      <w:r w:rsidR="00A946F4" w:rsidRPr="0026329E">
        <w:rPr>
          <w:szCs w:val="24"/>
        </w:rPr>
        <w:tab/>
      </w:r>
      <w:r w:rsidR="00A946F4" w:rsidRPr="0026329E">
        <w:rPr>
          <w:szCs w:val="24"/>
        </w:rPr>
        <w:tab/>
        <w:t xml:space="preserve">     </w:t>
      </w:r>
      <w:r w:rsidR="00A946F4" w:rsidRPr="0026329E">
        <w:rPr>
          <w:szCs w:val="24"/>
        </w:rPr>
        <w:tab/>
      </w:r>
      <w:r w:rsidR="00A946F4" w:rsidRPr="0026329E">
        <w:rPr>
          <w:szCs w:val="24"/>
        </w:rPr>
        <w:tab/>
      </w:r>
      <w:r w:rsidR="00A946F4" w:rsidRPr="0026329E">
        <w:rPr>
          <w:szCs w:val="24"/>
        </w:rPr>
        <w:tab/>
        <w:t xml:space="preserve">          u iznosu od      </w:t>
      </w:r>
      <w:r w:rsidR="000D4B4A" w:rsidRPr="0026329E">
        <w:rPr>
          <w:szCs w:val="24"/>
        </w:rPr>
        <w:t xml:space="preserve">  </w:t>
      </w:r>
      <w:r w:rsidR="0028636A" w:rsidRPr="0026329E">
        <w:rPr>
          <w:szCs w:val="24"/>
        </w:rPr>
        <w:t xml:space="preserve"> </w:t>
      </w:r>
      <w:r w:rsidRPr="0026329E">
        <w:rPr>
          <w:szCs w:val="24"/>
        </w:rPr>
        <w:t>31.344,73 Kn</w:t>
      </w:r>
    </w:p>
    <w:p w:rsidRDefault="00A946F4" w:rsidP="00855A99" w:rsidR="00A946F4" w:rsidRPr="0026329E">
      <w:pPr>
        <w:pStyle w:val="Bezproreda1"/>
        <w:rPr>
          <w:szCs w:val="24"/>
        </w:rPr>
      </w:pPr>
    </w:p>
    <w:p w:rsidRDefault="00A946F4" w:rsidP="000B72DA" w:rsidR="00262239" w:rsidRPr="0026329E">
      <w:pPr>
        <w:pStyle w:val="Bezproreda1"/>
        <w:rPr>
          <w:szCs w:val="24"/>
        </w:rPr>
      </w:pPr>
      <w:r w:rsidRPr="0026329E">
        <w:rPr>
          <w:szCs w:val="24"/>
        </w:rPr>
        <w:t xml:space="preserve">5. </w:t>
      </w:r>
      <w:r w:rsidR="000B72DA" w:rsidRPr="0026329E">
        <w:rPr>
          <w:szCs w:val="24"/>
        </w:rPr>
        <w:t>R</w:t>
      </w:r>
      <w:r w:rsidR="00262239" w:rsidRPr="0026329E">
        <w:rPr>
          <w:szCs w:val="24"/>
        </w:rPr>
        <w:t xml:space="preserve">EPUBLIKA HRVATSKA </w:t>
      </w:r>
    </w:p>
    <w:p w:rsidRDefault="000B72DA" w:rsidP="000B72DA" w:rsidR="000B72DA" w:rsidRPr="00B9481B">
      <w:pPr>
        <w:pStyle w:val="Bezproreda1"/>
        <w:rPr>
          <w:szCs w:val="24"/>
        </w:rPr>
      </w:pPr>
      <w:r w:rsidRPr="0026329E">
        <w:rPr>
          <w:szCs w:val="24"/>
        </w:rPr>
        <w:t xml:space="preserve">MINISTARSTVO PRAVOSUĐA  </w:t>
      </w:r>
      <w:r w:rsidRPr="0026329E">
        <w:rPr>
          <w:rFonts w:cs="Calibri" w:hAnsi="Calibri" w:ascii="Calibri"/>
          <w:color w:val="000000"/>
          <w:szCs w:val="24"/>
          <w:lang w:eastAsia="hr-HR"/>
        </w:rPr>
        <w:t xml:space="preserve"> </w:t>
      </w:r>
    </w:p>
    <w:p w:rsidRDefault="000B72DA" w:rsidP="000B72DA" w:rsidR="000B72DA" w:rsidRPr="0026329E">
      <w:pPr>
        <w:pStyle w:val="Bezproreda1"/>
        <w:rPr>
          <w:szCs w:val="24"/>
        </w:rPr>
      </w:pPr>
      <w:r w:rsidRPr="0026329E">
        <w:rPr>
          <w:szCs w:val="24"/>
        </w:rPr>
        <w:t xml:space="preserve">Zagreb, Ulica grada Vukovara 49, </w:t>
      </w:r>
    </w:p>
    <w:p w:rsidRDefault="000B72DA" w:rsidP="000B72DA" w:rsidR="00B9481B">
      <w:pPr>
        <w:pStyle w:val="Bezproreda1"/>
        <w:rPr>
          <w:szCs w:val="24"/>
        </w:rPr>
      </w:pPr>
      <w:r w:rsidRPr="0026329E">
        <w:rPr>
          <w:szCs w:val="24"/>
        </w:rPr>
        <w:t xml:space="preserve">OIB: </w:t>
      </w:r>
      <w:r w:rsidRPr="0026329E">
        <w:rPr>
          <w:rFonts w:cs="Calibri" w:hAnsi="Calibri" w:ascii="Calibri"/>
          <w:color w:val="000000"/>
          <w:szCs w:val="24"/>
          <w:lang w:eastAsia="hr-HR"/>
        </w:rPr>
        <w:t xml:space="preserve"> </w:t>
      </w:r>
      <w:r w:rsidRPr="0026329E">
        <w:rPr>
          <w:szCs w:val="24"/>
        </w:rPr>
        <w:t>26635293339</w:t>
      </w:r>
      <w:r w:rsidR="00B9481B">
        <w:rPr>
          <w:szCs w:val="24"/>
        </w:rPr>
        <w:t xml:space="preserve">, </w:t>
      </w:r>
      <w:r w:rsidR="00B9481B" w:rsidRPr="0026329E">
        <w:rPr>
          <w:szCs w:val="24"/>
        </w:rPr>
        <w:t xml:space="preserve">zastupano po </w:t>
      </w:r>
    </w:p>
    <w:p w:rsidRDefault="00B9481B" w:rsidP="000B72DA" w:rsidR="00A946F4" w:rsidRPr="0026329E">
      <w:pPr>
        <w:pStyle w:val="Bezproreda1"/>
        <w:rPr>
          <w:szCs w:val="24"/>
        </w:rPr>
      </w:pPr>
      <w:r w:rsidRPr="0026329E">
        <w:rPr>
          <w:szCs w:val="24"/>
        </w:rPr>
        <w:t>ŽDO u Slavonskom Brodu,</w:t>
      </w:r>
      <w:r w:rsidR="00A946F4" w:rsidRPr="0026329E">
        <w:rPr>
          <w:szCs w:val="24"/>
        </w:rPr>
        <w:tab/>
      </w:r>
      <w:r w:rsidR="00A946F4" w:rsidRPr="0026329E">
        <w:rPr>
          <w:szCs w:val="24"/>
        </w:rPr>
        <w:tab/>
      </w:r>
      <w:r w:rsidR="0028636A" w:rsidRPr="0026329E">
        <w:rPr>
          <w:szCs w:val="24"/>
        </w:rPr>
        <w:t xml:space="preserve">         </w:t>
      </w:r>
      <w:r w:rsidR="00A946F4" w:rsidRPr="0026329E">
        <w:rPr>
          <w:szCs w:val="24"/>
        </w:rPr>
        <w:t xml:space="preserve">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A946F4" w:rsidRPr="0026329E">
        <w:rPr>
          <w:szCs w:val="24"/>
        </w:rPr>
        <w:t xml:space="preserve">u iznosu od    </w:t>
      </w:r>
      <w:r w:rsidR="0028636A" w:rsidRPr="0026329E">
        <w:rPr>
          <w:szCs w:val="24"/>
        </w:rPr>
        <w:t xml:space="preserve">   </w:t>
      </w:r>
      <w:r w:rsidR="000B72DA" w:rsidRPr="0026329E">
        <w:rPr>
          <w:szCs w:val="24"/>
        </w:rPr>
        <w:t xml:space="preserve">16.250,00 </w:t>
      </w:r>
      <w:r w:rsidR="00A946F4" w:rsidRPr="0026329E">
        <w:rPr>
          <w:szCs w:val="24"/>
        </w:rPr>
        <w:t>Kn</w:t>
      </w:r>
    </w:p>
    <w:p w:rsidRDefault="00A946F4" w:rsidP="00855A99" w:rsidR="00A946F4" w:rsidRPr="0026329E">
      <w:pPr>
        <w:pStyle w:val="Bezproreda1"/>
        <w:rPr>
          <w:szCs w:val="24"/>
        </w:rPr>
      </w:pPr>
    </w:p>
    <w:p w:rsidRDefault="00A946F4" w:rsidP="000B72DA" w:rsidR="00262239" w:rsidRPr="0026329E">
      <w:pPr>
        <w:jc w:val="both"/>
      </w:pPr>
      <w:r w:rsidRPr="0026329E">
        <w:t xml:space="preserve">6. </w:t>
      </w:r>
      <w:r w:rsidR="000B72DA" w:rsidRPr="0026329E">
        <w:t>R</w:t>
      </w:r>
      <w:r w:rsidR="00262239" w:rsidRPr="0026329E">
        <w:t>EPUBLIKA HRVATSKA</w:t>
      </w:r>
    </w:p>
    <w:p w:rsidRDefault="00262239" w:rsidP="000B72DA" w:rsidR="00262239" w:rsidRPr="0026329E">
      <w:pPr>
        <w:jc w:val="both"/>
      </w:pPr>
      <w:r w:rsidRPr="0026329E">
        <w:t>MINISTARSTVO FINANCIJA</w:t>
      </w:r>
    </w:p>
    <w:p w:rsidRDefault="000B72DA" w:rsidP="000B72DA" w:rsidR="00262239" w:rsidRPr="0026329E">
      <w:pPr>
        <w:jc w:val="both"/>
      </w:pPr>
      <w:r w:rsidRPr="0026329E">
        <w:t xml:space="preserve">POREZNA UPRAVA, Zagreb, </w:t>
      </w:r>
    </w:p>
    <w:p w:rsidRDefault="000B72DA" w:rsidP="000B72DA" w:rsidR="00B9481B">
      <w:pPr>
        <w:jc w:val="both"/>
      </w:pPr>
      <w:r w:rsidRPr="0026329E">
        <w:t>Katančićeva 5/A, OIB 18683136487</w:t>
      </w:r>
      <w:r w:rsidR="00B9481B" w:rsidRPr="00B9481B">
        <w:t xml:space="preserve"> </w:t>
      </w:r>
    </w:p>
    <w:p w:rsidRDefault="00B9481B" w:rsidP="000B72DA" w:rsidR="00A946F4" w:rsidRPr="0026329E">
      <w:pPr>
        <w:jc w:val="both"/>
      </w:pPr>
      <w:r w:rsidRPr="00B9481B">
        <w:t>zastupano po ŽDO u Slavonskom Brodu,</w:t>
      </w:r>
      <w:r w:rsidR="00A946F4" w:rsidRPr="0026329E">
        <w:t xml:space="preserve">         </w:t>
      </w:r>
      <w:r w:rsidR="00262239" w:rsidRPr="0026329E">
        <w:tab/>
      </w:r>
      <w:r w:rsidR="00262239" w:rsidRPr="0026329E">
        <w:tab/>
      </w:r>
      <w:r w:rsidR="00A946F4" w:rsidRPr="0026329E">
        <w:t xml:space="preserve">u iznosu od    </w:t>
      </w:r>
      <w:r w:rsidR="000D4B4A" w:rsidRPr="0026329E">
        <w:t xml:space="preserve"> </w:t>
      </w:r>
      <w:r w:rsidR="000B72DA" w:rsidRPr="0026329E">
        <w:t xml:space="preserve">268.368,29 </w:t>
      </w:r>
      <w:r w:rsidR="00A946F4" w:rsidRPr="0026329E">
        <w:t>Kn</w:t>
      </w:r>
    </w:p>
    <w:p w:rsidRDefault="00A946F4" w:rsidP="00855A99" w:rsidR="00A946F4" w:rsidRPr="0026329E">
      <w:pPr>
        <w:pStyle w:val="Bezproreda1"/>
        <w:rPr>
          <w:szCs w:val="24"/>
        </w:rPr>
      </w:pPr>
    </w:p>
    <w:p w:rsidRDefault="00A946F4" w:rsidP="000B72DA" w:rsidR="000B72DA" w:rsidRPr="0026329E">
      <w:pPr>
        <w:pStyle w:val="Bezproreda1"/>
        <w:rPr>
          <w:szCs w:val="24"/>
        </w:rPr>
      </w:pPr>
      <w:r w:rsidRPr="0026329E">
        <w:rPr>
          <w:szCs w:val="24"/>
        </w:rPr>
        <w:t xml:space="preserve">7. </w:t>
      </w:r>
      <w:r w:rsidR="000B72DA" w:rsidRPr="0026329E">
        <w:rPr>
          <w:szCs w:val="24"/>
        </w:rPr>
        <w:t xml:space="preserve">ODVJETNICA ŽELJKA BRANDT </w:t>
      </w:r>
    </w:p>
    <w:p w:rsidRDefault="000B72DA" w:rsidP="000B72DA" w:rsidR="000B72DA" w:rsidRPr="0026329E">
      <w:pPr>
        <w:pStyle w:val="Bezproreda1"/>
        <w:rPr>
          <w:szCs w:val="24"/>
        </w:rPr>
      </w:pPr>
      <w:r w:rsidRPr="0026329E">
        <w:rPr>
          <w:szCs w:val="24"/>
        </w:rPr>
        <w:t>iz Slavonskog Broda, P.</w:t>
      </w:r>
      <w:r w:rsidR="000D4B4A" w:rsidRPr="0026329E">
        <w:rPr>
          <w:szCs w:val="24"/>
        </w:rPr>
        <w:t xml:space="preserve"> </w:t>
      </w:r>
      <w:r w:rsidRPr="0026329E">
        <w:rPr>
          <w:szCs w:val="24"/>
        </w:rPr>
        <w:t>Krešimira IV br.</w:t>
      </w:r>
      <w:r w:rsidR="000D4B4A" w:rsidRPr="0026329E">
        <w:rPr>
          <w:szCs w:val="24"/>
        </w:rPr>
        <w:t xml:space="preserve"> </w:t>
      </w:r>
      <w:r w:rsidRPr="0026329E">
        <w:rPr>
          <w:szCs w:val="24"/>
        </w:rPr>
        <w:t xml:space="preserve">9, </w:t>
      </w:r>
    </w:p>
    <w:p w:rsidRDefault="000B72DA" w:rsidP="000B72DA" w:rsidR="00A946F4" w:rsidRPr="0026329E">
      <w:pPr>
        <w:pStyle w:val="Bezproreda1"/>
        <w:rPr>
          <w:szCs w:val="24"/>
        </w:rPr>
      </w:pPr>
      <w:r w:rsidRPr="0026329E">
        <w:rPr>
          <w:szCs w:val="24"/>
        </w:rPr>
        <w:t>OIB:  98993387533</w:t>
      </w:r>
      <w:r w:rsidR="00A946F4" w:rsidRPr="0026329E">
        <w:rPr>
          <w:szCs w:val="24"/>
        </w:rPr>
        <w:tab/>
        <w:t xml:space="preserve">       </w:t>
      </w:r>
      <w:r w:rsidR="0028636A" w:rsidRPr="0026329E">
        <w:rPr>
          <w:szCs w:val="24"/>
        </w:rPr>
        <w:t xml:space="preserve">    </w:t>
      </w:r>
      <w:r w:rsidR="00A946F4" w:rsidRPr="0026329E">
        <w:rPr>
          <w:szCs w:val="24"/>
        </w:rPr>
        <w:t xml:space="preserve"> </w:t>
      </w:r>
      <w:r w:rsidRPr="0026329E">
        <w:rPr>
          <w:szCs w:val="24"/>
        </w:rPr>
        <w:tab/>
      </w:r>
      <w:r w:rsidRPr="0026329E">
        <w:rPr>
          <w:szCs w:val="24"/>
        </w:rPr>
        <w:tab/>
      </w:r>
      <w:r w:rsidRPr="0026329E">
        <w:rPr>
          <w:szCs w:val="24"/>
        </w:rPr>
        <w:tab/>
      </w:r>
      <w:r w:rsidRPr="0026329E">
        <w:rPr>
          <w:szCs w:val="24"/>
        </w:rPr>
        <w:tab/>
      </w:r>
      <w:r w:rsidR="00A946F4" w:rsidRPr="0026329E">
        <w:rPr>
          <w:szCs w:val="24"/>
        </w:rPr>
        <w:t xml:space="preserve">u iznosu od       </w:t>
      </w:r>
      <w:r w:rsidRPr="0026329E">
        <w:rPr>
          <w:szCs w:val="24"/>
        </w:rPr>
        <w:t>55.234,78 K</w:t>
      </w:r>
      <w:r w:rsidR="00A946F4" w:rsidRPr="0026329E">
        <w:rPr>
          <w:szCs w:val="24"/>
        </w:rPr>
        <w:t>n</w:t>
      </w:r>
    </w:p>
    <w:p w:rsidRDefault="007314A7" w:rsidP="00855A99" w:rsidR="007314A7" w:rsidRPr="0026329E">
      <w:pPr>
        <w:pStyle w:val="Bezproreda1"/>
        <w:rPr>
          <w:b/>
          <w:szCs w:val="24"/>
        </w:rPr>
      </w:pPr>
      <w:r w:rsidRPr="0026329E">
        <w:rPr>
          <w:szCs w:val="24"/>
        </w:rPr>
        <w:t xml:space="preserve">                                                                                                  </w:t>
      </w:r>
    </w:p>
    <w:p w:rsidRDefault="00AB18C1" w:rsidP="00A368D4" w:rsidR="00FF1D4E" w:rsidRPr="0026329E">
      <w:pPr>
        <w:jc w:val="both"/>
      </w:pPr>
      <w:r w:rsidRPr="0026329E">
        <w:t xml:space="preserve">                                      </w:t>
      </w:r>
    </w:p>
    <w:p w:rsidRDefault="00595CB9" w:rsidP="00A368D4" w:rsidR="009422FF" w:rsidRPr="0026329E">
      <w:pPr>
        <w:jc w:val="both"/>
        <w:rPr>
          <w:b/>
        </w:rPr>
      </w:pPr>
      <w:r w:rsidRPr="0026329E">
        <w:rPr>
          <w:b/>
        </w:rPr>
        <w:t>UKUPNO:</w:t>
      </w:r>
      <w:r w:rsidRPr="0026329E">
        <w:rPr>
          <w:b/>
        </w:rPr>
        <w:tab/>
      </w:r>
      <w:r w:rsidRPr="0026329E">
        <w:rPr>
          <w:b/>
        </w:rPr>
        <w:tab/>
      </w:r>
      <w:r w:rsidRPr="0026329E">
        <w:rPr>
          <w:b/>
        </w:rPr>
        <w:tab/>
      </w:r>
      <w:r w:rsidRPr="0026329E">
        <w:rPr>
          <w:b/>
        </w:rPr>
        <w:tab/>
      </w:r>
      <w:r w:rsidRPr="0026329E">
        <w:rPr>
          <w:b/>
        </w:rPr>
        <w:tab/>
        <w:t xml:space="preserve">       </w:t>
      </w:r>
      <w:r w:rsidR="00EF36E3" w:rsidRPr="0026329E">
        <w:rPr>
          <w:b/>
        </w:rPr>
        <w:t xml:space="preserve"> </w:t>
      </w:r>
      <w:r w:rsidR="0067239B" w:rsidRPr="0026329E">
        <w:rPr>
          <w:b/>
        </w:rPr>
        <w:t xml:space="preserve"> </w:t>
      </w:r>
      <w:r w:rsidR="00FB1C7C" w:rsidRPr="0026329E">
        <w:rPr>
          <w:b/>
        </w:rPr>
        <w:t xml:space="preserve">       </w:t>
      </w:r>
      <w:r w:rsidR="00271976" w:rsidRPr="0026329E">
        <w:rPr>
          <w:b/>
        </w:rPr>
        <w:t xml:space="preserve">  </w:t>
      </w:r>
      <w:r w:rsidR="00FB1C7C" w:rsidRPr="0026329E">
        <w:rPr>
          <w:b/>
        </w:rPr>
        <w:t xml:space="preserve"> </w:t>
      </w:r>
      <w:r w:rsidR="000D4B4A" w:rsidRPr="0026329E">
        <w:rPr>
          <w:b/>
        </w:rPr>
        <w:t xml:space="preserve"> </w:t>
      </w:r>
      <w:r w:rsidR="0057107F" w:rsidRPr="0026329E">
        <w:rPr>
          <w:b/>
        </w:rPr>
        <w:t xml:space="preserve"> </w:t>
      </w:r>
      <w:r w:rsidRPr="0026329E">
        <w:rPr>
          <w:b/>
        </w:rPr>
        <w:t xml:space="preserve">u iznosu od </w:t>
      </w:r>
      <w:r w:rsidR="000D4B4A" w:rsidRPr="0026329E">
        <w:rPr>
          <w:b/>
        </w:rPr>
        <w:t xml:space="preserve">   </w:t>
      </w:r>
      <w:r w:rsidR="000B72DA" w:rsidRPr="0026329E">
        <w:rPr>
          <w:b/>
          <w:bCs/>
        </w:rPr>
        <w:t xml:space="preserve">1.190.525,17 </w:t>
      </w:r>
      <w:r w:rsidR="0057107F" w:rsidRPr="0026329E">
        <w:rPr>
          <w:b/>
        </w:rPr>
        <w:t>Kn</w:t>
      </w:r>
    </w:p>
    <w:p w:rsidRDefault="00262239" w:rsidP="00A368D4" w:rsidR="00262239" w:rsidRPr="0026329E">
      <w:pPr>
        <w:jc w:val="both"/>
        <w:rPr>
          <w:b/>
        </w:rPr>
      </w:pPr>
    </w:p>
    <w:p w:rsidRDefault="00961C13" w:rsidP="00FA6A11" w:rsidR="00686DCE" w:rsidRPr="0026329E">
      <w:pPr>
        <w:jc w:val="both"/>
      </w:pPr>
      <w:r w:rsidRPr="0026329E">
        <w:t xml:space="preserve">   </w:t>
      </w:r>
    </w:p>
    <w:p w:rsidRDefault="006261B8" w:rsidP="004F1773" w:rsidR="006261B8" w:rsidRPr="0026329E">
      <w:pPr>
        <w:jc w:val="both"/>
      </w:pPr>
    </w:p>
    <w:p w:rsidRDefault="001D5104" w:rsidP="005C1325" w:rsidR="001D5104" w:rsidRPr="0026329E">
      <w:pPr>
        <w:ind w:hanging="720" w:left="720"/>
        <w:jc w:val="center"/>
      </w:pPr>
      <w:r w:rsidRPr="0026329E">
        <w:t>Obrazloženje</w:t>
      </w:r>
    </w:p>
    <w:p w:rsidRDefault="001D5104" w:rsidP="004F1773" w:rsidR="001D5104" w:rsidRPr="0026329E">
      <w:pPr>
        <w:jc w:val="both"/>
        <w:rPr>
          <w:b/>
        </w:rPr>
      </w:pPr>
    </w:p>
    <w:p w:rsidRDefault="00FA6A11" w:rsidP="00FA6A11" w:rsidR="00FA6A11">
      <w:pPr>
        <w:jc w:val="both"/>
      </w:pPr>
      <w:r w:rsidRPr="0026329E">
        <w:t xml:space="preserve"> </w:t>
      </w:r>
      <w:r w:rsidRPr="0026329E">
        <w:tab/>
        <w:t xml:space="preserve"> </w:t>
      </w:r>
      <w:r w:rsidRPr="0026329E">
        <w:tab/>
        <w:t>Rješenjem poslovni broj 7/St-</w:t>
      </w:r>
      <w:r w:rsidR="000B72DA" w:rsidRPr="0026329E">
        <w:t>892</w:t>
      </w:r>
      <w:r w:rsidRPr="0026329E">
        <w:t>/201</w:t>
      </w:r>
      <w:r w:rsidR="00B07D34" w:rsidRPr="0026329E">
        <w:t>6</w:t>
      </w:r>
      <w:r w:rsidRPr="0026329E">
        <w:t xml:space="preserve">- od </w:t>
      </w:r>
      <w:r w:rsidR="0028636A" w:rsidRPr="0026329E">
        <w:t>08. rujna</w:t>
      </w:r>
      <w:r w:rsidRPr="0026329E">
        <w:t xml:space="preserve"> 201</w:t>
      </w:r>
      <w:r w:rsidR="00B07D34" w:rsidRPr="0026329E">
        <w:t>6</w:t>
      </w:r>
      <w:r w:rsidRPr="0026329E">
        <w:t xml:space="preserve">. godine otvoren je stečajni postupak nad stečajnim dužnikom </w:t>
      </w:r>
      <w:r w:rsidR="000D4B4A" w:rsidRPr="0026329E">
        <w:t>BROD NA SAVI  kreditna unija u stečaju, Slavonski Brod, Ivana pl. Zajca 21,  OIB: 43254613447</w:t>
      </w:r>
      <w:r w:rsidRPr="0026329E">
        <w:t>.</w:t>
      </w:r>
    </w:p>
    <w:p w:rsidRDefault="00B9481B" w:rsidP="00FA6A11" w:rsidR="00B9481B">
      <w:pPr>
        <w:jc w:val="both"/>
      </w:pPr>
    </w:p>
    <w:p w:rsidRDefault="00B9481B" w:rsidP="00B9481B" w:rsidR="00B9481B" w:rsidRPr="00B9481B">
      <w:pPr>
        <w:jc w:val="right"/>
        <w:rPr>
          <w:b/>
        </w:rPr>
      </w:pPr>
      <w:r w:rsidRPr="00B9481B">
        <w:rPr>
          <w:b/>
        </w:rPr>
        <w:lastRenderedPageBreak/>
        <w:t>Broj: 7/St-892/2016-24</w:t>
      </w:r>
    </w:p>
    <w:p w:rsidRDefault="00B9481B" w:rsidP="00FA6A11" w:rsidR="00B9481B">
      <w:pPr>
        <w:jc w:val="both"/>
      </w:pPr>
    </w:p>
    <w:p w:rsidRDefault="00B9481B" w:rsidP="00FA6A11" w:rsidR="00B9481B" w:rsidRPr="0026329E">
      <w:pPr>
        <w:jc w:val="both"/>
      </w:pPr>
    </w:p>
    <w:p w:rsidRDefault="006261B8" w:rsidP="0057107F" w:rsidR="00262239" w:rsidRPr="0026329E">
      <w:pPr>
        <w:jc w:val="both"/>
      </w:pPr>
      <w:r w:rsidRPr="0026329E">
        <w:tab/>
      </w:r>
      <w:r w:rsidRPr="0026329E">
        <w:tab/>
      </w:r>
      <w:r w:rsidR="001D5104" w:rsidRPr="0026329E">
        <w:t xml:space="preserve">Na ispitnom ročištu </w:t>
      </w:r>
      <w:r w:rsidRPr="0026329E">
        <w:t>održanom dana</w:t>
      </w:r>
      <w:r w:rsidR="00515EE8" w:rsidRPr="0026329E">
        <w:t xml:space="preserve"> </w:t>
      </w:r>
      <w:r w:rsidR="000D4B4A" w:rsidRPr="0026329E">
        <w:t>15. prosinca</w:t>
      </w:r>
      <w:r w:rsidR="00515EE8" w:rsidRPr="0026329E">
        <w:t xml:space="preserve"> 201</w:t>
      </w:r>
      <w:r w:rsidR="001C6D7E" w:rsidRPr="0026329E">
        <w:t>6</w:t>
      </w:r>
      <w:r w:rsidR="00515EE8" w:rsidRPr="0026329E">
        <w:t>.</w:t>
      </w:r>
      <w:r w:rsidR="001D5104" w:rsidRPr="0026329E">
        <w:t xml:space="preserve"> godine ispitane su sve</w:t>
      </w:r>
      <w:r w:rsidR="00FF3A6E" w:rsidRPr="0026329E">
        <w:t xml:space="preserve"> prijavljene</w:t>
      </w:r>
      <w:r w:rsidR="001D5104" w:rsidRPr="0026329E">
        <w:t xml:space="preserve"> tražbine</w:t>
      </w:r>
      <w:r w:rsidR="00C77087" w:rsidRPr="0026329E">
        <w:t xml:space="preserve"> stečajnih vjerovnika</w:t>
      </w:r>
      <w:r w:rsidR="00FF3A6E" w:rsidRPr="0026329E">
        <w:t xml:space="preserve"> prema svojim iznosima i </w:t>
      </w:r>
      <w:r w:rsidR="00231D19" w:rsidRPr="0026329E">
        <w:t>isplatnim redovima</w:t>
      </w:r>
      <w:r w:rsidR="00FF3A6E" w:rsidRPr="0026329E">
        <w:t xml:space="preserve"> te je sukladno</w:t>
      </w:r>
      <w:r w:rsidR="00A41421" w:rsidRPr="0026329E">
        <w:t xml:space="preserve"> odredbi čl. 264. </w:t>
      </w:r>
      <w:r w:rsidR="00A944CC" w:rsidRPr="0026329E">
        <w:t>Stečajnog zakona (NN 71/15</w:t>
      </w:r>
      <w:r w:rsidR="00590791" w:rsidRPr="0026329E">
        <w:t>, dalje: SZ</w:t>
      </w:r>
      <w:r w:rsidR="00A944CC" w:rsidRPr="0026329E">
        <w:t>)</w:t>
      </w:r>
      <w:r w:rsidR="00FF3A6E" w:rsidRPr="0026329E">
        <w:t xml:space="preserve"> sud sastavio</w:t>
      </w:r>
      <w:r w:rsidR="00A41421" w:rsidRPr="0026329E">
        <w:t xml:space="preserve"> tablic</w:t>
      </w:r>
      <w:r w:rsidR="00FF3A6E" w:rsidRPr="0026329E">
        <w:t>u</w:t>
      </w:r>
      <w:r w:rsidR="00A41421" w:rsidRPr="0026329E">
        <w:t xml:space="preserve"> ispitanih tražbina</w:t>
      </w:r>
      <w:r w:rsidR="00FF3A6E" w:rsidRPr="0026329E">
        <w:t>.</w:t>
      </w:r>
      <w:r w:rsidR="00A41421" w:rsidRPr="0026329E">
        <w:t xml:space="preserve"> </w:t>
      </w:r>
      <w:r w:rsidR="00DE358B" w:rsidRPr="0026329E">
        <w:t xml:space="preserve"> </w:t>
      </w:r>
    </w:p>
    <w:p w:rsidRDefault="00590791" w:rsidP="0057107F" w:rsidR="00590791" w:rsidRPr="0026329E">
      <w:pPr>
        <w:jc w:val="both"/>
      </w:pPr>
      <w:r w:rsidRPr="0026329E">
        <w:t xml:space="preserve"> </w:t>
      </w:r>
      <w:r w:rsidRPr="0026329E">
        <w:tab/>
        <w:t xml:space="preserve"> </w:t>
      </w:r>
      <w:r w:rsidRPr="0026329E"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 w:rsidRPr="0026329E">
        <w:t>,</w:t>
      </w:r>
      <w:r w:rsidRPr="0026329E">
        <w:t xml:space="preserve"> pa je nastupila zakonska presumpcija da se tražbine smatraju utvrđenim. </w:t>
      </w:r>
    </w:p>
    <w:p w:rsidRDefault="00262239" w:rsidP="0057107F" w:rsidR="00262239" w:rsidRPr="0026329E">
      <w:pPr>
        <w:jc w:val="both"/>
      </w:pPr>
    </w:p>
    <w:p w:rsidRDefault="00590791" w:rsidP="000D4B4A" w:rsidR="001D5104" w:rsidRPr="0026329E">
      <w:pPr>
        <w:jc w:val="both"/>
      </w:pPr>
      <w:r w:rsidRPr="0026329E">
        <w:t xml:space="preserve"> </w:t>
      </w:r>
      <w:r w:rsidRPr="0026329E">
        <w:tab/>
        <w:t xml:space="preserve"> </w:t>
      </w:r>
      <w:r w:rsidRPr="0026329E">
        <w:tab/>
        <w:t xml:space="preserve"> </w:t>
      </w:r>
    </w:p>
    <w:p w:rsidRDefault="001D5104" w:rsidP="001D5104" w:rsidR="001D5104" w:rsidRPr="0026329E">
      <w:pPr>
        <w:jc w:val="both"/>
      </w:pPr>
      <w:r w:rsidRPr="0026329E">
        <w:tab/>
        <w:t xml:space="preserve">   </w:t>
      </w:r>
      <w:r w:rsidR="00A34AB3" w:rsidRPr="0026329E">
        <w:t xml:space="preserve">          U Slavonskom Brodu, </w:t>
      </w:r>
      <w:r w:rsidR="000B72DA" w:rsidRPr="0026329E">
        <w:t>16. prosinca</w:t>
      </w:r>
      <w:r w:rsidR="00A34AB3" w:rsidRPr="0026329E">
        <w:t xml:space="preserve"> 201</w:t>
      </w:r>
      <w:r w:rsidR="005B523C" w:rsidRPr="0026329E">
        <w:t>6</w:t>
      </w:r>
      <w:r w:rsidRPr="0026329E">
        <w:t>. godine</w:t>
      </w:r>
      <w:r w:rsidR="00CF4B5F" w:rsidRPr="0026329E">
        <w:t>.</w:t>
      </w:r>
    </w:p>
    <w:p w:rsidRDefault="00262239" w:rsidP="001D5104" w:rsidR="00262239" w:rsidRPr="0026329E">
      <w:pPr>
        <w:jc w:val="both"/>
      </w:pPr>
    </w:p>
    <w:p w:rsidRDefault="00CD56B6" w:rsidP="001D5104" w:rsidR="00CD56B6" w:rsidRPr="0026329E">
      <w:pPr>
        <w:jc w:val="both"/>
      </w:pPr>
    </w:p>
    <w:p w:rsidRDefault="0056431C" w:rsidP="001D5104" w:rsidR="001D5104" w:rsidRPr="0026329E">
      <w:pPr>
        <w:jc w:val="both"/>
      </w:pPr>
      <w:r w:rsidRPr="0026329E">
        <w:tab/>
      </w:r>
      <w:r w:rsidRPr="0026329E">
        <w:tab/>
      </w:r>
      <w:r w:rsidRPr="0026329E">
        <w:tab/>
      </w:r>
      <w:r w:rsidRPr="0026329E">
        <w:tab/>
      </w:r>
      <w:r w:rsidRPr="0026329E">
        <w:tab/>
      </w:r>
      <w:r w:rsidRPr="0026329E">
        <w:tab/>
      </w:r>
      <w:r w:rsidRPr="0026329E">
        <w:tab/>
        <w:t xml:space="preserve">          </w:t>
      </w:r>
      <w:r w:rsidR="00AC523A" w:rsidRPr="0026329E">
        <w:t xml:space="preserve"> </w:t>
      </w:r>
      <w:r w:rsidR="001D5104" w:rsidRPr="0026329E">
        <w:t>Stečajna sutkinja:</w:t>
      </w:r>
    </w:p>
    <w:p w:rsidRDefault="001D5104" w:rsidP="000D4B4A" w:rsidR="00C11821" w:rsidRPr="0026329E">
      <w:pPr>
        <w:jc w:val="both"/>
      </w:pPr>
      <w:r w:rsidRPr="0026329E">
        <w:tab/>
      </w:r>
      <w:r w:rsidRPr="0026329E">
        <w:tab/>
      </w:r>
      <w:r w:rsidRPr="0026329E">
        <w:tab/>
      </w:r>
      <w:r w:rsidRPr="0026329E">
        <w:tab/>
        <w:t xml:space="preserve">                      </w:t>
      </w:r>
      <w:r w:rsidR="0056431C" w:rsidRPr="0026329E">
        <w:t xml:space="preserve">                       </w:t>
      </w:r>
      <w:r w:rsidR="00262239" w:rsidRPr="0026329E">
        <w:t xml:space="preserve">   </w:t>
      </w:r>
      <w:r w:rsidR="0056431C" w:rsidRPr="0026329E">
        <w:t xml:space="preserve">  </w:t>
      </w:r>
      <w:r w:rsidRPr="0026329E">
        <w:t>Mirna Vujčić</w:t>
      </w:r>
    </w:p>
    <w:p w:rsidRDefault="00E65647" w:rsidP="001D5104" w:rsidR="001D5104" w:rsidRPr="0026329E">
      <w:pPr>
        <w:jc w:val="both"/>
      </w:pPr>
      <w:r w:rsidRPr="0026329E">
        <w:t xml:space="preserve">                                                </w:t>
      </w:r>
      <w:r w:rsidR="0028636A" w:rsidRPr="0026329E">
        <w:t xml:space="preserve">                              </w:t>
      </w:r>
    </w:p>
    <w:p w:rsidRDefault="00262239" w:rsidP="001D5104" w:rsidR="00262239" w:rsidRPr="0026329E">
      <w:pPr>
        <w:jc w:val="both"/>
      </w:pPr>
    </w:p>
    <w:p w:rsidRDefault="00262239" w:rsidP="001D5104" w:rsidR="00262239" w:rsidRPr="0026329E">
      <w:pPr>
        <w:jc w:val="both"/>
      </w:pPr>
    </w:p>
    <w:p w:rsidRDefault="001D5104" w:rsidP="001D5104" w:rsidR="001D5104" w:rsidRPr="0026329E">
      <w:pPr>
        <w:jc w:val="both"/>
      </w:pPr>
    </w:p>
    <w:p w:rsidRDefault="001D5104" w:rsidP="001D5104" w:rsidR="001D5104" w:rsidRPr="0026329E">
      <w:pPr>
        <w:jc w:val="both"/>
        <w:rPr>
          <w:b/>
          <w:sz w:val="18"/>
          <w:szCs w:val="18"/>
        </w:rPr>
      </w:pPr>
      <w:r w:rsidRPr="0026329E">
        <w:rPr>
          <w:b/>
          <w:sz w:val="18"/>
          <w:szCs w:val="18"/>
        </w:rPr>
        <w:t>POUKA O PRAVNOM LIJEKU:</w:t>
      </w:r>
    </w:p>
    <w:p w:rsidRDefault="001D5104" w:rsidP="001D5104" w:rsidR="0026329E">
      <w:pPr>
        <w:rPr>
          <w:sz w:val="18"/>
          <w:szCs w:val="18"/>
        </w:rPr>
      </w:pPr>
      <w:r w:rsidRPr="0026329E">
        <w:rPr>
          <w:sz w:val="18"/>
          <w:szCs w:val="18"/>
        </w:rPr>
        <w:t xml:space="preserve">Protiv ovog rješenja </w:t>
      </w:r>
      <w:r w:rsidR="003A484A" w:rsidRPr="0026329E">
        <w:rPr>
          <w:sz w:val="18"/>
          <w:szCs w:val="18"/>
        </w:rPr>
        <w:t xml:space="preserve"> pravo na </w:t>
      </w:r>
      <w:r w:rsidRPr="0026329E">
        <w:rPr>
          <w:sz w:val="18"/>
          <w:szCs w:val="18"/>
        </w:rPr>
        <w:t>žalbu</w:t>
      </w:r>
      <w:r w:rsidR="003A484A" w:rsidRPr="0026329E">
        <w:rPr>
          <w:sz w:val="18"/>
          <w:szCs w:val="18"/>
        </w:rPr>
        <w:t xml:space="preserve"> ima svaki vjerovnik </w:t>
      </w:r>
      <w:r w:rsidRPr="0026329E">
        <w:rPr>
          <w:sz w:val="18"/>
          <w:szCs w:val="18"/>
        </w:rPr>
        <w:t xml:space="preserve">u dijelu koji se </w:t>
      </w:r>
    </w:p>
    <w:p w:rsidRDefault="001D5104" w:rsidP="00AB54B9" w:rsidR="0026329E">
      <w:pPr>
        <w:rPr>
          <w:sz w:val="18"/>
          <w:szCs w:val="18"/>
        </w:rPr>
      </w:pPr>
      <w:r w:rsidRPr="0026329E">
        <w:rPr>
          <w:sz w:val="18"/>
          <w:szCs w:val="18"/>
        </w:rPr>
        <w:t>tiče njegove prijavljene tražbine</w:t>
      </w:r>
      <w:r w:rsidR="003A484A" w:rsidRPr="0026329E">
        <w:rPr>
          <w:sz w:val="18"/>
          <w:szCs w:val="18"/>
        </w:rPr>
        <w:t>, odnosno tražbine koju je osporio</w:t>
      </w:r>
      <w:r w:rsidRPr="0026329E">
        <w:rPr>
          <w:sz w:val="18"/>
          <w:szCs w:val="18"/>
        </w:rPr>
        <w:t xml:space="preserve"> i stečajni </w:t>
      </w:r>
    </w:p>
    <w:p w:rsidRDefault="001D5104" w:rsidP="00AB54B9" w:rsidR="0026329E">
      <w:pPr>
        <w:rPr>
          <w:sz w:val="18"/>
          <w:szCs w:val="18"/>
        </w:rPr>
      </w:pPr>
      <w:r w:rsidRPr="0026329E">
        <w:rPr>
          <w:sz w:val="18"/>
          <w:szCs w:val="18"/>
        </w:rPr>
        <w:t>upravitelj.</w:t>
      </w:r>
      <w:r w:rsidR="00CE440E" w:rsidRPr="0026329E">
        <w:rPr>
          <w:sz w:val="18"/>
          <w:szCs w:val="18"/>
        </w:rPr>
        <w:t xml:space="preserve"> </w:t>
      </w:r>
      <w:r w:rsidRPr="0026329E">
        <w:rPr>
          <w:sz w:val="18"/>
          <w:szCs w:val="18"/>
        </w:rPr>
        <w:t xml:space="preserve">Žalba se podnosi Viskom trgovačkom sudu Republike Hrvatske </w:t>
      </w:r>
    </w:p>
    <w:p w:rsidRDefault="001D5104" w:rsidP="00AB54B9" w:rsidR="0026329E">
      <w:pPr>
        <w:rPr>
          <w:sz w:val="18"/>
          <w:szCs w:val="18"/>
        </w:rPr>
      </w:pPr>
      <w:r w:rsidRPr="0026329E">
        <w:rPr>
          <w:sz w:val="18"/>
          <w:szCs w:val="18"/>
        </w:rPr>
        <w:t xml:space="preserve">putem ovoga suda </w:t>
      </w:r>
      <w:r w:rsidR="00AB54B9" w:rsidRPr="0026329E">
        <w:rPr>
          <w:sz w:val="18"/>
          <w:szCs w:val="18"/>
        </w:rPr>
        <w:t xml:space="preserve">u roku od osam dana od isteka osmog dana od dana objave </w:t>
      </w:r>
    </w:p>
    <w:p w:rsidRDefault="00AB54B9" w:rsidP="00AB54B9" w:rsidR="001D5104" w:rsidRPr="0026329E">
      <w:pPr>
        <w:rPr>
          <w:sz w:val="18"/>
          <w:szCs w:val="18"/>
        </w:rPr>
      </w:pPr>
      <w:r w:rsidRPr="0026329E">
        <w:rPr>
          <w:sz w:val="18"/>
          <w:szCs w:val="18"/>
        </w:rPr>
        <w:t>rješenja na mrežnoj stranici e-Oglasna ploča sudova</w:t>
      </w:r>
      <w:r w:rsidR="00F26EBD" w:rsidRPr="0026329E">
        <w:rPr>
          <w:sz w:val="18"/>
          <w:szCs w:val="18"/>
        </w:rPr>
        <w:t>, u tri primjerka.</w:t>
      </w:r>
    </w:p>
    <w:p w:rsidRDefault="001D5104" w:rsidP="001D5104" w:rsidR="001D5104" w:rsidRPr="0026329E">
      <w:r w:rsidRPr="0026329E">
        <w:t xml:space="preserve">  </w:t>
      </w:r>
    </w:p>
    <w:p w:rsidRDefault="001D5104" w:rsidP="001D5104" w:rsidR="001D5104" w:rsidRPr="0026329E"/>
    <w:p w:rsidRDefault="004B4134" w:rsidP="001D5104" w:rsidR="004B4134" w:rsidRPr="0026329E"/>
    <w:p w:rsidRDefault="00262239" w:rsidP="001D5104" w:rsidR="00262239" w:rsidRPr="0026329E"/>
    <w:p w:rsidRDefault="004B4134" w:rsidP="001D5104" w:rsidR="00CD56B6" w:rsidRPr="0026329E">
      <w:r w:rsidRPr="0026329E">
        <w:t>DNA:</w:t>
      </w:r>
    </w:p>
    <w:p w:rsidRDefault="00AB54B9" w:rsidP="001D5104" w:rsidR="005B523C" w:rsidRPr="0026329E">
      <w:r w:rsidRPr="0026329E">
        <w:t>-</w:t>
      </w:r>
      <w:r w:rsidR="005B523C" w:rsidRPr="0026329E">
        <w:t>Objaviti na mrežnoj stranici e-Oglasna ploča sudova</w:t>
      </w:r>
    </w:p>
    <w:sectPr w:rsidSect="00203A23" w:rsidR="005B523C" w:rsidRPr="002632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1F3" w:rsidR="003F71F3">
      <w:r>
        <w:separator/>
      </w:r>
    </w:p>
  </w:endnote>
  <w:endnote w:id="0" w:type="continuationSeparator">
    <w:p w:rsidRDefault="003F71F3" w:rsidR="003F7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R="00F66FE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R="00F66F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R="00F66F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1F3" w:rsidR="003F71F3">
      <w:r>
        <w:separator/>
      </w:r>
    </w:p>
  </w:footnote>
  <w:footnote w:id="0" w:type="continuationSeparator">
    <w:p w:rsidRDefault="003F71F3" w:rsidR="003F7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27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R="00F66F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23F21"/>
    <w:rsid w:val="00046955"/>
    <w:rsid w:val="000600E4"/>
    <w:rsid w:val="00061F36"/>
    <w:rsid w:val="000624D0"/>
    <w:rsid w:val="0006366B"/>
    <w:rsid w:val="00067870"/>
    <w:rsid w:val="0009249A"/>
    <w:rsid w:val="000A2F0D"/>
    <w:rsid w:val="000B72DA"/>
    <w:rsid w:val="000D4B4A"/>
    <w:rsid w:val="000F0FCD"/>
    <w:rsid w:val="001112F6"/>
    <w:rsid w:val="001219BB"/>
    <w:rsid w:val="001373D4"/>
    <w:rsid w:val="00154274"/>
    <w:rsid w:val="00155CEB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62239"/>
    <w:rsid w:val="0026329E"/>
    <w:rsid w:val="00271976"/>
    <w:rsid w:val="00284AE6"/>
    <w:rsid w:val="0028636A"/>
    <w:rsid w:val="002A1F76"/>
    <w:rsid w:val="002B0525"/>
    <w:rsid w:val="002B3E5E"/>
    <w:rsid w:val="002E0AD2"/>
    <w:rsid w:val="002E1104"/>
    <w:rsid w:val="002E79FB"/>
    <w:rsid w:val="002F42C3"/>
    <w:rsid w:val="00302972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3F71F3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18C1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85A31"/>
    <w:rsid w:val="00590791"/>
    <w:rsid w:val="00595292"/>
    <w:rsid w:val="00595CB9"/>
    <w:rsid w:val="005B0BF4"/>
    <w:rsid w:val="005B523C"/>
    <w:rsid w:val="005C0665"/>
    <w:rsid w:val="005C1325"/>
    <w:rsid w:val="005C17D4"/>
    <w:rsid w:val="005C2234"/>
    <w:rsid w:val="005D0D79"/>
    <w:rsid w:val="005D225E"/>
    <w:rsid w:val="005D4FB4"/>
    <w:rsid w:val="005E4D9F"/>
    <w:rsid w:val="005F58B7"/>
    <w:rsid w:val="005F64BB"/>
    <w:rsid w:val="00613263"/>
    <w:rsid w:val="00617119"/>
    <w:rsid w:val="006249E3"/>
    <w:rsid w:val="006261B8"/>
    <w:rsid w:val="006622AE"/>
    <w:rsid w:val="0067239B"/>
    <w:rsid w:val="00681510"/>
    <w:rsid w:val="00686393"/>
    <w:rsid w:val="006863C3"/>
    <w:rsid w:val="00686DCE"/>
    <w:rsid w:val="006933FF"/>
    <w:rsid w:val="0069341B"/>
    <w:rsid w:val="006A23CB"/>
    <w:rsid w:val="006C033E"/>
    <w:rsid w:val="006C231C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870C2"/>
    <w:rsid w:val="0089347E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44F6B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6F4"/>
    <w:rsid w:val="00A94F79"/>
    <w:rsid w:val="00AB18C1"/>
    <w:rsid w:val="00AB54B9"/>
    <w:rsid w:val="00AC0A8C"/>
    <w:rsid w:val="00AC523A"/>
    <w:rsid w:val="00AD0D14"/>
    <w:rsid w:val="00AE5D5E"/>
    <w:rsid w:val="00AF2245"/>
    <w:rsid w:val="00B04E6A"/>
    <w:rsid w:val="00B07D34"/>
    <w:rsid w:val="00B115FD"/>
    <w:rsid w:val="00B14292"/>
    <w:rsid w:val="00B34AC0"/>
    <w:rsid w:val="00B700A8"/>
    <w:rsid w:val="00B86E6E"/>
    <w:rsid w:val="00B92C83"/>
    <w:rsid w:val="00B9481B"/>
    <w:rsid w:val="00B97B92"/>
    <w:rsid w:val="00BA3561"/>
    <w:rsid w:val="00BB7793"/>
    <w:rsid w:val="00BD19CB"/>
    <w:rsid w:val="00C05676"/>
    <w:rsid w:val="00C0685D"/>
    <w:rsid w:val="00C0790C"/>
    <w:rsid w:val="00C11821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35EF5"/>
    <w:rsid w:val="00D44CF7"/>
    <w:rsid w:val="00D45417"/>
    <w:rsid w:val="00D52819"/>
    <w:rsid w:val="00D62348"/>
    <w:rsid w:val="00D67AD8"/>
    <w:rsid w:val="00D717F8"/>
    <w:rsid w:val="00D74C16"/>
    <w:rsid w:val="00D82CF5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B5B52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66FE4"/>
    <w:rsid w:val="00F93908"/>
    <w:rsid w:val="00F96CE1"/>
    <w:rsid w:val="00F97EBE"/>
    <w:rsid w:val="00FA47AA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2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2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2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2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2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2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2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2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NA SAVI kreditna unija "u likvidaciji" zastupanog po punomoćniku Branka Tiljak; Mijo Dragovan; Ivo Mijoč</izvorni_sadrzaj>
    <derivirana_varijabla naziv="DomainObject.Predmet.ProtustrankaFormated_1">  BROD NA SAVI kreditna unija "u likvidaciji" zastupanog po punomoćniku Branka Tiljak; Mijo Dragovan; Ivo Mijoč</derivirana_varijabla>
  </DomainObject.Predmet.ProtustrankaFormated>
  <DomainObject.Predmet.ProtustrankaFormatedOIB>
    <izvorni_sadrzaj>  BROD NA SAVI kreditna unija "u likvidaciji", OIB 43254613447 zastupanog po punomoćniku Branka Tiljak; Mijo Dragovan; Ivo Mijoč</izvorni_sadrzaj>
    <derivirana_varijabla naziv="DomainObject.Predmet.ProtustrankaFormatedOIB_1">  BROD NA SAVI kreditna unija "u likvidaciji", OIB 43254613447 zastupanog po punomoćniku Branka Tiljak; Mijo Dragovan; Ivo Mijoč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Dragovan; Ivo Mijoč</izvorni_sadrzaj>
    <derivirana_varijabla naziv="DomainObject.Predmet.ProtustrankaFormatedWithAdress_1"> BROD NA SAVI kreditna unija "u likvidaciji", Ivana pl. Zajca 21, 35000 Slavonski Brod zastupanog po punomoćniku Branka Tiljak; Mijo Dragovan; Ivo Mijoč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Dragovan; Ivo Mijoč</izvorni_sadrzaj>
    <derivirana_varijabla naziv="DomainObject.Predmet.ProtustrankaFormatedWithAdressOIB_1"> BROD NA SAVI kreditna unija "u likvidaciji", OIB 43254613447, Ivana pl. Zajca 21, 35000 Slavonski Brod zastupanog po punomoćniku Branka Tiljak; Mijo Dragovan; Ivo Mijoč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Brandt; Tihomir Kovačić</izvorni_sadrzaj>
    <derivirana_varijabla naziv="DomainObject.Predmet.StrankaFormated_1">  ŠTIVICA društvo s ograničenom odgovornošću za poljoprivrednu proizvodnju i usluge zastupanog po punomoćniku Ivana Pavković; Željka Brandt; Tihomir Kovačić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Brandt; Tihomir Kovačić</izvorni_sadrzaj>
    <derivirana_varijabla naziv="DomainObject.Predmet.StrankaFormatedOIB_1">  ŠTIVICA društvo s ograničenom odgovornošću za poljoprivrednu proizvodnju i usluge, OIB 49383691561 zastupanog po punomoćniku Ivana Pavković; Željka Brandt; Tihomir Kovačić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Brandt; Tihomir Kovačić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Brandt; Tihomir Kovačić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Brandt; Tihomir Kovačić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Brandt; Tihomir Kovačić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Brandt; Tihomir Kovačić</item>
    </izvorni_sadrzaj>
    <derivirana_varijabla naziv="DomainObject.Predmet.StrankaListFormated_1">
      <item>ŠTIVICA društvo s ograničenom odgovornošću za poljoprivrednu proizvodnju i usluge zastupanog po punomoćniku Ivana Pavković; Željka Brandt; Tihomir Kovačić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Brandt; Tihomir Kovačić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Brandt; Tihomir Kovačić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Brandt; Tihomir Kovačić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Brandt; Tihomir Kovačić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Brandt; Tihomir Kovačić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Brandt; Tihomir Kovačić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Dragovan; Ivo Mijoč</item>
    </izvorni_sadrzaj>
    <derivirana_varijabla naziv="DomainObject.Predmet.ProtuStrankaListFormated_1">
      <item>BROD NA SAVI kreditna unija "u likvidaciji" zastupanog po punomoćniku Branka Tiljak; Mijo Dragovan; Ivo Mijoč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Dragovan; Ivo Mijoč</item>
    </izvorni_sadrzaj>
    <derivirana_varijabla naziv="DomainObject.Predmet.ProtuStrankaListFormatedOIB_1">
      <item>BROD NA SAVI kreditna unija "u likvidaciji", OIB 43254613447 zastupanog po punomoćniku Branka Tiljak; Mijo Dragovan; Ivo Mijoč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Dragovan; Ivo Mijoč</item>
    </izvorni_sadrzaj>
    <derivirana_varijabla naziv="DomainObject.Predmet.ProtuStrankaListFormatedWithAdress_1">
      <item>BROD NA SAVI kreditna unija "u likvidaciji", Ivana pl. Zajca 21, 35000 Slavonski Brod zastupanog po punomoćniku Branka Tiljak; Mijo Dragovan; Ivo Mijoč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Dragovan; Ivo Mijoč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Dragovan; Ivo Mijoč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izvorni_sadrzaj>
    <derivirana_varijabla naziv="DomainObject.Predmet.OstaliListFormated_1"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derivirana_varijabla>
  </DomainObject.Predmet.OstaliListFormated>
  <DomainObject.Predmet.OstaliListFormatedOIB>
    <izvorni_sadrzaj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izvorni_sadrzaj>
    <derivirana_varijabla naziv="DomainObject.Predmet.OstaliListFormatedOIB_1"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derivirana_varijabla>
  </DomainObject.Predmet.OstaliListFormatedOIB>
  <DomainObject.Predmet.OstaliListFormatedWithAdress>
    <izvorni_sadrzaj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izvorni_sadrzaj>
    <derivirana_varijabla naziv="DomainObject.Predmet.OstaliListFormatedWithAdress_1"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derivirana_varijabla>
  </DomainObject.Predmet.OstaliListFormatedWithAdress>
  <DomainObject.Predmet.OstaliListFormatedWithAdressOIB>
    <izvorni_sadrzaj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izvorni_sadrzaj>
    <derivirana_varijabla naziv="DomainObject.Predmet.OstaliListFormatedWithAdressOIB_1"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OstaliListNazivFormated_1"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3F742-1962-415F-90DE-29BDDB85D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520</properties:Words>
  <properties:Characters>2803</properties:Characters>
  <properties:Lines>123</properties:Lines>
  <properties:Paragraphs>61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2016-11-29T13:13:00Z</cp:lastPrinted>
  <dcterms:modified xmlns:xsi="http://www.w3.org/2001/XMLSchema-instance" xsi:type="dcterms:W3CDTF">2016-12-16T11:32:00Z</dcterms:modified>
  <cp:revision>27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