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9544" w14:paraId="4009544" w:rsidRDefault="00320876" w:rsidP="00320876" w:rsidR="0032087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876" w:rsidP="00320876" w:rsidR="0032087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20876" w:rsidP="00320876" w:rsidR="0032087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20876" w:rsidP="00320876" w:rsidR="0032087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20876" w:rsidP="00320876" w:rsidR="0032087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20876" w:rsidP="00320876" w:rsidR="0032087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20876" w:rsidP="00320876" w:rsidR="00320876" w:rsidRPr="005D578C">
      <w:pPr>
        <w:jc w:val="center"/>
        <w:rPr>
          <w:rFonts w:cs="Times New Roman" w:eastAsia="Times New Roman"/>
          <w:szCs w:val="24"/>
        </w:rPr>
      </w:pPr>
    </w:p>
    <w:p w:rsidRDefault="00320876" w:rsidP="00320876" w:rsidR="003208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20876" w:rsidP="00320876" w:rsidR="00320876" w:rsidRPr="005D578C">
      <w:pPr>
        <w:rPr>
          <w:rFonts w:cs="Times New Roman" w:eastAsia="Times New Roman"/>
          <w:szCs w:val="24"/>
        </w:rPr>
      </w:pPr>
    </w:p>
    <w:p w:rsidRDefault="00320876" w:rsidP="00320876" w:rsidR="0032087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D066E5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8977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VILE FORUM DIZAJN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Svetvinčenat, Svetvinčenat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81125163485, MBS 040189662, </w:t>
      </w:r>
      <w:r w:rsidR="00D066E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80DC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320876" w:rsidP="00320876" w:rsidR="00320876" w:rsidRPr="005D578C">
      <w:pPr>
        <w:rPr>
          <w:rFonts w:cs="Times New Roman" w:eastAsia="Times New Roman"/>
          <w:szCs w:val="24"/>
        </w:rPr>
      </w:pPr>
    </w:p>
    <w:p w:rsidRDefault="00320876" w:rsidP="00320876" w:rsidR="003208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20876" w:rsidP="00320876" w:rsidR="00320876" w:rsidRPr="005D578C">
      <w:pPr>
        <w:rPr>
          <w:rFonts w:cs="Times New Roman" w:eastAsia="Times New Roman"/>
          <w:szCs w:val="24"/>
        </w:rPr>
      </w:pPr>
    </w:p>
    <w:p w:rsidRDefault="00320876" w:rsidP="00320876" w:rsidR="0032087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VILE FORUM DIZAJN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Svetvinčenat, Svetvinčenat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81125163485, MBS 040189662,</w:t>
      </w:r>
      <w:r w:rsidRPr="005D578C">
        <w:rPr>
          <w:rFonts w:cs="Times New Roman" w:eastAsia="Times New Roman"/>
          <w:szCs w:val="24"/>
        </w:rPr>
        <w:t xml:space="preserve"> s danom </w:t>
      </w:r>
      <w:r w:rsidR="00D066E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80DC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A80DC0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A80DC0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20876" w:rsidP="00320876" w:rsidR="00320876" w:rsidRPr="005D578C">
      <w:pPr>
        <w:rPr>
          <w:rFonts w:cs="Times New Roman" w:eastAsia="Times New Roman"/>
          <w:szCs w:val="24"/>
        </w:rPr>
      </w:pPr>
    </w:p>
    <w:p w:rsidRDefault="00320876" w:rsidP="00320876" w:rsidR="0032087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320876" w:rsidP="00320876" w:rsidR="00320876">
      <w:pPr>
        <w:ind w:firstLine="708"/>
        <w:rPr>
          <w:rFonts w:cs="Times New Roman" w:eastAsia="Times New Roman"/>
          <w:szCs w:val="20"/>
        </w:rPr>
      </w:pPr>
    </w:p>
    <w:p w:rsidRDefault="00320876" w:rsidP="00320876" w:rsidR="0032087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VILE FORUM DIZAJN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Svetvinčenat, Svetvinčenat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81125163485, MBS 040189662.</w:t>
      </w:r>
    </w:p>
    <w:p w:rsidRDefault="00320876" w:rsidP="00320876" w:rsidR="00320876">
      <w:pPr>
        <w:rPr>
          <w:rFonts w:cs="Times New Roman" w:eastAsia="Times New Roman"/>
          <w:szCs w:val="24"/>
        </w:rPr>
      </w:pPr>
    </w:p>
    <w:p w:rsidRDefault="00320876" w:rsidP="00320876" w:rsidR="0032087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VILE FORUM DIZAJN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Svetvinčenat, Svetvinčenat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81125163485, MBS 040189662.</w:t>
      </w:r>
    </w:p>
    <w:p w:rsidRDefault="00320876" w:rsidP="00320876" w:rsidR="00320876">
      <w:pPr>
        <w:rPr>
          <w:rFonts w:cs="Times New Roman" w:eastAsia="Times New Roman"/>
          <w:szCs w:val="24"/>
        </w:rPr>
      </w:pPr>
    </w:p>
    <w:p w:rsidRDefault="00320876" w:rsidP="00320876" w:rsidR="00320876" w:rsidRPr="005D578C">
      <w:pPr>
        <w:rPr>
          <w:rFonts w:cs="Times New Roman" w:eastAsia="Times New Roman"/>
          <w:szCs w:val="24"/>
        </w:rPr>
      </w:pPr>
    </w:p>
    <w:p w:rsidRDefault="00320876" w:rsidP="00320876" w:rsidR="0032087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20876" w:rsidP="00320876" w:rsidR="00320876">
      <w:pPr>
        <w:ind w:firstLine="708"/>
        <w:rPr>
          <w:rFonts w:cs="Times New Roman" w:eastAsia="Times New Roman"/>
          <w:szCs w:val="24"/>
        </w:rPr>
      </w:pPr>
    </w:p>
    <w:p w:rsidRDefault="00320876" w:rsidP="00320876" w:rsidR="003208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VILE FORUM DIZAJN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Svetvinčenat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St-399/2015-</w:t>
      </w:r>
      <w:r w:rsidR="00A80DC0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 od 26. studenog 2015. pokrenuo skraćeni stečajni postupak nad dužnikom VILE FORUM DIZAJN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Svetvinčenat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St-399/2015-</w:t>
      </w:r>
      <w:r w:rsidR="00A80DC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20876" w:rsidP="00320876" w:rsidR="0032087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A80DC0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20876" w:rsidP="00320876" w:rsidR="00320876" w:rsidRPr="005D578C">
      <w:pPr>
        <w:rPr>
          <w:rFonts w:cs="Times New Roman" w:eastAsia="Times New Roman"/>
          <w:szCs w:val="24"/>
        </w:rPr>
      </w:pPr>
    </w:p>
    <w:p w:rsidRDefault="00320876" w:rsidP="00320876" w:rsidR="003208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066E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80DC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20876" w:rsidP="00320876" w:rsidR="00320876" w:rsidRPr="005D578C">
      <w:pPr>
        <w:jc w:val="center"/>
        <w:rPr>
          <w:rFonts w:cs="Times New Roman" w:eastAsia="Times New Roman"/>
          <w:szCs w:val="24"/>
        </w:rPr>
      </w:pPr>
    </w:p>
    <w:p w:rsidRDefault="00320876" w:rsidP="00D066E5" w:rsidR="0032087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20876" w:rsidP="00D066E5" w:rsidR="0032087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D0185">
        <w:rPr>
          <w:rFonts w:cs="Times New Roman" w:eastAsia="Times New Roman"/>
          <w:szCs w:val="24"/>
        </w:rPr>
        <w:t xml:space="preserve">, v. r. </w:t>
      </w:r>
    </w:p>
    <w:p w:rsidRDefault="00320876" w:rsidP="00320876" w:rsidR="00320876">
      <w:pPr>
        <w:jc w:val="left"/>
        <w:rPr>
          <w:rFonts w:cs="Times New Roman" w:eastAsia="Times New Roman"/>
          <w:szCs w:val="24"/>
        </w:rPr>
      </w:pPr>
    </w:p>
    <w:p w:rsidRDefault="00D066E5" w:rsidP="00320876" w:rsidR="00D066E5" w:rsidRPr="005D578C">
      <w:pPr>
        <w:jc w:val="left"/>
        <w:rPr>
          <w:rFonts w:cs="Times New Roman" w:eastAsia="Times New Roman"/>
          <w:szCs w:val="24"/>
        </w:rPr>
      </w:pPr>
    </w:p>
    <w:p w:rsidRDefault="00320876" w:rsidP="00320876" w:rsidR="0032087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20876" w:rsidP="00320876" w:rsidR="0032087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20876" w:rsidP="00320876" w:rsidR="003208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20876" w:rsidP="00320876" w:rsidR="00320876">
      <w:pPr>
        <w:rPr>
          <w:rFonts w:cs="Times New Roman" w:eastAsia="Times New Roman"/>
          <w:szCs w:val="24"/>
        </w:rPr>
      </w:pPr>
    </w:p>
    <w:p w:rsidRDefault="00320876" w:rsidP="00320876" w:rsidR="00320876" w:rsidRPr="005D578C">
      <w:pPr>
        <w:rPr>
          <w:rFonts w:cs="Times New Roman" w:eastAsia="Times New Roman"/>
          <w:szCs w:val="24"/>
        </w:rPr>
      </w:pPr>
    </w:p>
    <w:p w:rsidRDefault="00320876" w:rsidP="00320876" w:rsidR="0032087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20876" w:rsidP="00320876" w:rsidR="003208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20876" w:rsidP="00320876" w:rsidR="003208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VILE FORUM DIZAJN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Svetvinčenat, Svetvinčenat 20,</w:t>
      </w:r>
    </w:p>
    <w:p w:rsidRDefault="00D066E5" w:rsidP="00320876" w:rsidR="003208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32087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ovlaštena za zastupanje dužnika –</w:t>
      </w:r>
      <w:r w:rsidR="00320876">
        <w:rPr>
          <w:rFonts w:cs="Times New Roman" w:eastAsia="Times New Roman"/>
          <w:szCs w:val="24"/>
        </w:rPr>
        <w:t xml:space="preserve"> Neven Luketa, Banjole, Volme 38 i Mauro Bruni, Rovinjsko Selo, Rovinjsko Selo – Vičani bb</w:t>
      </w:r>
    </w:p>
    <w:p w:rsidRDefault="00320876" w:rsidP="00A80DC0" w:rsidR="00A80DC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A80DC0">
        <w:rPr>
          <w:rFonts w:cs="Times New Roman" w:eastAsia="Times New Roman"/>
          <w:szCs w:val="20"/>
        </w:rPr>
        <w:t xml:space="preserve">Pula – Pola, </w:t>
      </w:r>
      <w:r w:rsidR="003542B8">
        <w:rPr>
          <w:rFonts w:cs="Times New Roman" w:eastAsia="Times New Roman"/>
          <w:szCs w:val="20"/>
        </w:rPr>
        <w:t>P</w:t>
      </w:r>
      <w:r w:rsidR="00D066E5">
        <w:rPr>
          <w:rFonts w:cs="Times New Roman" w:eastAsia="Times New Roman"/>
          <w:szCs w:val="20"/>
        </w:rPr>
        <w:t>ula, Carrarina 5</w:t>
      </w:r>
      <w:r w:rsidR="00A80DC0">
        <w:rPr>
          <w:rFonts w:cs="Times New Roman" w:eastAsia="Times New Roman"/>
          <w:szCs w:val="20"/>
        </w:rPr>
        <w:t xml:space="preserve"> </w:t>
      </w:r>
    </w:p>
    <w:p w:rsidRDefault="00320876" w:rsidP="00320876" w:rsidR="003208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20876" w:rsidP="00320876" w:rsidR="0032087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320876" w:rsidP="00320876" w:rsidR="003208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20876" w:rsidP="00320876" w:rsidR="003208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20876" w:rsidP="00320876" w:rsidR="003208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20876" w:rsidP="00320876" w:rsidR="00320876" w:rsidRPr="00EB7ECC"/>
    <w:p w:rsidRDefault="00320876" w:rsidP="00320876" w:rsidR="00320876">
      <w:pPr>
        <w:jc w:val="left"/>
        <w:rPr>
          <w:rFonts w:cs="Times New Roman" w:eastAsia="Times New Roman"/>
          <w:szCs w:val="24"/>
        </w:rPr>
      </w:pPr>
    </w:p>
    <w:p w:rsidRDefault="00320876" w:rsidP="00320876" w:rsidR="00320876"/>
    <w:p w:rsidRDefault="00320876" w:rsidP="00320876" w:rsidR="00320876">
      <w:pPr>
        <w:jc w:val="left"/>
        <w:rPr>
          <w:rFonts w:cs="Times New Roman" w:eastAsia="Times New Roman"/>
          <w:szCs w:val="24"/>
        </w:rPr>
      </w:pPr>
    </w:p>
    <w:sectPr w:rsidSect="00A074C3" w:rsidR="003208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FEC" w:rsidP="00641FEC" w:rsidR="00641FEC">
      <w:r>
        <w:separator/>
      </w:r>
    </w:p>
  </w:endnote>
  <w:endnote w:id="0" w:type="continuationSeparator">
    <w:p w:rsidRDefault="00641FEC" w:rsidP="00641FEC" w:rsidR="00641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FEC" w:rsidP="00641FEC" w:rsidR="00641FEC">
      <w:r>
        <w:separator/>
      </w:r>
    </w:p>
  </w:footnote>
  <w:footnote w:id="0" w:type="continuationSeparator">
    <w:p w:rsidRDefault="00641FEC" w:rsidP="00641FEC" w:rsidR="00641F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FE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C2D0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St-399/2015-</w:t>
    </w:r>
    <w:r w:rsidR="00D84740">
      <w:rPr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FEC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</w:t>
    </w:r>
    <w:r w:rsidR="00D84740">
      <w:rPr>
        <w:szCs w:val="24"/>
      </w:rPr>
      <w:t>1 St-399/2015-6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4A2"/>
    <w:rsid w:val="00320876"/>
    <w:rsid w:val="003542B8"/>
    <w:rsid w:val="003C2D0A"/>
    <w:rsid w:val="00641FEC"/>
    <w:rsid w:val="006A144F"/>
    <w:rsid w:val="006E14A2"/>
    <w:rsid w:val="00A80DC0"/>
    <w:rsid w:val="00C13AD5"/>
    <w:rsid w:val="00CD0185"/>
    <w:rsid w:val="00D066E5"/>
    <w:rsid w:val="00D8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1FE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1F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41F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1F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1FE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F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1FE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D0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2D0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2D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2D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FE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1F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41F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1F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1FE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F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1FE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D0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2D0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2D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2D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FORUM DIZAJN d. o. o., SVETVINČENAT</izvorni_sadrzaj>
    <derivirana_varijabla naziv="DomainObject.Predmet.ProtustrankaFormated_1">  VILE FORUM DIZAJN d. o. o., SVETVINČENAT</derivirana_varijabla>
  </DomainObject.Predmet.ProtustrankaFormated>
  <DomainObject.Predmet.ProtustrankaFormatedOIB>
    <izvorni_sadrzaj>  VILE FORUM DIZAJN d. o. o., SVETVINČENAT, OIB 81125163485</izvorni_sadrzaj>
    <derivirana_varijabla naziv="DomainObject.Predmet.ProtustrankaFormatedOIB_1">  VILE FORUM DIZAJN d. o. o., SVETVINČENAT, OIB 81125163485</derivirana_varijabla>
  </DomainObject.Predmet.ProtustrankaFormatedOIB>
  <DomainObject.Predmet.ProtustrankaFormatedWithAdress>
    <izvorni_sadrzaj> VILE FORUM DIZAJN d. o. o., SVETVINČENAT, Svetvinčenat 20, 52341 Svetvinčenat</izvorni_sadrzaj>
    <derivirana_varijabla naziv="DomainObject.Predmet.ProtustrankaFormatedWithAdress_1"> VILE FORUM DIZAJN d. o. o., SVETVINČENAT, Svetvinčenat 20, 52341 Svetvinčenat</derivirana_varijabla>
  </DomainObject.Predmet.ProtustrankaFormatedWithAdress>
  <DomainObject.Predmet.ProtustrankaFormatedWithAdressOIB>
    <izvorni_sadrzaj> VILE FORUM DIZAJN d. o. o., SVETVINČENAT, OIB 81125163485, Svetvinčenat 20, 52341 Svetvinčenat</izvorni_sadrzaj>
    <derivirana_varijabla naziv="DomainObject.Predmet.ProtustrankaFormatedWithAdressOIB_1"> VILE FORUM DIZAJN d. o. o., SVETVINČENAT, OIB 81125163485, Svetvinčenat 20, 52341 Svetvinčenat</derivirana_varijabla>
  </DomainObject.Predmet.ProtustrankaFormatedWithAdressOIB>
  <DomainObject.Predmet.ProtustrankaWithAdress>
    <izvorni_sadrzaj>VILE FORUM DIZAJN d. o. o., SVETVINČENAT Svetvinčenat 20, 52341 Svetvinčenat</izvorni_sadrzaj>
    <derivirana_varijabla naziv="DomainObject.Predmet.ProtustrankaWithAdress_1">VILE FORUM DIZAJN d. o. o., SVETVINČENAT Svetvinčenat 20, 52341 Svetvinčenat</derivirana_varijabla>
  </DomainObject.Predmet.ProtustrankaWithAdress>
  <DomainObject.Predmet.ProtustrankaWithAdressOIB>
    <izvorni_sadrzaj>VILE FORUM DIZAJN d. o. o., SVETVINČENAT, OIB 81125163485, Svetvinčenat 20, 52341 Svetvinčenat</izvorni_sadrzaj>
    <derivirana_varijabla naziv="DomainObject.Predmet.ProtustrankaWithAdressOIB_1">VILE FORUM DIZAJN d. o. o., SVETVINČENAT, OIB 81125163485, Svetvinčenat 20, 52341 Svetvinčenat</derivirana_varijabla>
  </DomainObject.Predmet.ProtustrankaWithAdressOIB>
  <DomainObject.Predmet.ProtustrankaNazivFormated>
    <izvorni_sadrzaj>VILE FORUM DIZAJN d. o. o., SVETVINČENAT</izvorni_sadrzaj>
    <derivirana_varijabla naziv="DomainObject.Predmet.ProtustrankaNazivFormated_1">VILE FORUM DIZAJN d. o. o., SVETVINČENAT</derivirana_varijabla>
  </DomainObject.Predmet.ProtustrankaNazivFormated>
  <DomainObject.Predmet.ProtustrankaNazivFormatedOIB>
    <izvorni_sadrzaj>VILE FORUM DIZAJN d. o. o., SVETVINČENAT, OIB 81125163485</izvorni_sadrzaj>
    <derivirana_varijabla naziv="DomainObject.Predmet.ProtustrankaNazivFormatedOIB_1">VILE FORUM DIZAJN d. o. o., SVETVINČENAT, OIB 81125163485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62905.50</izvorni_sadrzaj>
    <derivirana_varijabla naziv="DomainObject.Predmet.TrenutnaVrijednost_1">62905.50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FORUM DIZAJN d. o. o., SVETVINČENAT</item>
    </izvorni_sadrzaj>
    <derivirana_varijabla naziv="DomainObject.Predmet.ProtuStrankaListFormated_1">
      <item>VILE FORUM DIZAJN d. o. o., SVETVINČENAT</item>
    </derivirana_varijabla>
  </DomainObject.Predmet.ProtuStrankaListFormated>
  <DomainObject.Predmet.ProtuStrankaListFormatedOIB>
    <izvorni_sadrzaj>
      <item>VILE FORUM DIZAJN d. o. o., SVETVINČENAT, OIB 81125163485</item>
    </izvorni_sadrzaj>
    <derivirana_varijabla naziv="DomainObject.Predmet.ProtuStrankaListFormatedOIB_1">
      <item>VILE FORUM DIZAJN d. o. o., SVETVINČENAT, OIB 81125163485</item>
    </derivirana_varijabla>
  </DomainObject.Predmet.ProtuStrankaListFormatedOIB>
  <DomainObject.Predmet.ProtuStrankaListFormatedWithAdress>
    <izvorni_sadrzaj>
      <item>VILE FORUM DIZAJN d. o. o., SVETVINČENAT, Svetvinčenat 20, 52341 Svetvinčenat</item>
    </izvorni_sadrzaj>
    <derivirana_varijabla naziv="DomainObject.Predmet.ProtuStrankaListFormatedWithAdress_1">
      <item>VILE FORUM DIZAJN d. o. o., SVETVINČENAT, Svetvinčenat 20, 52341 Svetvinčenat</item>
    </derivirana_varijabla>
  </DomainObject.Predmet.ProtuStrankaListFormatedWithAdress>
  <DomainObject.Predmet.ProtuStrankaListFormatedWithAdressOIB>
    <izvorni_sadrzaj>
      <item>VILE FORUM DIZAJN d. o. o., SVETVINČENAT, OIB 81125163485, Svetvinčenat 20, 52341 Svetvinčenat</item>
    </izvorni_sadrzaj>
    <derivirana_varijabla naziv="DomainObject.Predmet.ProtuStrankaListFormatedWithAdressOIB_1">
      <item>VILE FORUM DIZAJN d. o. o., SVETVINČENAT, OIB 81125163485, Svetvinčenat 20, 52341 Svetvinčenat</item>
    </derivirana_varijabla>
  </DomainObject.Predmet.ProtuStrankaListFormatedWithAdressOIB>
  <DomainObject.Predmet.ProtuStrankaListNazivFormated>
    <izvorni_sadrzaj>
      <item>VILE FORUM DIZAJN d. o. o., SVETVINČENAT</item>
    </izvorni_sadrzaj>
    <derivirana_varijabla naziv="DomainObject.Predmet.ProtuStrankaListNazivFormated_1">
      <item>VILE FORUM DIZAJN d. o. o., SVETVINČENAT</item>
    </derivirana_varijabla>
  </DomainObject.Predmet.ProtuStrankaListNazivFormated>
  <DomainObject.Predmet.ProtuStrankaListNazivFormatedOIB>
    <izvorni_sadrzaj>
      <item>VILE FORUM DIZAJN d. o. o., SVETVINČENAT, OIB 81125163485</item>
    </izvorni_sadrzaj>
    <derivirana_varijabla naziv="DomainObject.Predmet.ProtuStrankaListNazivFormatedOIB_1">
      <item>VILE FORUM DIZAJN d. o. o., SVETVINČENAT, OIB 81125163485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FORUM DIZAJN d. o. o., SVETVINČENAT</izvorni_sadrzaj>
    <derivirana_varijabla naziv="DomainObject.Predmet.ProtustrankaIDrugi_1">VILE FORUM DIZAJN d. o. o.,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VILE FORUM DIZAJN d. o. o., SVETVINČENAT, OIB 81125163485, Svetvinčenat 20, 52341 Svetvinčenat</izvorni_sadrzaj>
    <derivirana_varijabla naziv="DomainObject.Predmet.ProtustrankaIDrugiAdressOIB_1">VILE FORUM DIZAJN d. o. o., SVETVINČENAT, OIB 81125163485, Svetvinčenat 20,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FORUM DIZAJN d. o. o., SVETVINČENAT</item>
    </izvorni_sadrzaj>
    <derivirana_varijabla naziv="DomainObject.Predmet.SudioniciListNaziv_1">
      <item>FINANCIJSKA AGENCIJA, RC RIJEKA, PODRUŽNICA PULA, PULA</item>
      <item>VILE FORUM DIZAJN d. o. o.,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VILE FORUM DIZAJN d. o. o., SVETVINČENAT, OIB 81125163485, Svetvinčenat 20,52341 Svetvinčenat</item>
    </izvorni_sadrzaj>
    <derivirana_varijabla naziv="DomainObject.Predmet.SudioniciListAdressOIB_1">
      <item>FINANCIJSKA AGENCIJA, RC RIJEKA, PODRUŽNICA PULA, PULA, OIB 85821130368, Giardini 5,52100 Pula</item>
      <item>VILE FORUM DIZAJN d. o. o., SVETVINČENAT, OIB 81125163485, Svetvinčenat 20,52341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81125163485</item>
    </izvorni_sadrzaj>
    <derivirana_varijabla naziv="DomainObject.Predmet.SudioniciListNazivOIB_1">
      <item>, OIB 85821130368</item>
      <item>, OIB 81125163485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621</properties:Words>
  <properties:Characters>3371</properties:Characters>
  <properties:Lines>84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2016-01-22T14:25:00Z</dcterms:created>
  <dc:creator>Mihaela Kaligari</dc:creator>
  <dc:description/>
  <cp:keywords/>
  <cp:lastModifiedBy>Jasmina Matika</cp:lastModifiedBy>
  <cp:lastPrinted>2016-02-04T09:46:00Z</cp:lastPrinted>
  <dcterms:modified xmlns:xsi="http://www.w3.org/2001/XMLSchema-instance" xsi:type="dcterms:W3CDTF">2016-02-04T11:49:00Z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