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7dac" w14:paraId="9bf7da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462380">
        <w:t>2824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62380">
        <w:t>2842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714BC">
        <w:t>19</w:t>
      </w:r>
      <w:r w:rsidR="00784B08">
        <w:t xml:space="preserve">. </w:t>
      </w:r>
      <w:r w:rsidR="005714BC">
        <w:t>listopada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462380">
        <w:t>PROIZVODNA ZADRUGA ORCA TEHNOLOGIJE</w:t>
      </w:r>
      <w:r w:rsidR="00C95BAB">
        <w:t xml:space="preserve">, </w:t>
      </w:r>
      <w:r w:rsidR="00462380">
        <w:t>Samobor</w:t>
      </w:r>
      <w:r w:rsidR="00C95BAB">
        <w:t xml:space="preserve">, </w:t>
      </w:r>
      <w:r w:rsidR="00462380">
        <w:t>Josipa Jelačića 112</w:t>
      </w:r>
      <w:r w:rsidR="0094334C">
        <w:t xml:space="preserve">, </w:t>
      </w:r>
      <w:r w:rsidR="00C95BAB" w:rsidRPr="009F1879">
        <w:t>OIB:</w:t>
      </w:r>
      <w:r w:rsidR="00C95BAB">
        <w:t xml:space="preserve"> </w:t>
      </w:r>
      <w:r w:rsidR="00462380">
        <w:t>60475586456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462380">
        <w:t>76.381,22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14BC">
        <w:t>19</w:t>
      </w:r>
      <w:r w:rsidR="00784B08">
        <w:t xml:space="preserve">. </w:t>
      </w:r>
      <w:r w:rsidR="005714BC">
        <w:t>listopad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137BBC">
        <w:t>,v.r.</w:t>
      </w:r>
    </w:p>
    <w:p w:rsidRDefault="00137BBC" w:rsidP="00E51E12" w:rsidR="00137BBC">
      <w:pPr>
        <w:pStyle w:val="Tijeloteksta"/>
        <w:tabs>
          <w:tab w:pos="7080" w:val="center"/>
        </w:tabs>
        <w:spacing w:after="0"/>
        <w:jc w:val="right"/>
      </w:pPr>
    </w:p>
    <w:p w:rsidRDefault="00137BBC" w:rsidP="00137BBC" w:rsidR="00137BBC">
      <w:pPr>
        <w:pStyle w:val="Tijeloteksta"/>
        <w:tabs>
          <w:tab w:pos="7080" w:val="center"/>
        </w:tabs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37BBC" w:rsidP="00137BBC" w:rsidR="00137BBC">
      <w:pPr>
        <w:pStyle w:val="Tijeloteksta"/>
        <w:tabs>
          <w:tab w:pos="7080" w:val="center"/>
        </w:tabs>
        <w:spacing w:after="0"/>
        <w:jc w:val="right"/>
      </w:pPr>
      <w:r>
        <w:t>ovlašteni službenik:</w:t>
      </w:r>
    </w:p>
    <w:p w:rsidRDefault="00137BBC" w:rsidP="00137BBC" w:rsidR="00910A89">
      <w:pPr>
        <w:pStyle w:val="Tijeloteksta"/>
        <w:tabs>
          <w:tab w:pos="7080" w:val="center"/>
        </w:tabs>
        <w:spacing w:after="0"/>
        <w:jc w:val="right"/>
      </w:pPr>
      <w:r>
        <w:t>Višnja Jurlina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7A5" w:rsidR="008577A5">
      <w:r>
        <w:separator/>
      </w:r>
    </w:p>
  </w:endnote>
  <w:endnote w:id="0" w:type="continuationSeparator">
    <w:p w:rsidRDefault="008577A5" w:rsidR="00857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7A5" w:rsidR="008577A5">
      <w:r>
        <w:separator/>
      </w:r>
    </w:p>
  </w:footnote>
  <w:footnote w:id="0" w:type="continuationSeparator">
    <w:p w:rsidRDefault="008577A5" w:rsidR="00857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B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0E40F1"/>
    <w:rsid w:val="00111057"/>
    <w:rsid w:val="00114EAD"/>
    <w:rsid w:val="00137BBC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62380"/>
    <w:rsid w:val="00470114"/>
    <w:rsid w:val="00481539"/>
    <w:rsid w:val="004A346D"/>
    <w:rsid w:val="004B337A"/>
    <w:rsid w:val="004D7C50"/>
    <w:rsid w:val="004E1E63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577A5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31821"/>
    <w:rsid w:val="009419D8"/>
    <w:rsid w:val="0094334C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77CF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0391"/>
    <w:rsid w:val="00F67997"/>
    <w:rsid w:val="00F72236"/>
    <w:rsid w:val="00FA0A09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847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St-2824/2015-5</izvorni_sadrzaj>
    <derivirana_varijabla naziv="DomainObject.Oznaka_1">St-2824/2015-5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St-2824/2015</izvorni_sadrzaj>
    <derivirana_varijabla naziv="DomainObject.Predmet.OznakaBroj_1">St-2824/2015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PROIZVODNA ZADRUGA ORCA TEHNOLOGIJE</izvorni_sadrzaj>
    <derivirana_varijabla naziv="DomainObject.Predmet.ProtustrankaFormated_1">  PROIZVODNA ZADRUGA ORCA TEHNOLOGIJE</derivirana_varijabla>
  </DomainObject.Predmet.ProtustrankaFormated>
  <DomainObject.Predmet.ProtustrankaFormatedOIB>
    <izvorni_sadrzaj>  PROIZVODNA ZADRUGA ORCA TEHNOLOGIJE, OIB 60475586456</izvorni_sadrzaj>
    <derivirana_varijabla naziv="DomainObject.Predmet.ProtustrankaFormatedOIB_1">  PROIZVODNA ZADRUGA ORCA TEHNOLOGIJE, OIB 60475586456</derivirana_varijabla>
  </DomainObject.Predmet.ProtustrankaFormatedOIB>
  <DomainObject.Predmet.ProtustrankaFormatedWithAdress>
    <izvorni_sadrzaj> PROIZVODNA ZADRUGA ORCA TEHNOLOGIJE, Josipa Jelačića 112, 10430 Samobor</izvorni_sadrzaj>
    <derivirana_varijabla naziv="DomainObject.Predmet.ProtustrankaFormatedWithAdress_1"> PROIZVODNA ZADRUGA ORCA TEHNOLOGIJE, Josipa Jelačića 112, 10430 Samobor</derivirana_varijabla>
  </DomainObject.Predmet.ProtustrankaFormatedWithAdress>
  <DomainObject.Predmet.ProtustrankaFormatedWithAdressOIB>
    <izvorni_sadrzaj> PROIZVODNA ZADRUGA ORCA TEHNOLOGIJE, OIB 60475586456, Josipa Jelačića 112, 10430 Samobor</izvorni_sadrzaj>
    <derivirana_varijabla naziv="DomainObject.Predmet.ProtustrankaFormatedWithAdressOIB_1"> PROIZVODNA ZADRUGA ORCA TEHNOLOGIJE, OIB 60475586456, Josipa Jelačića 112, 10430 Samobor</derivirana_varijabla>
  </DomainObject.Predmet.ProtustrankaFormatedWithAdressOIB>
  <DomainObject.Predmet.ProtustrankaWithAdress>
    <izvorni_sadrzaj>PROIZVODNA ZADRUGA ORCA TEHNOLOGIJE Josipa Jelačića 112, 10430 Samobor</izvorni_sadrzaj>
    <derivirana_varijabla naziv="DomainObject.Predmet.ProtustrankaWithAdress_1">PROIZVODNA ZADRUGA ORCA TEHNOLOGIJE Josipa Jelačića 112, 10430 Samobor</derivirana_varijabla>
  </DomainObject.Predmet.ProtustrankaWithAdress>
  <DomainObject.Predmet.ProtustrankaWithAdressOIB>
    <izvorni_sadrzaj>PROIZVODNA ZADRUGA ORCA TEHNOLOGIJE, OIB 60475586456, Josipa Jelačića 112, 10430 Samobor</izvorni_sadrzaj>
    <derivirana_varijabla naziv="DomainObject.Predmet.ProtustrankaWithAdressOIB_1">PROIZVODNA ZADRUGA ORCA TEHNOLOGIJE, OIB 60475586456, Josipa Jelačića 112, 10430 Samobor</derivirana_varijabla>
  </DomainObject.Predmet.ProtustrankaWithAdressOIB>
  <DomainObject.Predmet.ProtustrankaNazivFormated>
    <izvorni_sadrzaj>PROIZVODNA ZADRUGA ORCA TEHNOLOGIJE</izvorni_sadrzaj>
    <derivirana_varijabla naziv="DomainObject.Predmet.ProtustrankaNazivFormated_1">PROIZVODNA ZADRUGA ORCA TEHNOLOGIJE</derivirana_varijabla>
  </DomainObject.Predmet.ProtustrankaNazivFormated>
  <DomainObject.Predmet.ProtustrankaNazivFormatedOIB>
    <izvorni_sadrzaj>PROIZVODNA ZADRUGA ORCA TEHNOLOGIJE, OIB 60475586456</izvorni_sadrzaj>
    <derivirana_varijabla naziv="DomainObject.Predmet.ProtustrankaNazivFormatedOIB_1">PROIZVODNA ZADRUGA ORCA TEHNOLOGIJE, OIB 60475586456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PROIZVODNA ZADRUGA ORCA TEHNOLOGIJE</item>
    </izvorni_sadrzaj>
    <derivirana_varijabla naziv="DomainObject.Predmet.ProtuStrankaListFormated_1">
      <item>PROIZVODNA ZADRUGA ORCA TEHNOLOGIJE</item>
    </derivirana_varijabla>
  </DomainObject.Predmet.ProtuStrankaListFormated>
  <DomainObject.Predmet.ProtuStrankaListFormatedOIB>
    <izvorni_sadrzaj>
      <item>PROIZVODNA ZADRUGA ORCA TEHNOLOGIJE, OIB 60475586456</item>
    </izvorni_sadrzaj>
    <derivirana_varijabla naziv="DomainObject.Predmet.ProtuStrankaListFormatedOIB_1">
      <item>PROIZVODNA ZADRUGA ORCA TEHNOLOGIJE, OIB 60475586456</item>
    </derivirana_varijabla>
  </DomainObject.Predmet.ProtuStrankaListFormatedOIB>
  <DomainObject.Predmet.ProtuStrankaListFormatedWithAdress>
    <izvorni_sadrzaj>
      <item>PROIZVODNA ZADRUGA ORCA TEHNOLOGIJE, Josipa Jelačića 112, 10430 Samobor</item>
    </izvorni_sadrzaj>
    <derivirana_varijabla naziv="DomainObject.Predmet.ProtuStrankaListFormatedWithAdress_1">
      <item>PROIZVODNA ZADRUGA ORCA TEHNOLOGIJE, Josipa Jelačića 112, 10430 Samobor</item>
    </derivirana_varijabla>
  </DomainObject.Predmet.ProtuStrankaListFormatedWithAdress>
  <DomainObject.Predmet.ProtuStrankaListFormatedWithAdressOIB>
    <izvorni_sadrzaj>
      <item>PROIZVODNA ZADRUGA ORCA TEHNOLOGIJE, OIB 60475586456, Josipa Jelačića 112, 10430 Samobor</item>
    </izvorni_sadrzaj>
    <derivirana_varijabla naziv="DomainObject.Predmet.ProtuStrankaListFormatedWithAdressOIB_1">
      <item>PROIZVODNA ZADRUGA ORCA TEHNOLOGIJE, OIB 60475586456, Josipa Jelačića 112, 10430 Samobor</item>
    </derivirana_varijabla>
  </DomainObject.Predmet.ProtuStrankaListFormatedWithAdressOIB>
  <DomainObject.Predmet.ProtuStrankaListNazivFormated>
    <izvorni_sadrzaj>
      <item>PROIZVODNA ZADRUGA ORCA TEHNOLOGIJE</item>
    </izvorni_sadrzaj>
    <derivirana_varijabla naziv="DomainObject.Predmet.ProtuStrankaListNazivFormated_1">
      <item>PROIZVODNA ZADRUGA ORCA TEHNOLOGIJE</item>
    </derivirana_varijabla>
  </DomainObject.Predmet.ProtuStrankaListNazivFormated>
  <DomainObject.Predmet.ProtuStrankaListNazivFormatedOIB>
    <izvorni_sadrzaj>
      <item>PROIZVODNA ZADRUGA ORCA TEHNOLOGIJE, OIB 60475586456</item>
    </izvorni_sadrzaj>
    <derivirana_varijabla naziv="DomainObject.Predmet.ProtuStrankaListNazivFormatedOIB_1">
      <item>PROIZVODNA ZADRUGA ORCA TEHNOLOGIJE, OIB 60475586456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St-2824/2015-5</izvorni_sadrzaj>
    <derivirana_varijabla naziv="DomainObject.PoslovniBrojDokumenta_1">St-2824/2015-5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PROIZVODNA ZADRUGA ORCA TEHNOLOGIJE</izvorni_sadrzaj>
    <derivirana_varijabla naziv="DomainObject.Predmet.ProtustrankaIDrugi_1">PROIZVODNA ZADRUGA ORCA TEHNOLOGIJE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PROIZVODNA ZADRUGA ORCA TEHNOLOGIJE, OIB 60475586456, Josipa Jelačića 112, 10430 Samobor</izvorni_sadrzaj>
    <derivirana_varijabla naziv="DomainObject.Predmet.ProtustrankaIDrugiAdressOIB_1">PROIZVODNA ZADRUGA ORCA TEHNOLOGIJE, OIB 60475586456, Josipa Jelačića 112,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PROIZVODNA ZADRUGA ORCA TEHNOLOGIJE</item>
    </izvorni_sadrzaj>
    <derivirana_varijabla naziv="DomainObject.Predmet.SudioniciListNaziv_1">
      <item>FINA Regionalni centar Zagreb</item>
      <item>PROIZVODNA ZADRUGA ORCA TEHNOLOGIJE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PROIZVODNA ZADRUGA ORCA TEHNOLOGIJE, OIB 60475586456, Josipa Jelačića 112,10430 Samobor</item>
    </izvorni_sadrzaj>
    <derivirana_varijabla naziv="DomainObject.Predmet.SudioniciListAdressOIB_1">
      <item>FINA Regionalni centar Zagreb, OIB 85821130368, Trg svibanjskih žrtava 1995. 1,10000 Zagreb</item>
      <item>PROIZVODNA ZADRUGA ORCA TEHNOLOGIJE, OIB 60475586456, Josipa Jelačića 112,10430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60475586456</item>
    </izvorni_sadrzaj>
    <derivirana_varijabla naziv="DomainObject.Predmet.SudioniciListNazivOIB_1">
      <item>, OIB 85821130368</item>
      <item>, OIB 60475586456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1385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2016-10-19T12:32:00Z</dcterms:created>
  <dc:creator>ilukac</dc:creator>
  <cp:lastModifiedBy>Višnja Jurlina</cp:lastModifiedBy>
  <cp:lastPrinted>2016-10-20T06:54:00Z</cp:lastPrinted>
  <dcterms:modified xmlns:xsi="http://www.w3.org/2001/XMLSchema-instance" xsi:type="dcterms:W3CDTF">2016-10-20T06:54:00Z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