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6b40" w14:paraId="8776b40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542BD8" w:rsidRPr="00542BD8">
        <w:rPr>
          <w:lang w:val="hr-HR"/>
        </w:rPr>
        <w:t>MATADOR d.o.o.</w:t>
      </w:r>
      <w:r w:rsidR="00542BD8">
        <w:rPr>
          <w:lang w:val="hr-HR"/>
        </w:rPr>
        <w:t>,</w:t>
      </w:r>
      <w:r w:rsidR="00542BD8" w:rsidRPr="00542BD8">
        <w:rPr>
          <w:lang w:val="hr-HR"/>
        </w:rPr>
        <w:t xml:space="preserve"> OIB: 86437539123</w:t>
      </w:r>
      <w:r w:rsidR="00542BD8" w:rsidRPr="00A50B63">
        <w:rPr>
          <w:lang w:val="hr-HR"/>
        </w:rPr>
        <w:t xml:space="preserve">, </w:t>
      </w:r>
      <w:r w:rsidR="00542BD8" w:rsidRPr="00542BD8">
        <w:rPr>
          <w:lang w:val="hr-HR"/>
        </w:rPr>
        <w:t xml:space="preserve">Donji Proložac, Donji Proložac bb,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42BD8" w:rsidRPr="00542BD8">
        <w:rPr>
          <w:szCs w:val="24"/>
        </w:rPr>
        <w:t>MATADOR d.o.o., OIB: 86437539123, Donji Proložac, Donji Proložac bb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09</w:t>
      </w:r>
      <w:r w:rsidR="00622DF9">
        <w:t>:</w:t>
      </w:r>
      <w:r w:rsidR="00542BD8">
        <w:t>3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42BD8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Mate Grbavac iz Postranja, Put Grbavaca 30,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542BD8">
        <w:t>Mati Grbavcu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542BD8">
        <w:rPr>
          <w:szCs w:val="24"/>
        </w:rPr>
        <w:t>20. travnja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542BD8" w:rsidRPr="00542BD8">
        <w:rPr>
          <w:szCs w:val="24"/>
        </w:rPr>
        <w:t>MATADOR d.o.o., OIB: 86437539123, Donji Proložac, Donji Proložac bb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542BD8">
        <w:rPr>
          <w:szCs w:val="24"/>
        </w:rPr>
        <w:t xml:space="preserve"> u neprekinutom razdoblju od 16</w:t>
      </w:r>
      <w:r w:rsidR="00A50B63">
        <w:rPr>
          <w:szCs w:val="24"/>
        </w:rPr>
        <w:t>3</w:t>
      </w:r>
      <w:r w:rsidR="00542BD8">
        <w:rPr>
          <w:szCs w:val="24"/>
        </w:rPr>
        <w:t>9</w:t>
      </w:r>
      <w:r>
        <w:rPr>
          <w:szCs w:val="24"/>
        </w:rPr>
        <w:t xml:space="preserve"> dana, u ukupnom iznosu od </w:t>
      </w:r>
      <w:r w:rsidR="00542BD8">
        <w:rPr>
          <w:szCs w:val="24"/>
        </w:rPr>
        <w:t>552.247,51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542BD8">
        <w:rPr>
          <w:szCs w:val="24"/>
        </w:rPr>
        <w:t>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542BD8">
        <w:rPr>
          <w:szCs w:val="24"/>
        </w:rPr>
        <w:t xml:space="preserve"> u neprekinutom razdoblju od 1639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3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542BD8">
      <w:t>1125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542BD8">
      <w:t>1125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55831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MATADOR, za proizvodnju proizvoda od metala, društvo s ograničenom odgovornošću</izvorni_sadrzaj>
    <derivirana_varijabla naziv="DomainObject.Predmet.ProtustrankaFormated_1">  MATADOR, za proizvodnju proizvoda od metala, društvo s ograničenom odgovornošću</derivirana_varijabla>
  </DomainObject.Predmet.ProtustrankaFormated>
  <DomainObject.Predmet.ProtustrankaFormatedOIB>
    <izvorni_sadrzaj>  MATADOR, za proizvodnju proizvoda od metala, društvo s ograničenom odgovornošću, OIB 86437539123</izvorni_sadrzaj>
    <derivirana_varijabla naziv="DomainObject.Predmet.ProtustrankaFormatedOIB_1">  MATADOR, za proizvodnju proizvoda od metala, društvo s ograničenom odgovornošću, OIB 86437539123</derivirana_varijabla>
  </DomainObject.Predmet.ProtustrankaFormatedOIB>
  <DomainObject.Predmet.ProtustrankaFormatedWithAdress>
    <izvorni_sadrzaj> MATADOR, za proizvodnju proizvoda od metala, društvo s ograničenom odgovornošću, Donji Proložac 0, 21260 Donji Proložac</izvorni_sadrzaj>
    <derivirana_varijabla naziv="DomainObject.Predmet.ProtustrankaFormatedWithAdress_1"> MATADOR, za proizvodnju proizvoda od metala, društvo s ograničenom odgovornošću, Donji Proložac 0, 21260 Donji Proložac</derivirana_varijabla>
  </DomainObject.Predmet.ProtustrankaFormatedWithAdress>
  <DomainObject.Predmet.ProtustrankaFormatedWithAdressOIB>
    <izvorni_sadrzaj> MATADOR, za proizvodnju proizvoda od metala, društvo s ograničenom odgovornošću, OIB 86437539123, Donji Proložac 0, 21260 Donji Proložac</izvorni_sadrzaj>
    <derivirana_varijabla naziv="DomainObject.Predmet.ProtustrankaFormatedWithAdressOIB_1"> MATADOR, za proizvodnju proizvoda od metala, društvo s ograničenom odgovornošću, OIB 86437539123, Donji Proložac 0, 21260 Donji Proložac</derivirana_varijabla>
  </DomainObject.Predmet.ProtustrankaFormatedWithAdressOIB>
  <DomainObject.Predmet.ProtustrankaWithAdress>
    <izvorni_sadrzaj>MATADOR, za proizvodnju proizvoda od metala, društvo s ograničenom odgovornošću Donji Proložac 0, 21260 Donji Proložac</izvorni_sadrzaj>
    <derivirana_varijabla naziv="DomainObject.Predmet.ProtustrankaWithAdress_1">MATADOR, za proizvodnju proizvoda od metala, društvo s ograničenom odgovornošću Donji Proložac 0, 21260 Donji Proložac</derivirana_varijabla>
  </DomainObject.Predmet.ProtustrankaWithAdress>
  <DomainObject.Predmet.ProtustrankaWithAdressOIB>
    <izvorni_sadrzaj>MATADOR, za proizvodnju proizvoda od metala, društvo s ograničenom odgovornošću, OIB 86437539123, Donji Proložac 0, 21260 Donji Proložac</izvorni_sadrzaj>
    <derivirana_varijabla naziv="DomainObject.Predmet.ProtustrankaWithAdressOIB_1">MATADOR, za proizvodnju proizvoda od metala, društvo s ograničenom odgovornošću, OIB 86437539123, Donji Proložac 0, 21260 Donji Proložac</derivirana_varijabla>
  </DomainObject.Predmet.ProtustrankaWithAdressOIB>
  <DomainObject.Predmet.ProtustrankaNazivFormated>
    <izvorni_sadrzaj>MATADOR, za proizvodnju proizvoda od metala, društvo s ograničenom odgovornošću</izvorni_sadrzaj>
    <derivirana_varijabla naziv="DomainObject.Predmet.ProtustrankaNazivFormated_1">MATADOR, za proizvodnju proizvoda od metala, društvo s ograničenom odgovornošću</derivirana_varijabla>
  </DomainObject.Predmet.ProtustrankaNazivFormated>
  <DomainObject.Predmet.ProtustrankaNazivFormatedOIB>
    <izvorni_sadrzaj>MATADOR, za proizvodnju proizvoda od metala, društvo s ograničenom odgovornošću, OIB 86437539123</izvorni_sadrzaj>
    <derivirana_varijabla naziv="DomainObject.Predmet.ProtustrankaNazivFormatedOIB_1">MATADOR, za proizvodnju proizvoda od metala, društvo s ograničenom odgovornošću, OIB 86437539123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552247.51</izvorni_sadrzaj>
    <derivirana_varijabla naziv="DomainObject.Predmet.TrenutnaVrijednost_1">552247.51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MATADOR, za proizvodnju proizvoda od metala, društvo s ograničenom odgovornošću</item>
    </izvorni_sadrzaj>
    <derivirana_varijabla naziv="DomainObject.Predmet.ProtuStrankaListFormated_1">
      <item>MATADOR, za proizvodnju proizvoda od metala, društvo s ograničenom odgovornošću</item>
    </derivirana_varijabla>
  </DomainObject.Predmet.ProtuStrankaListFormated>
  <DomainObject.Predmet.ProtuStrankaListFormatedOIB>
    <izvorni_sadrzaj>
      <item>MATADOR, za proizvodnju proizvoda od metala, društvo s ograničenom odgovornošću, OIB 86437539123</item>
    </izvorni_sadrzaj>
    <derivirana_varijabla naziv="DomainObject.Predmet.ProtuStrankaListFormatedOIB_1">
      <item>MATADOR, za proizvodnju proizvoda od metala, društvo s ograničenom odgovornošću, OIB 86437539123</item>
    </derivirana_varijabla>
  </DomainObject.Predmet.ProtuStrankaListFormatedOIB>
  <DomainObject.Predmet.ProtuStrankaListFormatedWithAdress>
    <izvorni_sadrzaj>
      <item>MATADOR, za proizvodnju proizvoda od metala, društvo s ograničenom odgovornošću, Donji Proložac 0, 21260 Donji Proložac</item>
    </izvorni_sadrzaj>
    <derivirana_varijabla naziv="DomainObject.Predmet.ProtuStrankaListFormatedWithAdress_1">
      <item>MATADOR, za proizvodnju proizvoda od metala, društvo s ograničenom odgovornošću, Donji Proložac 0, 21260 Donji Proložac</item>
    </derivirana_varijabla>
  </DomainObject.Predmet.ProtuStrankaListFormatedWithAdress>
  <DomainObject.Predmet.ProtuStrankaListFormatedWithAdressOIB>
    <izvorni_sadrzaj>
      <item>MATADOR, za proizvodnju proizvoda od metala, društvo s ograničenom odgovornošću, OIB 86437539123, Donji Proložac 0, 21260 Donji Proložac</item>
    </izvorni_sadrzaj>
    <derivirana_varijabla naziv="DomainObject.Predmet.ProtuStrankaListFormatedWithAdressOIB_1">
      <item>MATADOR, za proizvodnju proizvoda od metala, društvo s ograničenom odgovornošću, OIB 86437539123, Donji Proložac 0, 21260 Donji Proložac</item>
    </derivirana_varijabla>
  </DomainObject.Predmet.ProtuStrankaListFormatedWithAdressOIB>
  <DomainObject.Predmet.ProtuStrankaListNazivFormated>
    <izvorni_sadrzaj>
      <item>MATADOR, za proizvodnju proizvoda od metala, društvo s ograničenom odgovornošću</item>
    </izvorni_sadrzaj>
    <derivirana_varijabla naziv="DomainObject.Predmet.ProtuStrankaListNazivFormated_1">
      <item>MATADOR, za proizvodnju proizvoda od metala, društvo s ograničenom odgovornošću</item>
    </derivirana_varijabla>
  </DomainObject.Predmet.ProtuStrankaListNazivFormated>
  <DomainObject.Predmet.ProtuStrankaListNazivFormatedOIB>
    <izvorni_sadrzaj>
      <item>MATADOR, za proizvodnju proizvoda od metala, društvo s ograničenom odgovornošću, OIB 86437539123</item>
    </izvorni_sadrzaj>
    <derivirana_varijabla naziv="DomainObject.Predmet.ProtuStrankaListNazivFormatedOIB_1">
      <item>MATADOR, za proizvodnju proizvoda od metala, društvo s ograničenom odgovornošću, OIB 86437539123</item>
    </derivirana_varijabla>
  </DomainObject.Predmet.ProtuStrankaListNazivFormatedOIB>
  <DomainObject.Predmet.OstaliListFormated>
    <izvorni_sadrzaj>
      <item>Mate Grbavac</item>
    </izvorni_sadrzaj>
    <derivirana_varijabla naziv="DomainObject.Predmet.OstaliListFormated_1">
      <item>Mate Grbavac</item>
    </derivirana_varijabla>
  </DomainObject.Predmet.OstaliListFormated>
  <DomainObject.Predmet.OstaliListFormatedOIB>
    <izvorni_sadrzaj>
      <item>Mate Grbavac, OIB 00510025934</item>
    </izvorni_sadrzaj>
    <derivirana_varijabla naziv="DomainObject.Predmet.OstaliListFormatedOIB_1">
      <item>Mate Grbavac, OIB 00510025934</item>
    </derivirana_varijabla>
  </DomainObject.Predmet.OstaliListFormatedOIB>
  <DomainObject.Predmet.OstaliListFormatedWithAdress>
    <izvorni_sadrzaj>
      <item>Mate Grbavac, Put Grbavaca 30, 21260 Postranje</item>
    </izvorni_sadrzaj>
    <derivirana_varijabla naziv="DomainObject.Predmet.OstaliListFormatedWithAdress_1">
      <item>Mate Grbavac, Put Grbavaca 30, 21260 Postranje</item>
    </derivirana_varijabla>
  </DomainObject.Predmet.OstaliListFormatedWithAdress>
  <DomainObject.Predmet.OstaliListFormatedWithAdressOIB>
    <izvorni_sadrzaj>
      <item>Mate Grbavac, OIB 00510025934, Put Grbavaca 30, 21260 Postranje</item>
    </izvorni_sadrzaj>
    <derivirana_varijabla naziv="DomainObject.Predmet.OstaliListFormatedWithAdressOIB_1">
      <item>Mate Grbavac, OIB 00510025934, Put Grbavaca 30, 21260 Postranje</item>
    </derivirana_varijabla>
  </DomainObject.Predmet.OstaliListFormatedWithAdressOIB>
  <DomainObject.Predmet.OstaliListNazivFormated>
    <izvorni_sadrzaj>
      <item>Mate Grbavac</item>
    </izvorni_sadrzaj>
    <derivirana_varijabla naziv="DomainObject.Predmet.OstaliListNazivFormated_1">
      <item>Mate Grbavac</item>
    </derivirana_varijabla>
  </DomainObject.Predmet.OstaliListNazivFormated>
  <DomainObject.Predmet.OstaliListNazivFormatedOIB>
    <izvorni_sadrzaj>
      <item>Mate Grbavac, OIB 00510025934</item>
    </izvorni_sadrzaj>
    <derivirana_varijabla naziv="DomainObject.Predmet.OstaliListNazivFormatedOIB_1">
      <item>Mate Grbavac, OIB 00510025934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MATADOR, za proizvodnju proizvoda od metala, društvo s ograničenom odgovornošću</izvorni_sadrzaj>
    <derivirana_varijabla naziv="DomainObject.Predmet.ProtustrankaIDrugi_1">MATADOR, za proizvodnju proizvoda od metala,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MATADOR, za proizvodnju proizvoda od metala, društvo s ograničenom odgovornošću, OIB 86437539123, Donji Proložac 0, 21260 Donji Proložac</izvorni_sadrzaj>
    <derivirana_varijabla naziv="DomainObject.Predmet.ProtustrankaIDrugiAdressOIB_1">MATADOR, za proizvodnju proizvoda od metala, društvo s ograničenom odgovornošću, OIB 86437539123, Donji Proložac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MATADOR, za proizvodnju proizvoda od metala, društvo s ograničenom odgovornošću</item>
      <item>FINANCIJSKA AGENCIJA, RC SPLIT</item>
      <item>Mate Grbavac</item>
    </izvorni_sadrzaj>
    <derivirana_varijabla naziv="DomainObject.Predmet.SudioniciListNaziv_1">
      <item>MATADOR, za proizvodnju proizvoda od metala, društvo s ograničenom odgovornošću</item>
      <item>FINANCIJSKA AGENCIJA, RC SPLIT</item>
      <item>Mate Grbavac</item>
    </derivirana_varijabla>
  </DomainObject.Predmet.SudioniciListNaziv>
  <DomainObject.Predmet.SudioniciListAdressOIB>
    <izvorni_sadrzaj>
      <item>MATADOR, za proizvodnju proizvoda od metala, društvo s ograničenom odgovornošću, OIB 86437539123, Donji Proložac 0,21260 Donji Proložac</item>
      <item>FINANCIJSKA AGENCIJA, RC SPLIT, OIB 85821130368, Mažuranićevo šetalište 24 b,21000 Split</item>
      <item>Mate Grbavac, OIB 00510025934, Put Grbavaca 30,21260 Postranje</item>
    </izvorni_sadrzaj>
    <derivirana_varijabla naziv="DomainObject.Predmet.SudioniciListAdressOIB_1">
      <item>MATADOR, za proizvodnju proizvoda od metala, društvo s ograničenom odgovornošću, OIB 86437539123, Donji Proložac 0,21260 Donji Proložac</item>
      <item>FINANCIJSKA AGENCIJA, RC SPLIT, OIB 85821130368, Mažuranićevo šetalište 24 b,21000 Split</item>
      <item>Mate Grbavac, OIB 00510025934, Put Grbavaca 30,21260 Postranje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86437539123</item>
      <item>, OIB 85821130368</item>
      <item>, OIB 00510025934</item>
    </izvorni_sadrzaj>
    <derivirana_varijabla naziv="DomainObject.Predmet.SudioniciListNazivOIB_1">
      <item>, OIB 86437539123</item>
      <item>, OIB 85821130368</item>
      <item>, OIB 00510025934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8B9F0-713E-47C4-BDBB-85A26B433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5463</properties:Characters>
  <properties:Lines>104</properties:Lines>
  <properties:Paragraphs>49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2017-04-06T13:11:00Z</cp:lastPrinted>
  <dcterms:modified xmlns:xsi="http://www.w3.org/2001/XMLSchema-instance" xsi:type="dcterms:W3CDTF">2017-04-07T09:38:00Z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