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0242EE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0242EE">
              <w:rPr>
                <w:noProof/>
                <w:sz w:val="24"/>
              </w:rPr>
              <w:t>559</w:t>
            </w:r>
            <w:r w:rsidR="00800D6C">
              <w:rPr>
                <w:noProof/>
                <w:sz w:val="24"/>
              </w:rPr>
              <w:t>/2018-7</w:t>
            </w:r>
          </w:p>
        </w:tc>
      </w:tr>
    </w:tbl>
    <w:p w14:textId="046aae8" w14:paraId="046aae8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0242EE">
        <w:rPr>
          <w:rFonts w:cs="Times New Roman" w:hAnsi="Times New Roman" w:ascii="Times New Roman"/>
          <w:sz w:val="24"/>
          <w:szCs w:val="24"/>
        </w:rPr>
        <w:t>GUSTO j.d.o.o., OIB: 67520464066, Makarska, Kačićev trg 1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0242EE" w:rsidRPr="000242EE">
        <w:rPr>
          <w:rFonts w:cs="Times New Roman" w:hAnsi="Times New Roman" w:ascii="Times New Roman"/>
          <w:sz w:val="24"/>
          <w:szCs w:val="24"/>
        </w:rPr>
        <w:t>GUSTO j.d.o.o., OIB: 67520464066, Makarska, Kačićev trg 1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B45DAC">
        <w:rPr>
          <w:lang w:val="hr-HR"/>
        </w:rPr>
        <w:t>Damir Vrca iz Splita, Stoci 2A, OIB: 72900552088.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0242EE" w:rsidRPr="000242EE">
        <w:rPr>
          <w:rFonts w:cs="Times New Roman" w:hAnsi="Times New Roman" w:ascii="Times New Roman"/>
          <w:sz w:val="24"/>
          <w:szCs w:val="24"/>
        </w:rPr>
        <w:t>GUSTO j.d.o.o., OIB: 67520464066, Makarska, Kačićev trg 1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0242EE">
        <w:rPr>
          <w:lang w:val="hr-HR"/>
        </w:rPr>
        <w:t>27. srpnja</w:t>
      </w:r>
      <w:r>
        <w:rPr>
          <w:lang w:val="hr-HR"/>
        </w:rPr>
        <w:t xml:space="preserve"> 2018. zahtjev za provedbu skraćenog stečajnog postupka nad </w:t>
      </w:r>
      <w:r w:rsidR="000242EE" w:rsidRPr="000242EE">
        <w:t xml:space="preserve">GUSTO </w:t>
      </w:r>
      <w:proofErr w:type="spellStart"/>
      <w:r w:rsidR="000242EE" w:rsidRPr="000242EE">
        <w:t>j.d.o.o</w:t>
      </w:r>
      <w:proofErr w:type="spellEnd"/>
      <w:r w:rsidR="000242EE" w:rsidRPr="000242EE">
        <w:t xml:space="preserve">., OIB: 67520464066, </w:t>
      </w:r>
      <w:proofErr w:type="spellStart"/>
      <w:r w:rsidR="000242EE" w:rsidRPr="000242EE">
        <w:t>Makarska</w:t>
      </w:r>
      <w:proofErr w:type="spellEnd"/>
      <w:r w:rsidR="000242EE" w:rsidRPr="000242EE">
        <w:t xml:space="preserve">, </w:t>
      </w:r>
      <w:proofErr w:type="spellStart"/>
      <w:r w:rsidR="000242EE" w:rsidRPr="000242EE">
        <w:t>Kačićev</w:t>
      </w:r>
      <w:proofErr w:type="spellEnd"/>
      <w:r w:rsidR="000242EE" w:rsidRPr="000242EE">
        <w:t xml:space="preserve"> </w:t>
      </w:r>
      <w:proofErr w:type="spellStart"/>
      <w:r w:rsidR="000242EE" w:rsidRPr="000242EE">
        <w:t>trg</w:t>
      </w:r>
      <w:proofErr w:type="spellEnd"/>
      <w:r w:rsidR="000242EE" w:rsidRPr="000242EE">
        <w:t xml:space="preserve"> 1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0242EE">
        <w:rPr>
          <w:lang w:val="hr-HR"/>
        </w:rPr>
        <w:t>24. srpnja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0242EE">
        <w:rPr>
          <w:lang w:val="hr-HR"/>
        </w:rPr>
        <w:t>216</w:t>
      </w:r>
      <w:r>
        <w:rPr>
          <w:lang w:val="hr-HR"/>
        </w:rPr>
        <w:t xml:space="preserve"> dana, u ukupnom iznosu od </w:t>
      </w:r>
      <w:r w:rsidR="000242EE">
        <w:rPr>
          <w:lang w:val="hr-HR"/>
        </w:rPr>
        <w:t xml:space="preserve">30.629,67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685889">
      <w:pPr>
        <w:ind w:left="6372"/>
        <w:jc w:val="center"/>
      </w:pPr>
      <w:r>
        <w:rPr>
          <w:lang w:val="hr-HR"/>
        </w:rPr>
        <w:t>Ana Golub Gruić</w:t>
      </w:r>
      <w:r w:rsidR="00685889">
        <w:t xml:space="preserve">, </w:t>
      </w:r>
      <w:proofErr w:type="spellStart"/>
      <w:r w:rsidR="00685889">
        <w:t>v.r</w:t>
      </w:r>
      <w:proofErr w:type="spellEnd"/>
      <w:r w:rsidR="00685889">
        <w:t>.</w:t>
      </w:r>
    </w:p>
    <w:p w:rsidRDefault="00685889" w:rsidP="008832A6" w:rsidR="00685889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685889" w:rsidP="008832A6" w:rsidR="00685889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0242EE">
      <w:rPr>
        <w:lang w:val="hr-HR"/>
      </w:rPr>
      <w:t>559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614AD"/>
    <w:rsid w:val="001712C9"/>
    <w:rsid w:val="001A42E0"/>
    <w:rsid w:val="0024181F"/>
    <w:rsid w:val="002C285B"/>
    <w:rsid w:val="003379BD"/>
    <w:rsid w:val="003C2F22"/>
    <w:rsid w:val="003C73FF"/>
    <w:rsid w:val="00417EA6"/>
    <w:rsid w:val="00445000"/>
    <w:rsid w:val="004931A6"/>
    <w:rsid w:val="004A7E70"/>
    <w:rsid w:val="005112CF"/>
    <w:rsid w:val="00614AA2"/>
    <w:rsid w:val="00672D9A"/>
    <w:rsid w:val="006736B6"/>
    <w:rsid w:val="00685889"/>
    <w:rsid w:val="0071519E"/>
    <w:rsid w:val="007F78E4"/>
    <w:rsid w:val="007F7A84"/>
    <w:rsid w:val="00800D6C"/>
    <w:rsid w:val="00811DBC"/>
    <w:rsid w:val="00814EDB"/>
    <w:rsid w:val="00815142"/>
    <w:rsid w:val="0083598C"/>
    <w:rsid w:val="00853B3E"/>
    <w:rsid w:val="00862C57"/>
    <w:rsid w:val="009074F1"/>
    <w:rsid w:val="00912D60"/>
    <w:rsid w:val="00981D37"/>
    <w:rsid w:val="00A51DE9"/>
    <w:rsid w:val="00AC1D2F"/>
    <w:rsid w:val="00AC3209"/>
    <w:rsid w:val="00AC5A1F"/>
    <w:rsid w:val="00B00231"/>
    <w:rsid w:val="00B24C17"/>
    <w:rsid w:val="00B37D5F"/>
    <w:rsid w:val="00B45DAC"/>
    <w:rsid w:val="00B7506F"/>
    <w:rsid w:val="00BA2339"/>
    <w:rsid w:val="00D8632A"/>
    <w:rsid w:val="00DA5590"/>
    <w:rsid w:val="00DB02DB"/>
    <w:rsid w:val="00DD0D50"/>
    <w:rsid w:val="00DE0520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5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88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5889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5889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5889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5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88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5889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5889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5889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St-559/2018</izvorni_sadrzaj>
    <derivirana_varijabla naziv="DomainObject.Predmet.OznakaBroj_1">St-559/2018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GUSTO jednostavno društvo s ograničenom odgovornošću za ugostiteljstvo i usluge</izvorni_sadrzaj>
    <derivirana_varijabla naziv="DomainObject.Predmet.ProtustrankaFormated_1">  GUSTO jednostavno društvo s ograničenom odgovornošću za ugostiteljstvo i usluge</derivirana_varijabla>
  </DomainObject.Predmet.ProtustrankaFormated>
  <DomainObject.Predmet.ProtustrankaFormatedOIB>
    <izvorni_sadrzaj>  GUSTO jednostavno društvo s ograničenom odgovornošću za ugostiteljstvo i usluge, OIB 67520464066</izvorni_sadrzaj>
    <derivirana_varijabla naziv="DomainObject.Predmet.ProtustrankaFormatedOIB_1">  GUSTO jednostavno društvo s ograničenom odgovornošću za ugostiteljstvo i usluge, OIB 67520464066</derivirana_varijabla>
  </DomainObject.Predmet.ProtustrankaFormatedOIB>
  <DomainObject.Predmet.ProtustrankaFormatedWithAdress>
    <izvorni_sadrzaj> GUSTO jednostavno društvo s ograničenom odgovornošću za ugostiteljstvo i usluge, Kačićev trg 1, 21300 Makarska</izvorni_sadrzaj>
    <derivirana_varijabla naziv="DomainObject.Predmet.ProtustrankaFormatedWithAdress_1"> GUSTO jednostavno društvo s ograničenom odgovornošću za ugostiteljstvo i usluge, Kačićev trg 1, 21300 Makarska</derivirana_varijabla>
  </DomainObject.Predmet.ProtustrankaFormatedWithAdress>
  <DomainObject.Predmet.ProtustrankaFormatedWithAdressOIB>
    <izvorni_sadrzaj> GUSTO jednostavno društvo s ograničenom odgovornošću za ugostiteljstvo i usluge, OIB 67520464066, Kačićev trg 1, 21300 Makarska</izvorni_sadrzaj>
    <derivirana_varijabla naziv="DomainObject.Predmet.ProtustrankaFormatedWithAdressOIB_1"> GUSTO jednostavno društvo s ograničenom odgovornošću za ugostiteljstvo i usluge, OIB 67520464066, Kačićev trg 1, 21300 Makarska</derivirana_varijabla>
  </DomainObject.Predmet.ProtustrankaFormatedWithAdressOIB>
  <DomainObject.Predmet.ProtustrankaWithAdress>
    <izvorni_sadrzaj>GUSTO jednostavno društvo s ograničenom odgovornošću za ugostiteljstvo i usluge Kačićev trg 1, 21300 Makarska</izvorni_sadrzaj>
    <derivirana_varijabla naziv="DomainObject.Predmet.ProtustrankaWithAdress_1">GUSTO jednostavno društvo s ograničenom odgovornošću za ugostiteljstvo i usluge Kačićev trg 1, 21300 Makarska</derivirana_varijabla>
  </DomainObject.Predmet.ProtustrankaWithAdress>
  <DomainObject.Predmet.ProtustrankaWithAdressOIB>
    <izvorni_sadrzaj>GUSTO jednostavno društvo s ograničenom odgovornošću za ugostiteljstvo i usluge, OIB 67520464066, Kačićev trg 1, 21300 Makarska</izvorni_sadrzaj>
    <derivirana_varijabla naziv="DomainObject.Predmet.ProtustrankaWithAdressOIB_1">GUSTO jednostavno društvo s ograničenom odgovornošću za ugostiteljstvo i usluge, OIB 67520464066, Kačićev trg 1, 21300 Makarska</derivirana_varijabla>
  </DomainObject.Predmet.ProtustrankaWithAdressOIB>
  <DomainObject.Predmet.ProtustrankaNazivFormated>
    <izvorni_sadrzaj>GUSTO jednostavno društvo s ograničenom odgovornošću za ugostiteljstvo i usluge</izvorni_sadrzaj>
    <derivirana_varijabla naziv="DomainObject.Predmet.ProtustrankaNazivFormated_1">GUSTO jednostavno društvo s ograničenom odgovornošću za ugostiteljstvo i usluge</derivirana_varijabla>
  </DomainObject.Predmet.ProtustrankaNazivFormated>
  <DomainObject.Predmet.ProtustrankaNazivFormatedOIB>
    <izvorni_sadrzaj>GUSTO jednostavno društvo s ograničenom odgovornošću za ugostiteljstvo i usluge, OIB 67520464066</izvorni_sadrzaj>
    <derivirana_varijabla naziv="DomainObject.Predmet.ProtustrankaNazivFormatedOIB_1">GUSTO jednostavno društvo s ograničenom odgovornošću za ugostiteljstvo i usluge, OIB 67520464066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30629.67</izvorni_sadrzaj>
    <derivirana_varijabla naziv="DomainObject.Predmet.TrenutnaVrijednost_1">30629.67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GUSTO jednostavno društvo s ograničenom odgovornošću za ugostiteljstvo i usluge</item>
    </izvorni_sadrzaj>
    <derivirana_varijabla naziv="DomainObject.Predmet.ProtuStrankaListFormated_1">
      <item>GUSTO jednostavno društvo s ograničenom odgovornošću za ugostiteljstvo i usluge</item>
    </derivirana_varijabla>
  </DomainObject.Predmet.ProtuStrankaListFormated>
  <DomainObject.Predmet.ProtuStrankaListFormatedOIB>
    <izvorni_sadrzaj>
      <item>GUSTO jednostavno društvo s ograničenom odgovornošću za ugostiteljstvo i usluge, OIB 67520464066</item>
    </izvorni_sadrzaj>
    <derivirana_varijabla naziv="DomainObject.Predmet.ProtuStrankaListFormatedOIB_1">
      <item>GUSTO jednostavno društvo s ograničenom odgovornošću za ugostiteljstvo i usluge, OIB 67520464066</item>
    </derivirana_varijabla>
  </DomainObject.Predmet.ProtuStrankaListFormatedOIB>
  <DomainObject.Predmet.ProtuStrankaListFormatedWithAdress>
    <izvorni_sadrzaj>
      <item>GUSTO jednostavno društvo s ograničenom odgovornošću za ugostiteljstvo i usluge, Kačićev trg 1, 21300 Makarska</item>
    </izvorni_sadrzaj>
    <derivirana_varijabla naziv="DomainObject.Predmet.ProtuStrankaListFormatedWithAdress_1">
      <item>GUSTO jednostavno društvo s ograničenom odgovornošću za ugostiteljstvo i usluge, Kačićev trg 1, 21300 Makarska</item>
    </derivirana_varijabla>
  </DomainObject.Predmet.ProtuStrankaListFormatedWithAdress>
  <DomainObject.Predmet.ProtuStrankaListFormatedWithAdressOIB>
    <izvorni_sadrzaj>
      <item>GUSTO jednostavno društvo s ograničenom odgovornošću za ugostiteljstvo i usluge, OIB 67520464066, Kačićev trg 1, 21300 Makarska</item>
    </izvorni_sadrzaj>
    <derivirana_varijabla naziv="DomainObject.Predmet.ProtuStrankaListFormatedWithAdressOIB_1">
      <item>GUSTO jednostavno društvo s ograničenom odgovornošću za ugostiteljstvo i usluge, OIB 67520464066, Kačićev trg 1, 21300 Makarska</item>
    </derivirana_varijabla>
  </DomainObject.Predmet.ProtuStrankaListFormatedWithAdressOIB>
  <DomainObject.Predmet.ProtuStrankaListNazivFormated>
    <izvorni_sadrzaj>
      <item>GUSTO jednostavno društvo s ograničenom odgovornošću za ugostiteljstvo i usluge</item>
    </izvorni_sadrzaj>
    <derivirana_varijabla naziv="DomainObject.Predmet.ProtuStrankaListNazivFormated_1">
      <item>GUSTO jednostavno društvo s ograničenom odgovornošću za ugostiteljstvo i usluge</item>
    </derivirana_varijabla>
  </DomainObject.Predmet.ProtuStrankaListNazivFormated>
  <DomainObject.Predmet.ProtuStrankaListNazivFormatedOIB>
    <izvorni_sadrzaj>
      <item>GUSTO jednostavno društvo s ograničenom odgovornošću za ugostiteljstvo i usluge, OIB 67520464066</item>
    </izvorni_sadrzaj>
    <derivirana_varijabla naziv="DomainObject.Predmet.ProtuStrankaListNazivFormatedOIB_1">
      <item>GUSTO jednostavno društvo s ograničenom odgovornošću za ugostiteljstvo i usluge, OIB 67520464066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GUSTO jednostavno društvo s ograničenom odgovornošću za ugostiteljstvo i usluge</izvorni_sadrzaj>
    <derivirana_varijabla naziv="DomainObject.Predmet.ProtustrankaIDrugi_1">GUSTO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GUSTO jednostavno društvo s ograničenom odgovornošću za ugostiteljstvo i usluge, OIB 67520464066, Kačićev trg 1, 21300 Makarska</izvorni_sadrzaj>
    <derivirana_varijabla naziv="DomainObject.Predmet.ProtustrankaIDrugiAdressOIB_1">GUSTO jednostavno društvo s ograničenom odgovornošću za ugostiteljstvo i usluge, OIB 67520464066, Kačićev trg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GUSTO jednostavno društvo s ograničenom odgovornošću za ugostiteljstvo i usluge</item>
      <item>FINANCIJSKA AGENCIJA, RC SPLIT</item>
    </izvorni_sadrzaj>
    <derivirana_varijabla naziv="DomainObject.Predmet.SudioniciListNaziv_1">
      <item>GUSTO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GUSTO jednostavno društvo s ograničenom odgovornošću za ugostiteljstvo i usluge, OIB 67520464066, Kačićev trg 1,21300 Makarska</item>
      <item>FINANCIJSKA AGENCIJA, RC SPLIT, OIB 85821130368, Mažuranićevo šetalište 24 b,21000 Split</item>
    </izvorni_sadrzaj>
    <derivirana_varijabla naziv="DomainObject.Predmet.SudioniciListAdressOIB_1">
      <item>GUSTO jednostavno društvo s ograničenom odgovornošću za ugostiteljstvo i usluge, OIB 67520464066, Kačićev trg 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67520464066</item>
      <item>, OIB 85821130368</item>
    </izvorni_sadrzaj>
    <derivirana_varijabla naziv="DomainObject.Predmet.SudioniciListNazivOIB_1">
      <item>, OIB 67520464066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St-559/2018-3</izvorni_sadrzaj>
    <derivirana_varijabla naziv="DomainObject.PredzadnjaOdlukaIzPredmeta.Oznaka_1">St-559/2018-3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044FE-0F74-419A-BAFA-36649DCE8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3944</properties:Characters>
  <properties:Lines>85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2019-01-23T08:45:00Z</cp:lastPrinted>
  <dcterms:modified xmlns:xsi="http://www.w3.org/2001/XMLSchema-instance" xsi:type="dcterms:W3CDTF">2019-01-23T08:45:00Z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(St-559-2018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