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c39f" w14:paraId="178c39f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A1726" w:rsidP="00DF524F" w:rsidR="00EA1726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0B5F9B">
        <w:t>651/15</w:t>
      </w:r>
      <w:r w:rsidR="00EA1726">
        <w:t>-114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0B5F9B" w:rsidRPr="000B5F9B">
        <w:rPr>
          <w:bCs/>
          <w:lang w:val="pt-BR"/>
        </w:rPr>
        <w:t>ESTARE CULTO – MODNA ODJEĆA d.o.o. u stečaju, Zagreb, Savska cesta 106, OIB: 91151135167</w:t>
      </w:r>
      <w:r w:rsidRPr="00792894">
        <w:t xml:space="preserve">, </w:t>
      </w:r>
      <w:r w:rsidR="00E436BE">
        <w:t>15</w:t>
      </w:r>
      <w:r w:rsidR="00853A2B">
        <w:t>. prosinca</w:t>
      </w:r>
      <w:r w:rsidR="00792894" w:rsidRPr="00792894">
        <w:t xml:space="preserve"> </w:t>
      </w:r>
      <w:r w:rsidR="004B741F">
        <w:t>2017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0B5F9B" w:rsidRPr="000B5F9B">
        <w:rPr>
          <w:bCs/>
          <w:lang w:val="pt-BR"/>
        </w:rPr>
        <w:t>ESTARE CULTO – MODNA ODJEĆA d.o.o. u stečaju, Zagreb, Savska cesta 106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E436BE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28</w:t>
      </w:r>
      <w:r w:rsidR="00853A2B">
        <w:rPr>
          <w:bCs/>
        </w:rPr>
        <w:t>. prosinca</w:t>
      </w:r>
      <w:r w:rsidR="004B741F">
        <w:rPr>
          <w:bCs/>
        </w:rPr>
        <w:t xml:space="preserve"> 2017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53A2B">
        <w:rPr>
          <w:bCs/>
        </w:rPr>
        <w:t xml:space="preserve"> 10,00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4B741F" w:rsidP="00E436BE" w:rsidR="00590E39" w:rsidRPr="00037EED">
      <w:pPr>
        <w:pStyle w:val="Odlomakpopisa"/>
        <w:numPr>
          <w:ilvl w:val="0"/>
          <w:numId w:val="3"/>
        </w:numPr>
        <w:jc w:val="both"/>
      </w:pPr>
      <w:r>
        <w:t xml:space="preserve">Donošenje </w:t>
      </w:r>
      <w:r w:rsidR="00E436BE">
        <w:t>odluke o načinu i uvjetima unovčenja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E436BE">
        <w:t>15</w:t>
      </w:r>
      <w:r w:rsidR="00853A2B" w:rsidRPr="00853A2B">
        <w:t xml:space="preserve">. prosinca </w:t>
      </w:r>
      <w:r w:rsidR="004B741F">
        <w:t>2017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A1726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EA1726" w:rsidP="00BA7734" w:rsidR="00EA1726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EA1726" w:rsidP="00BA7734" w:rsidR="00EA172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436BE"/>
    <w:rsid w:val="00E80E84"/>
    <w:rsid w:val="00EA1726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1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152</properties:Words>
  <properties:Characters>700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2017-12-15T13:37:00Z</dcterms:created>
  <dc:creator>Tatjana Kujundžić-Novak</dc:creator>
  <cp:lastModifiedBy>Katica Franjić</cp:lastModifiedBy>
  <cp:lastPrinted>2017-12-15T14:32:00Z</cp:lastPrinted>
  <dcterms:modified xmlns:xsi="http://www.w3.org/2001/XMLSchema-instance" xsi:type="dcterms:W3CDTF">2017-12-15T14:33:00Z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