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6acb4" w14:paraId="6b6acb4" w:rsidRDefault="00670B23" w:rsidP="0069337C" w:rsidR="00670B23">
      <w:pPr>
        <w:jc w:val="both"/>
        <w15:collapsed w:val="false"/>
      </w:pPr>
      <w:bookmarkStart w:name="_GoBack" w:id="0"/>
      <w:bookmarkEnd w:id="0"/>
    </w:p>
    <w:p w:rsidRDefault="00387809" w:rsidP="0069337C" w:rsidR="00670B23">
      <w:pPr>
        <w:jc w:val="both"/>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70B23" w:rsidP="0069337C" w:rsidR="00670B23">
      <w:pPr>
        <w:jc w:val="both"/>
      </w:pPr>
    </w:p>
    <w:p w:rsidRDefault="0069337C" w:rsidP="0069337C" w:rsidR="0069337C">
      <w:pPr>
        <w:jc w:val="both"/>
      </w:pPr>
      <w:r>
        <w:t>REPUBLIKA HRVATSKA</w:t>
      </w:r>
    </w:p>
    <w:p w:rsidRDefault="0069337C" w:rsidP="0069337C" w:rsidR="0069337C">
      <w:r>
        <w:t xml:space="preserve">TRGOVAČKI SUD U SPLITU </w:t>
      </w:r>
    </w:p>
    <w:p w:rsidRDefault="0069337C" w:rsidP="00670B23" w:rsidR="00670B23">
      <w:r>
        <w:t>Split, Sukoišanska 6</w:t>
      </w:r>
      <w:r w:rsidR="00670B23">
        <w:tab/>
      </w:r>
      <w:r w:rsidR="00670B23">
        <w:tab/>
      </w:r>
      <w:r w:rsidR="00670B23">
        <w:tab/>
      </w:r>
      <w:r w:rsidR="00670B23">
        <w:tab/>
      </w:r>
      <w:r w:rsidR="00670B23">
        <w:tab/>
      </w:r>
      <w:r w:rsidR="00670B23">
        <w:tab/>
      </w:r>
      <w:r w:rsidR="00670B23">
        <w:tab/>
        <w:t xml:space="preserve">                </w:t>
      </w:r>
    </w:p>
    <w:p w:rsidRDefault="00670B23" w:rsidP="00670B23" w:rsidR="00670B23">
      <w:pPr>
        <w:jc w:val="center"/>
      </w:pPr>
    </w:p>
    <w:p w:rsidRDefault="00670B23" w:rsidP="00670B23" w:rsidR="00670B23" w:rsidRPr="00670B23">
      <w:pPr>
        <w:jc w:val="center"/>
        <w:rPr>
          <w:spacing w:val="100"/>
        </w:rPr>
      </w:pPr>
      <w:r w:rsidRPr="00670B23">
        <w:rPr>
          <w:spacing w:val="100"/>
        </w:rPr>
        <w:t xml:space="preserve">REPUBLIKA HRVATSKA </w:t>
      </w:r>
    </w:p>
    <w:p w:rsidRDefault="00670B23" w:rsidP="00670B23" w:rsidR="00670B23">
      <w:pPr>
        <w:jc w:val="center"/>
      </w:pPr>
    </w:p>
    <w:p w:rsidRDefault="000661F2" w:rsidP="00670B23" w:rsidR="00670B23">
      <w:pPr>
        <w:jc w:val="center"/>
      </w:pPr>
      <w:r>
        <w:t>R J E Š E N J E</w:t>
      </w:r>
    </w:p>
    <w:p w:rsidRDefault="00670B23" w:rsidP="00670B23" w:rsidR="00670B23">
      <w:pPr>
        <w:jc w:val="center"/>
      </w:pPr>
    </w:p>
    <w:p w:rsidRDefault="00670B23" w:rsidP="00670B23" w:rsidR="00670B23">
      <w:pPr>
        <w:jc w:val="center"/>
      </w:pPr>
    </w:p>
    <w:p w:rsidRDefault="0069337C" w:rsidP="00670B23" w:rsidR="00670B23">
      <w:pPr>
        <w:pStyle w:val="Tijeloteksta"/>
        <w:tabs>
          <w:tab w:pos="6810" w:val="clear"/>
        </w:tabs>
        <w:ind w:firstLine="708"/>
      </w:pPr>
      <w:r>
        <w:t xml:space="preserve">Trgovački sud u Splitu, po sucu ovog suda </w:t>
      </w:r>
      <w:r w:rsidR="005637B9">
        <w:t>Katarini Mikulić</w:t>
      </w:r>
      <w:r>
        <w:t>,  kao stečajnom sucu, u stečajnom po</w:t>
      </w:r>
      <w:r w:rsidR="000661F2">
        <w:t xml:space="preserve">stupku  nad  stečajnim dužnikom </w:t>
      </w:r>
      <w:r w:rsidR="005637B9">
        <w:t>ALDIKO d.o.o. za proizvodnju i usluge – u stečaju, Zagvozd, Zagvozd bb,</w:t>
      </w:r>
      <w:r>
        <w:t xml:space="preserve"> </w:t>
      </w:r>
      <w:r w:rsidR="005A3A02">
        <w:t>odlučujući o zahtjevu za namirenje razlučnog vjerovnika OTP BANKA HRVATSKA d.d., Domovinskog rata 3,</w:t>
      </w:r>
      <w:r w:rsidR="00956402">
        <w:t xml:space="preserve"> Zadar</w:t>
      </w:r>
      <w:r w:rsidR="00B14E04">
        <w:t xml:space="preserve">, </w:t>
      </w:r>
      <w:r w:rsidR="00D04E4D">
        <w:t>28</w:t>
      </w:r>
      <w:r w:rsidR="00415BF6">
        <w:t xml:space="preserve">. listopada 2016. godine </w:t>
      </w:r>
      <w:r w:rsidR="00901314">
        <w:t xml:space="preserve"> </w:t>
      </w:r>
    </w:p>
    <w:p w:rsidRDefault="00670B23" w:rsidP="00670B23" w:rsidR="00670B23">
      <w:pPr>
        <w:pStyle w:val="Tijeloteksta"/>
        <w:tabs>
          <w:tab w:pos="6810" w:val="clear"/>
        </w:tabs>
        <w:ind w:firstLine="708"/>
      </w:pPr>
    </w:p>
    <w:p w:rsidRDefault="00670B23" w:rsidP="00670B23" w:rsidR="00670B23">
      <w:pPr>
        <w:pStyle w:val="Tijeloteksta"/>
        <w:tabs>
          <w:tab w:pos="6810" w:val="clear"/>
        </w:tabs>
        <w:ind w:firstLine="708"/>
        <w:jc w:val="center"/>
      </w:pPr>
    </w:p>
    <w:p w:rsidRDefault="00256441" w:rsidP="00670B23" w:rsidR="00F74637">
      <w:pPr>
        <w:pStyle w:val="Tijeloteksta"/>
        <w:tabs>
          <w:tab w:pos="6810" w:val="clear"/>
        </w:tabs>
        <w:ind w:firstLine="708"/>
        <w:jc w:val="center"/>
      </w:pPr>
      <w:r>
        <w:t xml:space="preserve">r i j e š i o     j e </w:t>
      </w:r>
    </w:p>
    <w:p w:rsidRDefault="00670B23" w:rsidP="00670B23" w:rsidR="00670B23">
      <w:pPr>
        <w:pStyle w:val="Tijeloteksta"/>
        <w:tabs>
          <w:tab w:pos="6810" w:val="clear"/>
        </w:tabs>
        <w:ind w:firstLine="708"/>
        <w:jc w:val="center"/>
      </w:pPr>
    </w:p>
    <w:p w:rsidRDefault="00670B23" w:rsidP="00670B23" w:rsidR="00670B23">
      <w:pPr>
        <w:pStyle w:val="Tijeloteksta"/>
        <w:tabs>
          <w:tab w:pos="6810" w:val="clear"/>
        </w:tabs>
        <w:ind w:firstLine="708"/>
        <w:jc w:val="center"/>
      </w:pPr>
    </w:p>
    <w:p w:rsidRDefault="00DB0126" w:rsidP="00956402" w:rsidR="00956402">
      <w:pPr>
        <w:pStyle w:val="Tijeloteksta"/>
        <w:numPr>
          <w:ilvl w:val="0"/>
          <w:numId w:val="26"/>
        </w:numPr>
      </w:pPr>
      <w:r>
        <w:t xml:space="preserve">Iz </w:t>
      </w:r>
      <w:r w:rsidR="00662148">
        <w:t xml:space="preserve">uplaćenog </w:t>
      </w:r>
      <w:r w:rsidRPr="00DA01E4">
        <w:t>iznosa od</w:t>
      </w:r>
      <w:r w:rsidR="00F74637" w:rsidRPr="00DA01E4">
        <w:t xml:space="preserve"> </w:t>
      </w:r>
      <w:r w:rsidR="00415BF6">
        <w:t>43.750,00</w:t>
      </w:r>
      <w:r w:rsidR="005637B9" w:rsidRPr="00DA01E4">
        <w:t xml:space="preserve"> </w:t>
      </w:r>
      <w:r w:rsidR="005A3A02">
        <w:t>kuna</w:t>
      </w:r>
      <w:r w:rsidR="00662148">
        <w:t xml:space="preserve"> na ime dijela kupoprodajne cijene za kupnju pokretnina "linija profila I" i "linija profila II" za proizvodnju PVC profila</w:t>
      </w:r>
      <w:r w:rsidR="00956402">
        <w:t>, namiruju se:</w:t>
      </w:r>
    </w:p>
    <w:p w:rsidRDefault="00A82161" w:rsidP="00956402" w:rsidR="00956402">
      <w:pPr>
        <w:pStyle w:val="Tijeloteksta"/>
        <w:numPr>
          <w:ilvl w:val="0"/>
          <w:numId w:val="27"/>
        </w:numPr>
      </w:pPr>
      <w:r>
        <w:t>porez na dodanu vrijednost o</w:t>
      </w:r>
      <w:r w:rsidR="00D04E4D">
        <w:t>d 25</w:t>
      </w:r>
      <w:r w:rsidR="003F4011">
        <w:t xml:space="preserve"> posto</w:t>
      </w:r>
      <w:r w:rsidR="00D04E4D">
        <w:t xml:space="preserve"> u iznosu od 10.937,50</w:t>
      </w:r>
      <w:r w:rsidR="00956402">
        <w:t xml:space="preserve"> kuna </w:t>
      </w:r>
    </w:p>
    <w:p w:rsidRDefault="003F4011" w:rsidP="00956402" w:rsidR="00D04E4D">
      <w:pPr>
        <w:pStyle w:val="Tijeloteksta"/>
        <w:numPr>
          <w:ilvl w:val="0"/>
          <w:numId w:val="27"/>
        </w:numPr>
      </w:pPr>
      <w:r>
        <w:t xml:space="preserve">paušalni iznos od </w:t>
      </w:r>
      <w:r w:rsidR="00D04E4D">
        <w:t>5</w:t>
      </w:r>
      <w:r>
        <w:t xml:space="preserve"> posto</w:t>
      </w:r>
      <w:r w:rsidR="00D04E4D">
        <w:t xml:space="preserve"> </w:t>
      </w:r>
      <w:r>
        <w:t xml:space="preserve">od utrška </w:t>
      </w:r>
      <w:r w:rsidR="00D04E4D">
        <w:t xml:space="preserve">na ime troškova </w:t>
      </w:r>
      <w:r>
        <w:t>utvrđivanja</w:t>
      </w:r>
      <w:r w:rsidR="00D04E4D">
        <w:t xml:space="preserve"> tražbine u iznosu od 1.640,62 kune</w:t>
      </w:r>
    </w:p>
    <w:p w:rsidRDefault="00D04E4D" w:rsidP="00956402" w:rsidR="00D04E4D">
      <w:pPr>
        <w:pStyle w:val="Tijeloteksta"/>
        <w:numPr>
          <w:ilvl w:val="0"/>
          <w:numId w:val="27"/>
        </w:numPr>
      </w:pPr>
      <w:r>
        <w:t xml:space="preserve">rezervacija za </w:t>
      </w:r>
      <w:r w:rsidR="003F4011">
        <w:t>očekivane</w:t>
      </w:r>
      <w:r>
        <w:t xml:space="preserve"> troškove</w:t>
      </w:r>
      <w:r w:rsidR="003F4011">
        <w:t xml:space="preserve"> stečajnog postupka</w:t>
      </w:r>
      <w:r>
        <w:t xml:space="preserve"> u iznosu od 1.171,80 kuna </w:t>
      </w:r>
    </w:p>
    <w:p w:rsidRDefault="00956402" w:rsidP="00956402" w:rsidR="00956402">
      <w:pPr>
        <w:pStyle w:val="Tijeloteksta"/>
        <w:numPr>
          <w:ilvl w:val="0"/>
          <w:numId w:val="27"/>
        </w:numPr>
      </w:pPr>
      <w:r>
        <w:t xml:space="preserve">razlučni vjerovnik OTP BANKA HRVATSKA d.d., Domovinskog rata 3, Zadar, OIB: </w:t>
      </w:r>
      <w:r w:rsidRPr="00956402">
        <w:t>52508873833</w:t>
      </w:r>
      <w:r>
        <w:t xml:space="preserve"> djelomično u iznosu od 30.000,00 kuna </w:t>
      </w:r>
    </w:p>
    <w:p w:rsidRDefault="00DE1710" w:rsidP="00670B23" w:rsidR="00670B23">
      <w:pPr>
        <w:pStyle w:val="Tijeloteksta"/>
        <w:numPr>
          <w:ilvl w:val="0"/>
          <w:numId w:val="26"/>
        </w:numPr>
      </w:pPr>
      <w:r w:rsidRPr="003F4011">
        <w:t xml:space="preserve">Nalaže se </w:t>
      </w:r>
      <w:r w:rsidR="003F4011" w:rsidRPr="003F4011">
        <w:t>stečajnom upravitelju</w:t>
      </w:r>
      <w:r w:rsidR="00B86C52" w:rsidRPr="003F4011">
        <w:t xml:space="preserve"> </w:t>
      </w:r>
      <w:r w:rsidR="003F4011" w:rsidRPr="003F4011">
        <w:t xml:space="preserve">Anti Mrkonjiću, Kneza Domagoja 3, Zmijavci, OIB: 84299598589 </w:t>
      </w:r>
      <w:r w:rsidR="00B86C52" w:rsidRPr="003F4011">
        <w:t xml:space="preserve">da u roku od 8 dana </w:t>
      </w:r>
      <w:r w:rsidRPr="003F4011">
        <w:t>nakon pravomoćnosti ovog rješenja izvrši isplatu novčan</w:t>
      </w:r>
      <w:r w:rsidR="00B86C52" w:rsidRPr="003F4011">
        <w:t>og</w:t>
      </w:r>
      <w:r w:rsidRPr="003F4011">
        <w:t xml:space="preserve"> iznosa iz toč</w:t>
      </w:r>
      <w:r w:rsidR="003F4011">
        <w:t>ke</w:t>
      </w:r>
      <w:r w:rsidRPr="003F4011">
        <w:t xml:space="preserve"> I.</w:t>
      </w:r>
      <w:r w:rsidR="003F4011">
        <w:t xml:space="preserve">a) </w:t>
      </w:r>
      <w:r w:rsidR="008E4C93">
        <w:t>na ime PDV-a</w:t>
      </w:r>
      <w:r w:rsidR="00670B23">
        <w:t xml:space="preserve"> odgovarajućem državnom tijelu</w:t>
      </w:r>
      <w:r w:rsidR="008E4C93">
        <w:t>, iz točke I.</w:t>
      </w:r>
      <w:r w:rsidR="003F4011">
        <w:t xml:space="preserve">d) </w:t>
      </w:r>
      <w:r w:rsidR="008E4C93">
        <w:t>razlučnom vjerovniku OTP BANKA HRVATSKA d.d. Zadar, a navedene iz</w:t>
      </w:r>
      <w:r w:rsidR="00670B23">
        <w:t>nose iz točke I.</w:t>
      </w:r>
      <w:r w:rsidR="008E4C93">
        <w:t xml:space="preserve">b) i </w:t>
      </w:r>
      <w:r w:rsidR="00670B23">
        <w:t>I.</w:t>
      </w:r>
      <w:r w:rsidR="008E4C93">
        <w:t>c) zadrži u stečajnoj masi.</w:t>
      </w:r>
    </w:p>
    <w:p w:rsidRDefault="00670B23" w:rsidP="00670B23" w:rsidR="00670B23">
      <w:pPr>
        <w:pStyle w:val="Tijeloteksta"/>
        <w:ind w:left="1080"/>
      </w:pPr>
    </w:p>
    <w:p w:rsidRDefault="00670B23" w:rsidP="00151726" w:rsidR="00670B23">
      <w:pPr>
        <w:pStyle w:val="Tijeloteksta"/>
        <w:tabs>
          <w:tab w:pos="6810" w:val="clear"/>
        </w:tabs>
        <w:jc w:val="center"/>
      </w:pPr>
    </w:p>
    <w:p w:rsidRDefault="00741F53" w:rsidP="00151726" w:rsidR="00151726">
      <w:pPr>
        <w:pStyle w:val="Tijeloteksta"/>
        <w:tabs>
          <w:tab w:pos="6810" w:val="clear"/>
        </w:tabs>
        <w:jc w:val="center"/>
      </w:pPr>
      <w:r>
        <w:t>Obrazloženje</w:t>
      </w:r>
    </w:p>
    <w:p w:rsidRDefault="00670B23" w:rsidP="00151726" w:rsidR="00670B23">
      <w:pPr>
        <w:pStyle w:val="Tijeloteksta"/>
        <w:tabs>
          <w:tab w:pos="6810" w:val="clear"/>
        </w:tabs>
        <w:jc w:val="center"/>
      </w:pPr>
    </w:p>
    <w:p w:rsidRDefault="005637B9" w:rsidP="005637B9" w:rsidR="005637B9" w:rsidRPr="00D173B0">
      <w:pPr>
        <w:pStyle w:val="Tijeloteksta"/>
        <w:tabs>
          <w:tab w:pos="6810" w:val="clear"/>
          <w:tab w:pos="1080" w:val="left"/>
        </w:tabs>
      </w:pPr>
    </w:p>
    <w:p w:rsidRDefault="005637B9" w:rsidP="005637B9" w:rsidR="005637B9">
      <w:pPr>
        <w:pStyle w:val="Tijeloteksta"/>
        <w:tabs>
          <w:tab w:pos="6810" w:val="clear"/>
        </w:tabs>
        <w:ind w:firstLine="708"/>
      </w:pPr>
      <w:r>
        <w:t>Rješenjem ovog suda posl. broj: 7. St-53/2010 od 13. siječnja 2011. godine  otvoren je stečajni p</w:t>
      </w:r>
      <w:r w:rsidR="00DA01E4">
        <w:t xml:space="preserve">ostupak nad stečajnim dužnikom </w:t>
      </w:r>
      <w:r>
        <w:t>ALDIKO d.o.o. za proizvodnju i usluge – u stečaju, Zagvozd, Zagvozd b.b.</w:t>
      </w:r>
    </w:p>
    <w:p w:rsidRDefault="005637B9" w:rsidP="005637B9" w:rsidR="005637B9">
      <w:pPr>
        <w:pStyle w:val="Tijeloteksta"/>
        <w:tabs>
          <w:tab w:pos="6810" w:val="clear"/>
        </w:tabs>
        <w:ind w:firstLine="1134"/>
      </w:pPr>
    </w:p>
    <w:p w:rsidRDefault="005637B9" w:rsidP="005637B9" w:rsidR="005637B9">
      <w:pPr>
        <w:pStyle w:val="Tijeloteksta"/>
        <w:tabs>
          <w:tab w:pos="6810" w:val="clear"/>
        </w:tabs>
        <w:ind w:firstLine="708"/>
      </w:pPr>
      <w:r>
        <w:lastRenderedPageBreak/>
        <w:t>Istim rješenjem za stečajnog upravitelja imenovan je Ante Mrkonjić dipl. iur. iz Imotskog, Bruna Bušića 39.</w:t>
      </w:r>
    </w:p>
    <w:p w:rsidRDefault="00091747" w:rsidP="005637B9" w:rsidR="00091747">
      <w:pPr>
        <w:jc w:val="both"/>
      </w:pPr>
    </w:p>
    <w:p w:rsidRDefault="00337442" w:rsidP="00C61692" w:rsidR="00C61692">
      <w:pPr>
        <w:jc w:val="both"/>
      </w:pPr>
      <w:r>
        <w:tab/>
        <w:t>Podneskom od 09. travnja 2015. godine stečajni upravitelj je izvijestio sud da je prihvatio ponudu kupca NEVEN PLAST d.o.o.</w:t>
      </w:r>
      <w:r w:rsidR="001E0E61">
        <w:t xml:space="preserve"> te s danom 31. ožujka 2015. godine predao pokretnine kupcu NEVEN PLAST d.o.o., te prolongirao isplatu kupovnine u 12 jednakih mjesečnih obroka, a sukladno načelnoj suglasnosti punomoćnika razlučnog vjerovnika OTP BANKA HRVATSKA d.d. Zadar i ponude kupca, te odredio dospijeće  prvog obroka za dan 01. travnja 2015. godine, tj. dan nakon preuzim</w:t>
      </w:r>
      <w:r w:rsidR="001E4738">
        <w:t xml:space="preserve">anja robe i predaje zadužnice. </w:t>
      </w:r>
      <w:r w:rsidR="001E0E61">
        <w:t>Također je naveo da je u svojoj napomeni predanoj kupcu dao i neka jamstva zbog najave vlasnika objekta da će neke stvari zadržati kao osiguranje plaćanja zakupnine poslovnog prostora (od 01. kolovoza 2014. godine do 31. ožujka 2015. godine). Na dan preuzimanja opreme stečajni upravitelj je uručio kupcu račun broj 2/2015 od 31. ožujka 2015. godine</w:t>
      </w:r>
      <w:r w:rsidR="001E4738">
        <w:t>, te je sastavljen sporazum između dužnika, kao prodavatelja i društva NEVEN PLAST d.o.o., kao kupca, za prodaju navedenih pokretnina, ugovorena je kupoprodajna cijena u iznosu od 350.000,00 kuna uvećana za iznos PDV-a, što sveukupno iznosi 437.500,00 kuna umanjeno za uplaćenu jamčevinu</w:t>
      </w:r>
      <w:r w:rsidR="001E0E61">
        <w:t xml:space="preserve"> (list spisa 1165-1172 spisa)</w:t>
      </w:r>
      <w:r w:rsidR="001E4738">
        <w:t>.</w:t>
      </w:r>
    </w:p>
    <w:p w:rsidRDefault="001E4738" w:rsidP="00C61692" w:rsidR="001E4738">
      <w:pPr>
        <w:jc w:val="both"/>
        <w:rPr>
          <w:color w:val="FF0000"/>
        </w:rPr>
      </w:pPr>
    </w:p>
    <w:p w:rsidRDefault="006E5187" w:rsidP="00C61692" w:rsidR="006E5187">
      <w:pPr>
        <w:jc w:val="both"/>
      </w:pPr>
      <w:r>
        <w:rPr>
          <w:color w:val="FF0000"/>
        </w:rPr>
        <w:tab/>
      </w:r>
      <w:r>
        <w:t xml:space="preserve">Podneskom predanim na sud dana 10. ožujka 2016. godine punomoćnik razlučnog vjerovnika OTP BANKA HRVATSKA d.d. Zadar je predložio da se od uplaćene jamčevine 43.750,00 kuna namiri razlučni vjerovnik u iznosu od 30.000,00 kuna. </w:t>
      </w:r>
    </w:p>
    <w:p w:rsidRDefault="006E5187" w:rsidP="00C61692" w:rsidR="00DA01E4" w:rsidRPr="006E5187">
      <w:pPr>
        <w:jc w:val="both"/>
      </w:pPr>
      <w:r>
        <w:t xml:space="preserve"> </w:t>
      </w:r>
    </w:p>
    <w:p w:rsidRDefault="00DA01E4" w:rsidP="001F6B80" w:rsidR="00CD6BF8">
      <w:pPr>
        <w:jc w:val="both"/>
      </w:pPr>
      <w:r w:rsidRPr="003D3694">
        <w:rPr>
          <w:color w:val="FF0000"/>
        </w:rPr>
        <w:tab/>
      </w:r>
      <w:r w:rsidRPr="00CD6BF8">
        <w:t xml:space="preserve">Podneskom </w:t>
      </w:r>
      <w:r w:rsidR="00CD6BF8">
        <w:t xml:space="preserve">zaprimljenim na ovaj sud dana 18. listopada 2016. godine stečajni upravitelj je predložio da se od uplaćene jamčevine u iznosu od 43.750,00 kuna </w:t>
      </w:r>
      <w:r w:rsidR="002E572C">
        <w:t xml:space="preserve">iznos od 10.937,50 kuna uplati u proračun RH na ime neplaćenog PDV-a od 25%, za troškove stečajnog postupka se ustegne 5% u iznosu od 1.668,75 kuna, iznos od 1.706,25 kuna da se rezervira za buduće troškove stečajnog postupka, a preostali iznos od 30.000,00 kuna da se </w:t>
      </w:r>
      <w:r w:rsidR="001E4738">
        <w:t>namiri razlučni vjerovnik</w:t>
      </w:r>
      <w:r w:rsidR="002E572C">
        <w:t xml:space="preserve"> OTP </w:t>
      </w:r>
      <w:r w:rsidR="001E4738">
        <w:t>BANKA</w:t>
      </w:r>
      <w:r w:rsidR="002E572C">
        <w:t xml:space="preserve"> HRVATSKA d.d. Zadar. </w:t>
      </w:r>
    </w:p>
    <w:p w:rsidRDefault="002E572C" w:rsidP="001F6B80" w:rsidR="002E572C">
      <w:pPr>
        <w:jc w:val="both"/>
      </w:pPr>
    </w:p>
    <w:p w:rsidRDefault="002E572C" w:rsidP="001E4738" w:rsidR="002E572C">
      <w:pPr>
        <w:jc w:val="both"/>
      </w:pPr>
      <w:r>
        <w:tab/>
        <w:t>Na skupštini vjerovnika održanoj dana 27. listopada 201</w:t>
      </w:r>
      <w:r w:rsidR="001E4738">
        <w:t>6. godine stečajni upravitelj je</w:t>
      </w:r>
      <w:r w:rsidR="00670B23">
        <w:t xml:space="preserve">, </w:t>
      </w:r>
      <w:r w:rsidR="001E4738">
        <w:t>po opasci razlučnog vjerovnika da je došlo do očite pogreške u računanju</w:t>
      </w:r>
      <w:r w:rsidR="00670B23">
        <w:t>,</w:t>
      </w:r>
      <w:r w:rsidR="001E4738">
        <w:t xml:space="preserve"> izmijenio iznose</w:t>
      </w:r>
      <w:r w:rsidR="00670B23">
        <w:t xml:space="preserve"> </w:t>
      </w:r>
      <w:r>
        <w:t>te je predložio da se od iznosa uplaćene jamčevine 43.750,00 kuna iznos od 10.937,50 kuna uplati u proračun RH na ime neplaćenog PDV-a od 25%, za troškove stečajnog postupka</w:t>
      </w:r>
      <w:r w:rsidR="00670B23">
        <w:t xml:space="preserve"> da</w:t>
      </w:r>
      <w:r>
        <w:t xml:space="preserve"> se ustegne 5% u iznosu od 1.640,62 kuna, iznos od 1.171,87 kuna da se rezervira za buduće troškove stečajnog postupka, a preostali iznos od 30.000,00 kuna da se </w:t>
      </w:r>
      <w:r w:rsidR="001E4738">
        <w:t xml:space="preserve">namiri razlučni </w:t>
      </w:r>
      <w:r>
        <w:t>vjerovni</w:t>
      </w:r>
      <w:r w:rsidR="001E4738">
        <w:t>k</w:t>
      </w:r>
      <w:r>
        <w:t xml:space="preserve"> OTP </w:t>
      </w:r>
      <w:r w:rsidR="001E4738">
        <w:t>BANKA</w:t>
      </w:r>
      <w:r w:rsidR="00670B23">
        <w:t xml:space="preserve"> HRVATSKA d.d. Zadar</w:t>
      </w:r>
      <w:r w:rsidR="001E4738">
        <w:t xml:space="preserve">, a na koji obračun troškova i iznos </w:t>
      </w:r>
      <w:r w:rsidR="00670B23">
        <w:t xml:space="preserve">dijela </w:t>
      </w:r>
      <w:r w:rsidR="001E4738">
        <w:t xml:space="preserve">namirenja razlučni vjerovnik nije imao primjedbi. </w:t>
      </w:r>
      <w:r>
        <w:t xml:space="preserve"> </w:t>
      </w:r>
    </w:p>
    <w:p w:rsidRDefault="00D04E4D" w:rsidP="00D5449C" w:rsidR="00D04E4D">
      <w:pPr>
        <w:pStyle w:val="Tijeloteksta"/>
        <w:tabs>
          <w:tab w:pos="6810" w:val="clear"/>
        </w:tabs>
      </w:pPr>
    </w:p>
    <w:p w:rsidRDefault="00D04E4D" w:rsidP="00D04E4D" w:rsidR="00D5449C">
      <w:pPr>
        <w:pStyle w:val="Tijeloteksta"/>
        <w:tabs>
          <w:tab w:pos="6810" w:val="clear"/>
        </w:tabs>
        <w:ind w:firstLine="708"/>
      </w:pPr>
      <w:r>
        <w:t xml:space="preserve">Odredbom čl. </w:t>
      </w:r>
      <w:r w:rsidR="00D5449C">
        <w:t xml:space="preserve">169. st.1. Stečajnog zakona ("Narodne novine" </w:t>
      </w:r>
      <w:r w:rsidR="00D5449C" w:rsidRPr="00762189">
        <w:t xml:space="preserve">broj </w:t>
      </w:r>
      <w:hyperlink r:id="rId10" w:history="true">
        <w:r w:rsidR="00D5449C" w:rsidRPr="00762189">
          <w:rPr>
            <w:bCs/>
          </w:rPr>
          <w:t>44/96</w:t>
        </w:r>
      </w:hyperlink>
      <w:r w:rsidR="00D5449C" w:rsidRPr="00762189">
        <w:t xml:space="preserve">, </w:t>
      </w:r>
      <w:hyperlink r:id="rId11" w:history="true">
        <w:r w:rsidR="00D5449C" w:rsidRPr="00762189">
          <w:rPr>
            <w:bCs/>
          </w:rPr>
          <w:t>29/99</w:t>
        </w:r>
      </w:hyperlink>
      <w:r w:rsidR="00D5449C" w:rsidRPr="00762189">
        <w:t xml:space="preserve">, </w:t>
      </w:r>
      <w:hyperlink r:id="rId12" w:history="true">
        <w:r w:rsidR="00D5449C" w:rsidRPr="00762189">
          <w:rPr>
            <w:bCs/>
          </w:rPr>
          <w:t>129/00</w:t>
        </w:r>
      </w:hyperlink>
      <w:r w:rsidR="00D5449C" w:rsidRPr="00762189">
        <w:t xml:space="preserve">, </w:t>
      </w:r>
      <w:hyperlink r:id="rId13" w:history="true">
        <w:r w:rsidR="00D5449C" w:rsidRPr="00762189">
          <w:rPr>
            <w:bCs/>
          </w:rPr>
          <w:t>123/03</w:t>
        </w:r>
      </w:hyperlink>
      <w:r w:rsidR="00D5449C" w:rsidRPr="00762189">
        <w:t xml:space="preserve">, </w:t>
      </w:r>
      <w:hyperlink r:id="rId14" w:history="true">
        <w:r w:rsidR="00D5449C" w:rsidRPr="00762189">
          <w:rPr>
            <w:bCs/>
          </w:rPr>
          <w:t>82/06</w:t>
        </w:r>
      </w:hyperlink>
      <w:r w:rsidR="00D5449C" w:rsidRPr="00762189">
        <w:t xml:space="preserve">, </w:t>
      </w:r>
      <w:hyperlink r:id="rId15" w:history="true">
        <w:r w:rsidR="00D5449C" w:rsidRPr="00762189">
          <w:rPr>
            <w:bCs/>
          </w:rPr>
          <w:t>116/10</w:t>
        </w:r>
      </w:hyperlink>
      <w:r w:rsidR="00D5449C" w:rsidRPr="00762189">
        <w:t xml:space="preserve">, </w:t>
      </w:r>
      <w:hyperlink r:id="rId16" w:history="true">
        <w:r w:rsidR="00D5449C" w:rsidRPr="00762189">
          <w:rPr>
            <w:bCs/>
          </w:rPr>
          <w:t>25/12</w:t>
        </w:r>
      </w:hyperlink>
      <w:r w:rsidR="00D5449C" w:rsidRPr="00762189">
        <w:t xml:space="preserve">, </w:t>
      </w:r>
      <w:hyperlink r:id="rId17" w:history="true">
        <w:r w:rsidR="00D5449C" w:rsidRPr="00762189">
          <w:rPr>
            <w:bCs/>
          </w:rPr>
          <w:t>133/12</w:t>
        </w:r>
      </w:hyperlink>
      <w:r w:rsidR="00D5449C" w:rsidRPr="00762189">
        <w:t xml:space="preserve">, </w:t>
      </w:r>
      <w:hyperlink r:id="rId18" w:history="true">
        <w:r w:rsidR="00D5449C" w:rsidRPr="00762189">
          <w:rPr>
            <w:bCs/>
          </w:rPr>
          <w:t>45/13</w:t>
        </w:r>
      </w:hyperlink>
      <w:r w:rsidR="00D5449C" w:rsidRPr="00762189">
        <w:t>)</w:t>
      </w:r>
      <w:r w:rsidR="00D5449C">
        <w:t xml:space="preserve"> je određeno da nakon što stečajni upravitelj unovči pokretnu stvar ili tražbinu, iz utrška će se u stečajnu masu prije svega unijeti iznos potreban za naknadu troškova utvrđivanja tražbine ili unovčenja, a od preostalog će se iznosa bez odlaganja namiriti razlučni vjerovnik.</w:t>
      </w:r>
    </w:p>
    <w:p w:rsidRDefault="00D5449C" w:rsidP="00D04E4D" w:rsidR="00D5449C">
      <w:pPr>
        <w:pStyle w:val="Tijeloteksta"/>
        <w:tabs>
          <w:tab w:pos="6810" w:val="clear"/>
        </w:tabs>
        <w:ind w:firstLine="708"/>
      </w:pPr>
    </w:p>
    <w:p w:rsidRDefault="00D5449C" w:rsidP="00D5449C" w:rsidR="00D04E4D">
      <w:pPr>
        <w:pStyle w:val="Tijeloteksta"/>
        <w:tabs>
          <w:tab w:pos="6810" w:val="clear"/>
        </w:tabs>
        <w:ind w:firstLine="708"/>
      </w:pPr>
      <w:r>
        <w:t xml:space="preserve">Odredbom čl. 170. SZ navedeno je da se troškovi utvrđivanja tražbine i troškovi unovčenja određuju paušalno u iznosu od 5 posto od utrška, a ako su stvarni nastali troškovi i ostale obveze stečajne mase znatno niži ili viši, oni će se odrediti u stvarnoj visini, te ako je zbog unovčenja stečajna masa opterećena porezom, iznos toga poreza pridodaje se troškovima unovčenja. </w:t>
      </w:r>
    </w:p>
    <w:p w:rsidRDefault="00D5449C" w:rsidP="00D5449C" w:rsidR="00D5449C">
      <w:pPr>
        <w:pStyle w:val="Tijeloteksta"/>
        <w:tabs>
          <w:tab w:pos="6810" w:val="clear"/>
        </w:tabs>
        <w:ind w:firstLine="708"/>
      </w:pPr>
    </w:p>
    <w:p w:rsidRDefault="00D04E4D" w:rsidP="00670B23" w:rsidR="00D04E4D">
      <w:pPr>
        <w:pStyle w:val="Tijeloteksta"/>
        <w:tabs>
          <w:tab w:pos="6810" w:val="clear"/>
        </w:tabs>
        <w:ind w:firstLine="708"/>
      </w:pPr>
      <w:r>
        <w:lastRenderedPageBreak/>
        <w:t xml:space="preserve">Radi izloženog trebalo je odlučiti kao u izreci ovog rješenja pod točkom I., sve temeljem odredbi čl. </w:t>
      </w:r>
      <w:r w:rsidR="00D5449C">
        <w:t>165., 169</w:t>
      </w:r>
      <w:r>
        <w:t xml:space="preserve">. i </w:t>
      </w:r>
      <w:r w:rsidR="00D5449C">
        <w:t>170</w:t>
      </w:r>
      <w:r>
        <w:t xml:space="preserve">. SZ. </w:t>
      </w:r>
    </w:p>
    <w:p w:rsidRDefault="00670B23" w:rsidP="00670B23" w:rsidR="00670B23">
      <w:pPr>
        <w:pStyle w:val="Tijeloteksta"/>
        <w:tabs>
          <w:tab w:pos="6810" w:val="clear"/>
        </w:tabs>
        <w:ind w:firstLine="708"/>
      </w:pPr>
    </w:p>
    <w:p w:rsidRDefault="00C61692" w:rsidP="00670B23" w:rsidR="00857DFD">
      <w:pPr>
        <w:jc w:val="center"/>
      </w:pPr>
      <w:r>
        <w:t>U Splitu,</w:t>
      </w:r>
      <w:r w:rsidR="00AA7281">
        <w:t xml:space="preserve"> </w:t>
      </w:r>
      <w:r w:rsidR="00D04E4D">
        <w:t>28. listopada 2016</w:t>
      </w:r>
      <w:r w:rsidR="00BA5C26">
        <w:t>. godine</w:t>
      </w:r>
    </w:p>
    <w:p w:rsidRDefault="00C61692" w:rsidP="00260757" w:rsidR="00C61692">
      <w:pPr>
        <w:jc w:val="right"/>
      </w:pPr>
      <w:r>
        <w:tab/>
      </w:r>
      <w:r>
        <w:tab/>
      </w:r>
      <w:r>
        <w:tab/>
      </w:r>
      <w:r>
        <w:tab/>
      </w:r>
      <w:r>
        <w:tab/>
      </w:r>
      <w:r>
        <w:tab/>
      </w:r>
      <w:r>
        <w:tab/>
      </w:r>
      <w:r>
        <w:tab/>
      </w:r>
      <w:r w:rsidR="00260757">
        <w:t>SUDAC</w:t>
      </w:r>
    </w:p>
    <w:p w:rsidRDefault="00670B23" w:rsidP="00260757" w:rsidR="00670B23">
      <w:pPr>
        <w:jc w:val="right"/>
      </w:pPr>
    </w:p>
    <w:p w:rsidRDefault="0089447F" w:rsidP="00670B23" w:rsidR="0089447F"/>
    <w:p w:rsidRDefault="00260757" w:rsidP="00670B23" w:rsidR="00C61692">
      <w:pPr>
        <w:jc w:val="right"/>
      </w:pPr>
      <w:r>
        <w:t>Katarina Mikulić</w:t>
      </w:r>
    </w:p>
    <w:p w:rsidRDefault="00670B23" w:rsidP="00C61692" w:rsidR="00670B23">
      <w:pPr>
        <w:jc w:val="both"/>
      </w:pPr>
    </w:p>
    <w:p w:rsidRDefault="00C61692" w:rsidP="00C61692" w:rsidR="0089447F">
      <w:pPr>
        <w:jc w:val="both"/>
      </w:pPr>
      <w:r>
        <w:t xml:space="preserve">POUKA O PRAVNOM LIJEKU: </w:t>
      </w:r>
    </w:p>
    <w:p w:rsidRDefault="00C61692" w:rsidP="00C61692" w:rsidR="00C61692">
      <w:pPr>
        <w:jc w:val="both"/>
      </w:pPr>
      <w:r>
        <w:t>Protiv ovog rješenja dopuštena je žalba Visokom trgovačkom sudu Republike Hrvatske u Zagrebu. Žalba se podnosi putem ovog suda u 2 p</w:t>
      </w:r>
      <w:r w:rsidR="00857DFD">
        <w:t xml:space="preserve">rimjerka, </w:t>
      </w:r>
      <w:r>
        <w:t xml:space="preserve"> u roku od 8 dana od dana dostave rješenja.</w:t>
      </w:r>
    </w:p>
    <w:p w:rsidRDefault="00670B23" w:rsidP="00C61692" w:rsidR="00670B23">
      <w:pPr>
        <w:jc w:val="both"/>
      </w:pPr>
    </w:p>
    <w:p w:rsidRDefault="00260757" w:rsidP="00260757" w:rsidR="00260757" w:rsidRPr="00D173B0">
      <w:pPr>
        <w:jc w:val="both"/>
      </w:pPr>
      <w:r w:rsidRPr="00D173B0">
        <w:t>DNA:</w:t>
      </w:r>
    </w:p>
    <w:p w:rsidRDefault="00260757" w:rsidP="0089447F" w:rsidR="00260757">
      <w:pPr>
        <w:jc w:val="both"/>
      </w:pPr>
      <w:r w:rsidRPr="00D173B0">
        <w:t xml:space="preserve">1. </w:t>
      </w:r>
      <w:r>
        <w:t>OTP BANKA HRVATSKA d.d., Zadar, kojeg zastupaju punomoćnici-odvjetnici iz Odvjetničkog društva Šiško i partneri j.t.d., Lovretska 1, Split</w:t>
      </w:r>
    </w:p>
    <w:p w:rsidRDefault="0089447F" w:rsidP="00260757" w:rsidR="00260757">
      <w:r>
        <w:t>2</w:t>
      </w:r>
      <w:r w:rsidR="00260757" w:rsidRPr="007373E8">
        <w:t xml:space="preserve">. </w:t>
      </w:r>
      <w:r w:rsidR="00260757" w:rsidRPr="00D173B0">
        <w:t>stečajn</w:t>
      </w:r>
      <w:r w:rsidR="00260757">
        <w:t xml:space="preserve">i upravitelj Ante Mrkonjić, Zmijavci, Kneza Domagoja 3 </w:t>
      </w:r>
    </w:p>
    <w:p w:rsidRDefault="0089447F" w:rsidP="00260757" w:rsidR="0089447F">
      <w:r>
        <w:t>3</w:t>
      </w:r>
      <w:r w:rsidR="00260757">
        <w:t xml:space="preserve">. Županijsko državno odvjetništvo u </w:t>
      </w:r>
      <w:r>
        <w:t>Splitu, Građansko-upravni odjel</w:t>
      </w:r>
    </w:p>
    <w:p w:rsidRDefault="0089447F" w:rsidP="00260757" w:rsidR="0089447F">
      <w:r>
        <w:t xml:space="preserve">4. Porezna uprava Split </w:t>
      </w:r>
    </w:p>
    <w:p w:rsidRDefault="0089447F" w:rsidP="00260757" w:rsidR="00D04E4D">
      <w:r>
        <w:t>5</w:t>
      </w:r>
      <w:r w:rsidR="00D04E4D">
        <w:t>. e-oglasna ploča Trgovačkog suda u Splitu</w:t>
      </w:r>
    </w:p>
    <w:p w:rsidRDefault="0089447F" w:rsidP="00260757" w:rsidR="00D04E4D">
      <w:r>
        <w:t>6</w:t>
      </w:r>
      <w:r w:rsidR="00D04E4D">
        <w:t xml:space="preserve">. spis </w:t>
      </w:r>
    </w:p>
    <w:p w:rsidRDefault="00260757" w:rsidP="00260757" w:rsidR="00260757" w:rsidRPr="00D173B0">
      <w:pPr>
        <w:jc w:val="both"/>
      </w:pPr>
    </w:p>
    <w:p w:rsidRDefault="00C61692" w:rsidP="008746C2" w:rsidR="00C61692">
      <w:pPr>
        <w:pStyle w:val="Tijeloteksta"/>
        <w:tabs>
          <w:tab w:pos="6810" w:val="clear"/>
        </w:tabs>
      </w:pPr>
    </w:p>
    <w:p w:rsidRDefault="00C61692" w:rsidP="008746C2" w:rsidR="00C61692">
      <w:pPr>
        <w:pStyle w:val="Tijeloteksta"/>
        <w:tabs>
          <w:tab w:pos="6810" w:val="clear"/>
        </w:tabs>
      </w:pPr>
    </w:p>
    <w:sectPr w:rsidSect="00670B23" w:rsidR="00C61692">
      <w:headerReference w:type="even" r:id="rId19"/>
      <w:headerReference w:type="default" r:id="rId20"/>
      <w:footerReference w:type="default" r:id="rId21"/>
      <w:headerReference w:type="first" r:id="rId2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1A01" w:rsidR="00F51A01">
      <w:r>
        <w:separator/>
      </w:r>
    </w:p>
  </w:endnote>
  <w:endnote w:id="0" w:type="continuationSeparator">
    <w:p w:rsidRDefault="00F51A01" w:rsidR="00F51A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880545"/>
      <w:docPartObj>
        <w:docPartGallery w:val="Page Numbers (Bottom of Page)"/>
        <w:docPartUnique/>
      </w:docPartObj>
    </w:sdtPr>
    <w:sdtEndPr/>
    <w:sdtContent>
      <w:p w:rsidRDefault="00D04E4D" w:rsidR="00D04E4D">
        <w:pPr>
          <w:pStyle w:val="Podnoje"/>
          <w:jc w:val="center"/>
        </w:pPr>
        <w:r>
          <w:fldChar w:fldCharType="begin"/>
        </w:r>
        <w:r>
          <w:instrText>PAGE   \* MERGEFORMAT</w:instrText>
        </w:r>
        <w:r>
          <w:fldChar w:fldCharType="separate"/>
        </w:r>
        <w:r w:rsidR="00C03FDD">
          <w:rPr>
            <w:noProof/>
          </w:rPr>
          <w:t>3</w:t>
        </w:r>
        <w:r>
          <w:fldChar w:fldCharType="end"/>
        </w:r>
      </w:p>
    </w:sdtContent>
  </w:sdt>
  <w:p w:rsidRDefault="00D04E4D" w:rsidR="00D04E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1A01" w:rsidR="00F51A01">
      <w:r>
        <w:separator/>
      </w:r>
    </w:p>
  </w:footnote>
  <w:footnote w:id="0" w:type="continuationSeparator">
    <w:p w:rsidRDefault="00F51A01" w:rsidR="00F51A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96ADA" w:rsidR="00E96AD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pPr>
    <w:r>
      <w:t xml:space="preserve">                                                                                                                       </w:t>
    </w:r>
    <w:r w:rsidR="00D04E4D">
      <w:t>4.</w:t>
    </w:r>
    <w:r w:rsidR="005637B9">
      <w:t>St-53/2010</w:t>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7B9" w:rsidP="005637B9" w:rsidR="005637B9">
    <w:pPr>
      <w:pStyle w:val="Zaglavlje"/>
      <w:jc w:val="right"/>
    </w:pPr>
    <w:r>
      <w:t>4</w:t>
    </w:r>
    <w:r w:rsidR="00D04E4D">
      <w:t>.</w:t>
    </w:r>
    <w:r>
      <w:t>St-53/2010</w:t>
    </w:r>
  </w:p>
  <w:p w:rsidRDefault="005637B9" w:rsidR="005637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3196C"/>
    <w:multiLevelType w:val="hybridMultilevel"/>
    <w:tmpl w:val="6BFC0A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B8F109A"/>
    <w:multiLevelType w:val="hybridMultilevel"/>
    <w:tmpl w:val="9BCA35E2"/>
    <w:lvl w:tplc="769844B0" w:ilvl="0">
      <w:start w:val="1"/>
      <w:numFmt w:val="lowerLetter"/>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2">
    <w:nsid w:val="0FF26AAB"/>
    <w:multiLevelType w:val="hybridMultilevel"/>
    <w:tmpl w:val="3CA017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FA3697"/>
    <w:multiLevelType w:val="hybridMultilevel"/>
    <w:tmpl w:val="F8E896F8"/>
    <w:lvl w:tplc="00CABEB0" w:ilvl="0">
      <w:start w:val="1"/>
      <w:numFmt w:val="lowerLetter"/>
      <w:lvlText w:val="%1)"/>
      <w:lvlJc w:val="left"/>
      <w:pPr>
        <w:tabs>
          <w:tab w:pos="2160" w:val="num"/>
        </w:tabs>
        <w:ind w:hanging="360" w:left="2160"/>
      </w:pPr>
      <w:rPr>
        <w:rFonts w:hint="default"/>
      </w:rPr>
    </w:lvl>
    <w:lvl w:tplc="2312CB82" w:ilvl="1">
      <w:start w:val="1"/>
      <w:numFmt w:val="decimal"/>
      <w:lvlText w:val="%2."/>
      <w:lvlJc w:val="left"/>
      <w:pPr>
        <w:tabs>
          <w:tab w:pos="2880" w:val="num"/>
        </w:tabs>
        <w:ind w:hanging="360" w:left="2880"/>
      </w:pPr>
      <w:rPr>
        <w:rFonts w:hint="default"/>
      </w:rPr>
    </w:lvl>
    <w:lvl w:tentative="true" w:tplc="0409001B" w:ilvl="2">
      <w:start w:val="1"/>
      <w:numFmt w:val="lowerRoman"/>
      <w:lvlText w:val="%3."/>
      <w:lvlJc w:val="right"/>
      <w:pPr>
        <w:tabs>
          <w:tab w:pos="3600" w:val="num"/>
        </w:tabs>
        <w:ind w:hanging="180" w:left="3600"/>
      </w:pPr>
    </w:lvl>
    <w:lvl w:tentative="true" w:tplc="0409000F" w:ilvl="3">
      <w:start w:val="1"/>
      <w:numFmt w:val="decimal"/>
      <w:lvlText w:val="%4."/>
      <w:lvlJc w:val="left"/>
      <w:pPr>
        <w:tabs>
          <w:tab w:pos="4320" w:val="num"/>
        </w:tabs>
        <w:ind w:hanging="360" w:left="4320"/>
      </w:pPr>
    </w:lvl>
    <w:lvl w:tentative="true" w:tplc="04090019" w:ilvl="4">
      <w:start w:val="1"/>
      <w:numFmt w:val="lowerLetter"/>
      <w:lvlText w:val="%5."/>
      <w:lvlJc w:val="left"/>
      <w:pPr>
        <w:tabs>
          <w:tab w:pos="5040" w:val="num"/>
        </w:tabs>
        <w:ind w:hanging="360" w:left="5040"/>
      </w:pPr>
    </w:lvl>
    <w:lvl w:tentative="true" w:tplc="0409001B" w:ilvl="5">
      <w:start w:val="1"/>
      <w:numFmt w:val="lowerRoman"/>
      <w:lvlText w:val="%6."/>
      <w:lvlJc w:val="right"/>
      <w:pPr>
        <w:tabs>
          <w:tab w:pos="5760" w:val="num"/>
        </w:tabs>
        <w:ind w:hanging="180" w:left="5760"/>
      </w:pPr>
    </w:lvl>
    <w:lvl w:tentative="true" w:tplc="0409000F" w:ilvl="6">
      <w:start w:val="1"/>
      <w:numFmt w:val="decimal"/>
      <w:lvlText w:val="%7."/>
      <w:lvlJc w:val="left"/>
      <w:pPr>
        <w:tabs>
          <w:tab w:pos="6480" w:val="num"/>
        </w:tabs>
        <w:ind w:hanging="360" w:left="6480"/>
      </w:pPr>
    </w:lvl>
    <w:lvl w:tentative="true" w:tplc="04090019" w:ilvl="7">
      <w:start w:val="1"/>
      <w:numFmt w:val="lowerLetter"/>
      <w:lvlText w:val="%8."/>
      <w:lvlJc w:val="left"/>
      <w:pPr>
        <w:tabs>
          <w:tab w:pos="7200" w:val="num"/>
        </w:tabs>
        <w:ind w:hanging="360" w:left="7200"/>
      </w:pPr>
    </w:lvl>
    <w:lvl w:tentative="true" w:tplc="0409001B" w:ilvl="8">
      <w:start w:val="1"/>
      <w:numFmt w:val="lowerRoman"/>
      <w:lvlText w:val="%9."/>
      <w:lvlJc w:val="right"/>
      <w:pPr>
        <w:tabs>
          <w:tab w:pos="7920" w:val="num"/>
        </w:tabs>
        <w:ind w:hanging="180" w:left="7920"/>
      </w:pPr>
    </w:lvl>
  </w:abstractNum>
  <w:abstractNum w:abstractNumId="5">
    <w:nsid w:val="1A5D0EE9"/>
    <w:multiLevelType w:val="multilevel"/>
    <w:tmpl w:val="B0F89384"/>
    <w:lvl w:ilvl="0">
      <w:start w:val="1"/>
      <w:numFmt w:val="upperRoman"/>
      <w:lvlText w:val="%1."/>
      <w:lvlJc w:val="left"/>
      <w:pPr>
        <w:tabs>
          <w:tab w:pos="1800" w:val="num"/>
        </w:tabs>
        <w:ind w:hanging="720" w:left="1800"/>
      </w:pPr>
      <w:rPr>
        <w:rFonts w:hint="default"/>
      </w:rPr>
    </w:lvl>
    <w:lvl w:ilvl="1">
      <w:start w:val="1"/>
      <w:numFmt w:val="decimal"/>
      <w:lvlText w:val="%2."/>
      <w:lvlJc w:val="left"/>
      <w:pPr>
        <w:tabs>
          <w:tab w:pos="2160" w:val="num"/>
        </w:tabs>
        <w:ind w:hanging="360" w:left="2160"/>
      </w:pPr>
      <w:rPr>
        <w:rFonts w:hint="default"/>
      </w:rPr>
    </w:lvl>
    <w:lvl w:ilvl="2">
      <w:start w:val="1"/>
      <w:numFmt w:val="lowerLetter"/>
      <w:lvlText w:val="%3)"/>
      <w:lvlJc w:val="left"/>
      <w:pPr>
        <w:tabs>
          <w:tab w:pos="2160" w:val="num"/>
        </w:tabs>
        <w:ind w:hanging="360" w:left="2160"/>
      </w:pPr>
      <w:rPr>
        <w:rFonts w:hint="default"/>
      </w:rPr>
    </w:lvl>
    <w:lvl w:ilvl="3">
      <w:start w:val="1"/>
      <w:numFmt w:val="decimal"/>
      <w:lvlText w:val="%4."/>
      <w:lvlJc w:val="left"/>
      <w:pPr>
        <w:tabs>
          <w:tab w:pos="3600" w:val="num"/>
        </w:tabs>
        <w:ind w:hanging="360" w:left="3600"/>
      </w:pPr>
    </w:lvl>
    <w:lvl w:ilvl="4">
      <w:start w:val="1"/>
      <w:numFmt w:val="lowerLetter"/>
      <w:lvlText w:val="%5."/>
      <w:lvlJc w:val="left"/>
      <w:pPr>
        <w:tabs>
          <w:tab w:pos="4320" w:val="num"/>
        </w:tabs>
        <w:ind w:hanging="360" w:left="4320"/>
      </w:pPr>
    </w:lvl>
    <w:lvl w:ilvl="5">
      <w:start w:val="1"/>
      <w:numFmt w:val="lowerRoman"/>
      <w:lvlText w:val="%6."/>
      <w:lvlJc w:val="right"/>
      <w:pPr>
        <w:tabs>
          <w:tab w:pos="5040" w:val="num"/>
        </w:tabs>
        <w:ind w:hanging="180" w:left="5040"/>
      </w:pPr>
    </w:lvl>
    <w:lvl w:ilvl="6">
      <w:start w:val="1"/>
      <w:numFmt w:val="decimal"/>
      <w:lvlText w:val="%7."/>
      <w:lvlJc w:val="left"/>
      <w:pPr>
        <w:tabs>
          <w:tab w:pos="5760" w:val="num"/>
        </w:tabs>
        <w:ind w:hanging="360" w:left="5760"/>
      </w:pPr>
    </w:lvl>
    <w:lvl w:ilvl="7">
      <w:start w:val="1"/>
      <w:numFmt w:val="lowerLetter"/>
      <w:lvlText w:val="%8."/>
      <w:lvlJc w:val="left"/>
      <w:pPr>
        <w:tabs>
          <w:tab w:pos="6480" w:val="num"/>
        </w:tabs>
        <w:ind w:hanging="360" w:left="6480"/>
      </w:pPr>
    </w:lvl>
    <w:lvl w:ilvl="8">
      <w:start w:val="1"/>
      <w:numFmt w:val="lowerRoman"/>
      <w:lvlText w:val="%9."/>
      <w:lvlJc w:val="right"/>
      <w:pPr>
        <w:tabs>
          <w:tab w:pos="7200" w:val="num"/>
        </w:tabs>
        <w:ind w:hanging="180" w:left="7200"/>
      </w:pPr>
    </w:lvl>
  </w:abstractNum>
  <w:abstractNum w:abstractNumId="6">
    <w:nsid w:val="1E8177BD"/>
    <w:multiLevelType w:val="hybridMultilevel"/>
    <w:tmpl w:val="E16ED3D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72A3C74"/>
    <w:multiLevelType w:val="hybridMultilevel"/>
    <w:tmpl w:val="7D8CC30C"/>
    <w:lvl w:tplc="FBC414B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E133E53"/>
    <w:multiLevelType w:val="hybridMultilevel"/>
    <w:tmpl w:val="58120DE8"/>
    <w:lvl w:tplc="0409000F" w:ilvl="0">
      <w:start w:val="1"/>
      <w:numFmt w:val="decimal"/>
      <w:lvlText w:val="%1."/>
      <w:lvlJc w:val="left"/>
      <w:pPr>
        <w:tabs>
          <w:tab w:pos="1980" w:val="num"/>
        </w:tabs>
        <w:ind w:hanging="360" w:left="198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322F757E"/>
    <w:multiLevelType w:val="hybridMultilevel"/>
    <w:tmpl w:val="4DC86166"/>
    <w:lvl w:tplc="F5FC8734" w:ilvl="0">
      <w:start w:val="1"/>
      <w:numFmt w:val="upperRoman"/>
      <w:lvlText w:val="%1."/>
      <w:lvlJc w:val="left"/>
      <w:pPr>
        <w:tabs>
          <w:tab w:pos="1638" w:val="num"/>
        </w:tabs>
        <w:ind w:hanging="930" w:left="163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6A16E3F"/>
    <w:multiLevelType w:val="hybridMultilevel"/>
    <w:tmpl w:val="64F46B8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37B7328F"/>
    <w:multiLevelType w:val="hybridMultilevel"/>
    <w:tmpl w:val="4F58759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D313222"/>
    <w:multiLevelType w:val="hybridMultilevel"/>
    <w:tmpl w:val="95F2D360"/>
    <w:lvl w:tplc="8CF4F9C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4">
    <w:nsid w:val="405A70B5"/>
    <w:multiLevelType w:val="hybridMultilevel"/>
    <w:tmpl w:val="4CDC08F2"/>
    <w:lvl w:tplc="E2322F72"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15">
    <w:nsid w:val="473F75C1"/>
    <w:multiLevelType w:val="hybridMultilevel"/>
    <w:tmpl w:val="FA567056"/>
    <w:lvl w:tplc="B7246EFA" w:ilvl="0">
      <w:start w:val="1"/>
      <w:numFmt w:val="upperRoman"/>
      <w:lvlText w:val="%1."/>
      <w:lvlJc w:val="left"/>
      <w:pPr>
        <w:tabs>
          <w:tab w:pos="1623" w:val="num"/>
        </w:tabs>
        <w:ind w:hanging="915" w:left="162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6">
    <w:nsid w:val="5541713E"/>
    <w:multiLevelType w:val="hybridMultilevel"/>
    <w:tmpl w:val="35266680"/>
    <w:lvl w:tplc="A5BC8EC2"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5F285014"/>
    <w:multiLevelType w:val="hybridMultilevel"/>
    <w:tmpl w:val="FC329E22"/>
    <w:lvl w:tplc="7D3CD4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08B7AAF"/>
    <w:multiLevelType w:val="multilevel"/>
    <w:tmpl w:val="CFB4A5EE"/>
    <w:lvl w:ilvl="0">
      <w:start w:val="1"/>
      <w:numFmt w:val="decimal"/>
      <w:lvlText w:val="%1."/>
      <w:lvlJc w:val="left"/>
      <w:pPr>
        <w:tabs>
          <w:tab w:pos="1980" w:val="num"/>
        </w:tabs>
        <w:ind w:hanging="360" w:left="1980"/>
      </w:pPr>
    </w:lvl>
    <w:lvl w:ilvl="1">
      <w:start w:val="1"/>
      <w:numFmt w:val="lowerLetter"/>
      <w:lvlText w:val="%2."/>
      <w:lvlJc w:val="left"/>
      <w:pPr>
        <w:tabs>
          <w:tab w:pos="2700" w:val="num"/>
        </w:tabs>
        <w:ind w:hanging="360" w:left="2700"/>
      </w:pPr>
    </w:lvl>
    <w:lvl w:ilvl="2">
      <w:start w:val="1"/>
      <w:numFmt w:val="lowerRoman"/>
      <w:lvlText w:val="%3."/>
      <w:lvlJc w:val="right"/>
      <w:pPr>
        <w:tabs>
          <w:tab w:pos="3420" w:val="num"/>
        </w:tabs>
        <w:ind w:hanging="180" w:left="3420"/>
      </w:pPr>
    </w:lvl>
    <w:lvl w:ilvl="3">
      <w:start w:val="1"/>
      <w:numFmt w:val="decimal"/>
      <w:lvlText w:val="%4."/>
      <w:lvlJc w:val="left"/>
      <w:pPr>
        <w:tabs>
          <w:tab w:pos="4140" w:val="num"/>
        </w:tabs>
        <w:ind w:hanging="360" w:left="4140"/>
      </w:pPr>
    </w:lvl>
    <w:lvl w:ilvl="4">
      <w:start w:val="1"/>
      <w:numFmt w:val="lowerLetter"/>
      <w:lvlText w:val="%5."/>
      <w:lvlJc w:val="left"/>
      <w:pPr>
        <w:tabs>
          <w:tab w:pos="4860" w:val="num"/>
        </w:tabs>
        <w:ind w:hanging="360" w:left="4860"/>
      </w:pPr>
    </w:lvl>
    <w:lvl w:ilvl="5">
      <w:start w:val="1"/>
      <w:numFmt w:val="lowerRoman"/>
      <w:lvlText w:val="%6."/>
      <w:lvlJc w:val="right"/>
      <w:pPr>
        <w:tabs>
          <w:tab w:pos="5580" w:val="num"/>
        </w:tabs>
        <w:ind w:hanging="180" w:left="5580"/>
      </w:pPr>
    </w:lvl>
    <w:lvl w:ilvl="6">
      <w:start w:val="1"/>
      <w:numFmt w:val="decimal"/>
      <w:lvlText w:val="%7."/>
      <w:lvlJc w:val="left"/>
      <w:pPr>
        <w:tabs>
          <w:tab w:pos="6300" w:val="num"/>
        </w:tabs>
        <w:ind w:hanging="360" w:left="6300"/>
      </w:pPr>
    </w:lvl>
    <w:lvl w:ilvl="7">
      <w:start w:val="1"/>
      <w:numFmt w:val="lowerLetter"/>
      <w:lvlText w:val="%8."/>
      <w:lvlJc w:val="left"/>
      <w:pPr>
        <w:tabs>
          <w:tab w:pos="7020" w:val="num"/>
        </w:tabs>
        <w:ind w:hanging="360" w:left="7020"/>
      </w:pPr>
    </w:lvl>
    <w:lvl w:ilvl="8">
      <w:start w:val="1"/>
      <w:numFmt w:val="lowerRoman"/>
      <w:lvlText w:val="%9."/>
      <w:lvlJc w:val="right"/>
      <w:pPr>
        <w:tabs>
          <w:tab w:pos="7740" w:val="num"/>
        </w:tabs>
        <w:ind w:hanging="180" w:left="7740"/>
      </w:pPr>
    </w:lvl>
  </w:abstractNum>
  <w:abstractNum w:abstractNumId="19">
    <w:nsid w:val="67F03A5E"/>
    <w:multiLevelType w:val="hybridMultilevel"/>
    <w:tmpl w:val="EA9885FA"/>
    <w:lvl w:tplc="3F6CA29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687050F0"/>
    <w:multiLevelType w:val="hybridMultilevel"/>
    <w:tmpl w:val="842ADDB8"/>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69CD226B"/>
    <w:multiLevelType w:val="hybridMultilevel"/>
    <w:tmpl w:val="4DA060B8"/>
    <w:lvl w:tplc="0409000F" w:ilvl="0">
      <w:start w:val="1"/>
      <w:numFmt w:val="decimal"/>
      <w:lvlText w:val="%1."/>
      <w:lvlJc w:val="left"/>
      <w:pPr>
        <w:tabs>
          <w:tab w:pos="1428" w:val="num"/>
        </w:tabs>
        <w:ind w:hanging="360" w:left="1428"/>
      </w:p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22">
    <w:nsid w:val="6ED23BEE"/>
    <w:multiLevelType w:val="hybridMultilevel"/>
    <w:tmpl w:val="0DF606F2"/>
    <w:lvl w:tplc="5644FC8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3">
    <w:nsid w:val="708D2926"/>
    <w:multiLevelType w:val="hybridMultilevel"/>
    <w:tmpl w:val="C63EB09E"/>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7100540E"/>
    <w:multiLevelType w:val="hybridMultilevel"/>
    <w:tmpl w:val="AFEA5502"/>
    <w:lvl w:tplc="04090013" w:ilvl="0">
      <w:start w:val="1"/>
      <w:numFmt w:val="upperRoman"/>
      <w:lvlText w:val="%1."/>
      <w:lvlJc w:val="right"/>
      <w:pPr>
        <w:tabs>
          <w:tab w:pos="1800" w:val="num"/>
        </w:tabs>
        <w:ind w:hanging="180" w:left="180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25">
    <w:nsid w:val="730C5793"/>
    <w:multiLevelType w:val="hybridMultilevel"/>
    <w:tmpl w:val="1F40563A"/>
    <w:lvl w:tplc="D812EA1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79626636"/>
    <w:multiLevelType w:val="hybridMultilevel"/>
    <w:tmpl w:val="E0CA4D8A"/>
    <w:lvl w:tplc="AE7095E8" w:ilvl="0">
      <w:start w:val="1"/>
      <w:numFmt w:val="upperRoman"/>
      <w:lvlText w:val="%1."/>
      <w:lvlJc w:val="left"/>
      <w:pPr>
        <w:tabs>
          <w:tab w:pos="1800" w:val="num"/>
        </w:tabs>
        <w:ind w:hanging="720" w:left="1800"/>
      </w:pPr>
      <w:rPr>
        <w:rFonts w:hint="default"/>
      </w:rPr>
    </w:lvl>
    <w:lvl w:tplc="BAD88410" w:ilvl="1">
      <w:start w:val="1"/>
      <w:numFmt w:val="decimal"/>
      <w:lvlText w:val="%2."/>
      <w:lvlJc w:val="left"/>
      <w:pPr>
        <w:tabs>
          <w:tab w:pos="1070" w:val="num"/>
        </w:tabs>
        <w:ind w:hanging="360" w:left="1070"/>
      </w:pPr>
      <w:rPr>
        <w:rFonts w:hint="default"/>
      </w:rPr>
    </w:lvl>
    <w:lvl w:tplc="270C7BD8" w:ilvl="2">
      <w:start w:val="1"/>
      <w:numFmt w:val="lowerLetter"/>
      <w:lvlText w:val="%3)"/>
      <w:lvlJc w:val="left"/>
      <w:pPr>
        <w:tabs>
          <w:tab w:pos="1353" w:val="num"/>
        </w:tabs>
        <w:ind w:hanging="360" w:left="1353"/>
      </w:pPr>
      <w:rPr>
        <w:rFonts w:cs="Times New Roman" w:eastAsia="Times New Roman" w:hAnsi="Times New Roman" w:ascii="Times New Roman"/>
      </w:r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num w:numId="1">
    <w:abstractNumId w:val="3"/>
  </w:num>
  <w:num w:numId="2">
    <w:abstractNumId w:val="7"/>
  </w:num>
  <w:num w:numId="3">
    <w:abstractNumId w:val="2"/>
  </w:num>
  <w:num w:numId="4">
    <w:abstractNumId w:val="15"/>
  </w:num>
  <w:num w:numId="5">
    <w:abstractNumId w:val="13"/>
  </w:num>
  <w:num w:numId="6">
    <w:abstractNumId w:val="9"/>
  </w:num>
  <w:num w:numId="7">
    <w:abstractNumId w:val="25"/>
  </w:num>
  <w:num w:numId="8">
    <w:abstractNumId w:val="21"/>
  </w:num>
  <w:num w:numId="9">
    <w:abstractNumId w:val="20"/>
  </w:num>
  <w:num w:numId="10">
    <w:abstractNumId w:val="14"/>
  </w:num>
  <w:num w:numId="11">
    <w:abstractNumId w:val="23"/>
  </w:num>
  <w:num w:numId="12">
    <w:abstractNumId w:val="6"/>
  </w:num>
  <w:num w:numId="13">
    <w:abstractNumId w:val="10"/>
  </w:num>
  <w:num w:numId="14">
    <w:abstractNumId w:val="19"/>
  </w:num>
  <w:num w:numId="15">
    <w:abstractNumId w:val="8"/>
  </w:num>
  <w:num w:numId="16">
    <w:abstractNumId w:val="24"/>
  </w:num>
  <w:num w:numId="17">
    <w:abstractNumId w:val="18"/>
  </w:num>
  <w:num w:numId="18">
    <w:abstractNumId w:val="11"/>
  </w:num>
  <w:num w:numId="19">
    <w:abstractNumId w:val="22"/>
  </w:num>
  <w:num w:numId="20">
    <w:abstractNumId w:val="26"/>
  </w:num>
  <w:num w:numId="21">
    <w:abstractNumId w:val="4"/>
  </w:num>
  <w:num w:numId="22">
    <w:abstractNumId w:val="5"/>
  </w:num>
  <w:num w:numId="23">
    <w:abstractNumId w:val="0"/>
  </w:num>
  <w:num w:numId="24">
    <w:abstractNumId w:val="12"/>
  </w:num>
  <w:num w:numId="25">
    <w:abstractNumId w:val="1"/>
  </w:num>
  <w:num w:numId="26">
    <w:abstractNumId w:val="17"/>
  </w:num>
  <w:num w:numId="27">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40"/>
    <w:rsid w:val="00007EB1"/>
    <w:rsid w:val="00015678"/>
    <w:rsid w:val="00026CA8"/>
    <w:rsid w:val="00033A87"/>
    <w:rsid w:val="00034A1D"/>
    <w:rsid w:val="0005435C"/>
    <w:rsid w:val="000661F2"/>
    <w:rsid w:val="00071DBE"/>
    <w:rsid w:val="00082BCA"/>
    <w:rsid w:val="0008425C"/>
    <w:rsid w:val="00091747"/>
    <w:rsid w:val="0009627D"/>
    <w:rsid w:val="000A2DBE"/>
    <w:rsid w:val="000B1060"/>
    <w:rsid w:val="000B5296"/>
    <w:rsid w:val="000C1611"/>
    <w:rsid w:val="000D0DD9"/>
    <w:rsid w:val="000D1690"/>
    <w:rsid w:val="000D4A86"/>
    <w:rsid w:val="000E4830"/>
    <w:rsid w:val="000E66E3"/>
    <w:rsid w:val="000E6BE9"/>
    <w:rsid w:val="00100C37"/>
    <w:rsid w:val="00115167"/>
    <w:rsid w:val="00115ECA"/>
    <w:rsid w:val="001162D3"/>
    <w:rsid w:val="001237D4"/>
    <w:rsid w:val="00124C33"/>
    <w:rsid w:val="00151726"/>
    <w:rsid w:val="00155C0F"/>
    <w:rsid w:val="001715CA"/>
    <w:rsid w:val="001773F1"/>
    <w:rsid w:val="00180070"/>
    <w:rsid w:val="00183843"/>
    <w:rsid w:val="00183C73"/>
    <w:rsid w:val="00193565"/>
    <w:rsid w:val="001952BF"/>
    <w:rsid w:val="00196CEE"/>
    <w:rsid w:val="001C2AB5"/>
    <w:rsid w:val="001C5CC2"/>
    <w:rsid w:val="001D2769"/>
    <w:rsid w:val="001D3D20"/>
    <w:rsid w:val="001D4B34"/>
    <w:rsid w:val="001D78DE"/>
    <w:rsid w:val="001E0E61"/>
    <w:rsid w:val="001E4738"/>
    <w:rsid w:val="001E698C"/>
    <w:rsid w:val="001F6B80"/>
    <w:rsid w:val="00204BC3"/>
    <w:rsid w:val="00237053"/>
    <w:rsid w:val="00237CCD"/>
    <w:rsid w:val="00240A87"/>
    <w:rsid w:val="00242195"/>
    <w:rsid w:val="002425BD"/>
    <w:rsid w:val="00256441"/>
    <w:rsid w:val="00260757"/>
    <w:rsid w:val="00265B90"/>
    <w:rsid w:val="00266A6E"/>
    <w:rsid w:val="00270FCD"/>
    <w:rsid w:val="002842FF"/>
    <w:rsid w:val="0028432F"/>
    <w:rsid w:val="002928CA"/>
    <w:rsid w:val="002A1906"/>
    <w:rsid w:val="002A2EEA"/>
    <w:rsid w:val="002B7A81"/>
    <w:rsid w:val="002E572C"/>
    <w:rsid w:val="002F6BD7"/>
    <w:rsid w:val="00302EBE"/>
    <w:rsid w:val="00331434"/>
    <w:rsid w:val="00337442"/>
    <w:rsid w:val="00337485"/>
    <w:rsid w:val="003439E1"/>
    <w:rsid w:val="0034606F"/>
    <w:rsid w:val="003511A7"/>
    <w:rsid w:val="003577BC"/>
    <w:rsid w:val="0037431E"/>
    <w:rsid w:val="00383C68"/>
    <w:rsid w:val="00387809"/>
    <w:rsid w:val="00394678"/>
    <w:rsid w:val="003A0171"/>
    <w:rsid w:val="003A1C8D"/>
    <w:rsid w:val="003A5441"/>
    <w:rsid w:val="003B6D59"/>
    <w:rsid w:val="003B796E"/>
    <w:rsid w:val="003B7E26"/>
    <w:rsid w:val="003D3694"/>
    <w:rsid w:val="003F2AA5"/>
    <w:rsid w:val="003F4011"/>
    <w:rsid w:val="00405472"/>
    <w:rsid w:val="004157C5"/>
    <w:rsid w:val="00415BF6"/>
    <w:rsid w:val="00420703"/>
    <w:rsid w:val="0046095E"/>
    <w:rsid w:val="004A3021"/>
    <w:rsid w:val="004A5FA3"/>
    <w:rsid w:val="004B5352"/>
    <w:rsid w:val="004C38B8"/>
    <w:rsid w:val="004C5863"/>
    <w:rsid w:val="004E12DA"/>
    <w:rsid w:val="004E156E"/>
    <w:rsid w:val="0050180E"/>
    <w:rsid w:val="00515BC0"/>
    <w:rsid w:val="00517EA6"/>
    <w:rsid w:val="005332D3"/>
    <w:rsid w:val="0053726A"/>
    <w:rsid w:val="005637B9"/>
    <w:rsid w:val="00565FF7"/>
    <w:rsid w:val="00573185"/>
    <w:rsid w:val="00582F16"/>
    <w:rsid w:val="00584AD0"/>
    <w:rsid w:val="0059058B"/>
    <w:rsid w:val="005A3A02"/>
    <w:rsid w:val="005B33F8"/>
    <w:rsid w:val="005B58B1"/>
    <w:rsid w:val="005C21FC"/>
    <w:rsid w:val="005C57E3"/>
    <w:rsid w:val="005D1A8F"/>
    <w:rsid w:val="005D7098"/>
    <w:rsid w:val="005E0F80"/>
    <w:rsid w:val="005F10D5"/>
    <w:rsid w:val="005F2600"/>
    <w:rsid w:val="006075AA"/>
    <w:rsid w:val="00634F7D"/>
    <w:rsid w:val="00636CC8"/>
    <w:rsid w:val="0064406C"/>
    <w:rsid w:val="00653A21"/>
    <w:rsid w:val="00662148"/>
    <w:rsid w:val="00662406"/>
    <w:rsid w:val="00670B23"/>
    <w:rsid w:val="00690040"/>
    <w:rsid w:val="0069337C"/>
    <w:rsid w:val="006A1C4E"/>
    <w:rsid w:val="006A684F"/>
    <w:rsid w:val="006D2F67"/>
    <w:rsid w:val="006E5187"/>
    <w:rsid w:val="006E5EB0"/>
    <w:rsid w:val="0071060B"/>
    <w:rsid w:val="00720F27"/>
    <w:rsid w:val="00727B17"/>
    <w:rsid w:val="00734FC7"/>
    <w:rsid w:val="00741F53"/>
    <w:rsid w:val="00746F2B"/>
    <w:rsid w:val="00752758"/>
    <w:rsid w:val="00755642"/>
    <w:rsid w:val="0075625A"/>
    <w:rsid w:val="007634CA"/>
    <w:rsid w:val="007637FD"/>
    <w:rsid w:val="0076774B"/>
    <w:rsid w:val="00782551"/>
    <w:rsid w:val="007910AE"/>
    <w:rsid w:val="00793B23"/>
    <w:rsid w:val="007A3C80"/>
    <w:rsid w:val="007A7478"/>
    <w:rsid w:val="007B0D71"/>
    <w:rsid w:val="007B4F54"/>
    <w:rsid w:val="007B6BE7"/>
    <w:rsid w:val="007C190C"/>
    <w:rsid w:val="007C1DDB"/>
    <w:rsid w:val="007C4AE6"/>
    <w:rsid w:val="007D5142"/>
    <w:rsid w:val="007D7C8F"/>
    <w:rsid w:val="007F044F"/>
    <w:rsid w:val="007F0FA0"/>
    <w:rsid w:val="008115BC"/>
    <w:rsid w:val="00812E66"/>
    <w:rsid w:val="0082145E"/>
    <w:rsid w:val="0082600A"/>
    <w:rsid w:val="00827A32"/>
    <w:rsid w:val="00830CAF"/>
    <w:rsid w:val="008347E5"/>
    <w:rsid w:val="00834FCB"/>
    <w:rsid w:val="00835141"/>
    <w:rsid w:val="00851EE5"/>
    <w:rsid w:val="00852788"/>
    <w:rsid w:val="00857DFD"/>
    <w:rsid w:val="008717A2"/>
    <w:rsid w:val="008746C2"/>
    <w:rsid w:val="00877484"/>
    <w:rsid w:val="008774D8"/>
    <w:rsid w:val="00884822"/>
    <w:rsid w:val="008867D6"/>
    <w:rsid w:val="00890B88"/>
    <w:rsid w:val="008927D5"/>
    <w:rsid w:val="0089447F"/>
    <w:rsid w:val="00895C13"/>
    <w:rsid w:val="008A2746"/>
    <w:rsid w:val="008A31B7"/>
    <w:rsid w:val="008B015C"/>
    <w:rsid w:val="008C2617"/>
    <w:rsid w:val="008E143E"/>
    <w:rsid w:val="008E4C93"/>
    <w:rsid w:val="008E53EF"/>
    <w:rsid w:val="008E6C9A"/>
    <w:rsid w:val="00901314"/>
    <w:rsid w:val="009106DA"/>
    <w:rsid w:val="0093799B"/>
    <w:rsid w:val="009412C0"/>
    <w:rsid w:val="0094570A"/>
    <w:rsid w:val="00952873"/>
    <w:rsid w:val="00952B71"/>
    <w:rsid w:val="00954596"/>
    <w:rsid w:val="0095632F"/>
    <w:rsid w:val="009563C5"/>
    <w:rsid w:val="00956402"/>
    <w:rsid w:val="00977B22"/>
    <w:rsid w:val="009867BB"/>
    <w:rsid w:val="009A4072"/>
    <w:rsid w:val="009A5FF6"/>
    <w:rsid w:val="009B348A"/>
    <w:rsid w:val="009C2AE9"/>
    <w:rsid w:val="009D61B4"/>
    <w:rsid w:val="00A03BD7"/>
    <w:rsid w:val="00A127DC"/>
    <w:rsid w:val="00A337DA"/>
    <w:rsid w:val="00A61BA4"/>
    <w:rsid w:val="00A64F4B"/>
    <w:rsid w:val="00A76410"/>
    <w:rsid w:val="00A82161"/>
    <w:rsid w:val="00AA5181"/>
    <w:rsid w:val="00AA5BAF"/>
    <w:rsid w:val="00AA7281"/>
    <w:rsid w:val="00AB7142"/>
    <w:rsid w:val="00AD47B7"/>
    <w:rsid w:val="00AE5556"/>
    <w:rsid w:val="00AF4AB8"/>
    <w:rsid w:val="00B12265"/>
    <w:rsid w:val="00B14E04"/>
    <w:rsid w:val="00B24C09"/>
    <w:rsid w:val="00B52219"/>
    <w:rsid w:val="00B549CF"/>
    <w:rsid w:val="00B739FC"/>
    <w:rsid w:val="00B86751"/>
    <w:rsid w:val="00B86C52"/>
    <w:rsid w:val="00BA0EC4"/>
    <w:rsid w:val="00BA5C26"/>
    <w:rsid w:val="00BA7A9A"/>
    <w:rsid w:val="00BB627C"/>
    <w:rsid w:val="00BC576E"/>
    <w:rsid w:val="00BD09C5"/>
    <w:rsid w:val="00BD2E56"/>
    <w:rsid w:val="00BD35B0"/>
    <w:rsid w:val="00BD360A"/>
    <w:rsid w:val="00BD72B8"/>
    <w:rsid w:val="00C03FDD"/>
    <w:rsid w:val="00C10CAA"/>
    <w:rsid w:val="00C1401B"/>
    <w:rsid w:val="00C2690B"/>
    <w:rsid w:val="00C34F28"/>
    <w:rsid w:val="00C42BA8"/>
    <w:rsid w:val="00C61692"/>
    <w:rsid w:val="00C642E4"/>
    <w:rsid w:val="00C6589A"/>
    <w:rsid w:val="00C6647C"/>
    <w:rsid w:val="00C70F6E"/>
    <w:rsid w:val="00C84240"/>
    <w:rsid w:val="00C939EA"/>
    <w:rsid w:val="00CA4C5B"/>
    <w:rsid w:val="00CC4F34"/>
    <w:rsid w:val="00CD6A8E"/>
    <w:rsid w:val="00CD6BF8"/>
    <w:rsid w:val="00CD6F2E"/>
    <w:rsid w:val="00CE0002"/>
    <w:rsid w:val="00CE6FB4"/>
    <w:rsid w:val="00CE7BBF"/>
    <w:rsid w:val="00CF2836"/>
    <w:rsid w:val="00CF2B98"/>
    <w:rsid w:val="00CF64F9"/>
    <w:rsid w:val="00D0198D"/>
    <w:rsid w:val="00D04E4D"/>
    <w:rsid w:val="00D07ABF"/>
    <w:rsid w:val="00D1153C"/>
    <w:rsid w:val="00D22926"/>
    <w:rsid w:val="00D44394"/>
    <w:rsid w:val="00D5449C"/>
    <w:rsid w:val="00D61814"/>
    <w:rsid w:val="00D66D76"/>
    <w:rsid w:val="00D71A71"/>
    <w:rsid w:val="00D732E5"/>
    <w:rsid w:val="00D81C3A"/>
    <w:rsid w:val="00D92B0B"/>
    <w:rsid w:val="00DA01E4"/>
    <w:rsid w:val="00DB0126"/>
    <w:rsid w:val="00DB0A95"/>
    <w:rsid w:val="00DB29C3"/>
    <w:rsid w:val="00DB7335"/>
    <w:rsid w:val="00DC1F27"/>
    <w:rsid w:val="00DC4D5C"/>
    <w:rsid w:val="00DD3570"/>
    <w:rsid w:val="00DE1710"/>
    <w:rsid w:val="00DE1AD0"/>
    <w:rsid w:val="00DE63FD"/>
    <w:rsid w:val="00DF6900"/>
    <w:rsid w:val="00E0342C"/>
    <w:rsid w:val="00E047B3"/>
    <w:rsid w:val="00E064C1"/>
    <w:rsid w:val="00E13AC4"/>
    <w:rsid w:val="00E15C42"/>
    <w:rsid w:val="00E25C70"/>
    <w:rsid w:val="00E30A3E"/>
    <w:rsid w:val="00E476D9"/>
    <w:rsid w:val="00E52C47"/>
    <w:rsid w:val="00E5795C"/>
    <w:rsid w:val="00E57D00"/>
    <w:rsid w:val="00E613D0"/>
    <w:rsid w:val="00E61A34"/>
    <w:rsid w:val="00E774A6"/>
    <w:rsid w:val="00E9155E"/>
    <w:rsid w:val="00E96ADA"/>
    <w:rsid w:val="00EC55B7"/>
    <w:rsid w:val="00EF4B0C"/>
    <w:rsid w:val="00F01EE0"/>
    <w:rsid w:val="00F15890"/>
    <w:rsid w:val="00F23236"/>
    <w:rsid w:val="00F27333"/>
    <w:rsid w:val="00F31666"/>
    <w:rsid w:val="00F3757C"/>
    <w:rsid w:val="00F452F3"/>
    <w:rsid w:val="00F51A01"/>
    <w:rsid w:val="00F670B0"/>
    <w:rsid w:val="00F74637"/>
    <w:rsid w:val="00F947D7"/>
    <w:rsid w:val="00FA7AB6"/>
    <w:rsid w:val="00FB2B7A"/>
    <w:rsid w:val="00FC196E"/>
    <w:rsid w:val="00FC5533"/>
    <w:rsid w:val="00FD77B6"/>
    <w:rsid w:val="00FE1E44"/>
    <w:rsid w:val="00FE20B9"/>
    <w:rsid w:val="00FE2E92"/>
    <w:rsid w:val="00FE3A09"/>
    <w:rsid w:val="00FE62AF"/>
    <w:rsid w:val="00FF0F5B"/>
    <w:rsid w:val="00FF1940"/>
    <w:rsid w:val="00FF72B0"/>
    <w:rsid w:val="00FF76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cs="Tahoma" w:hAnsi="Tahoma" w:ascii="Tahoma"/>
      <w:sz w:val="16"/>
      <w:szCs w:val="16"/>
    </w:rPr>
  </w:style>
  <w:style w:styleId="Tijeloteksta-uvlaka3" w:type="paragraph">
    <w:name w:val="Body Text Indent 3"/>
    <w:basedOn w:val="Normal"/>
    <w:rsid w:val="00071DBE"/>
    <w:pPr>
      <w:spacing w:after="120"/>
      <w:ind w:left="283"/>
    </w:pPr>
    <w:rPr>
      <w:sz w:val="16"/>
      <w:szCs w:val="16"/>
    </w:rPr>
  </w:style>
  <w:style w:customStyle="true" w:styleId="ZaglavljeChar" w:type="character">
    <w:name w:val="Zaglavlje Char"/>
    <w:basedOn w:val="Zadanifontodlomka"/>
    <w:link w:val="Zaglavlje"/>
    <w:uiPriority w:val="99"/>
    <w:rsid w:val="005637B9"/>
    <w:rPr>
      <w:sz w:val="24"/>
      <w:szCs w:val="24"/>
    </w:rPr>
  </w:style>
  <w:style w:customStyle="true"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customStyle="true" w:styleId="PodnojeChar" w:type="character">
    <w:name w:val="Podnožje Char"/>
    <w:basedOn w:val="Zadanifontodlomka"/>
    <w:link w:val="Podnoje"/>
    <w:uiPriority w:val="99"/>
    <w:rsid w:val="00D04E4D"/>
    <w:rPr>
      <w:sz w:val="24"/>
      <w:szCs w:val="24"/>
    </w:rPr>
  </w:style>
  <w:style w:styleId="Tekstrezerviranogmjesta" w:type="character">
    <w:name w:val="Placeholder Text"/>
    <w:basedOn w:val="Zadanifontodlomka"/>
    <w:uiPriority w:val="99"/>
    <w:semiHidden/>
    <w:rsid w:val="00C03FDD"/>
    <w:rPr>
      <w:color w:val="808080"/>
      <w:bdr w:space="0" w:sz="0" w:color="auto" w:val="none"/>
      <w:shd w:fill="auto" w:color="auto" w:val="clear"/>
    </w:rPr>
  </w:style>
  <w:style w:customStyle="true" w:styleId="eSPISCCParagraphDefaultFont" w:type="character">
    <w:name w:val="eSPIS_CC_Paragraph Default Font"/>
    <w:basedOn w:val="Zadanifontodlomka"/>
    <w:rsid w:val="00C03F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3FDD"/>
    <w:rPr>
      <w:bdr w:space="0" w:sz="0" w:color="auto" w:val="none"/>
      <w:shd w:fill="FFFFCC" w:color="auto" w:val="clear"/>
      <w:lang w:val="hr-HR"/>
    </w:rPr>
  </w:style>
  <w:style w:customStyle="true" w:styleId="PozadinaSvijetloCrvena" w:type="character">
    <w:name w:val="Pozadina_SvijetloCrvena"/>
    <w:basedOn w:val="eSPISCCParagraphDefaultFont"/>
    <w:rsid w:val="00C03F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3F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ascii="Tahoma" w:cs="Tahoma" w:hAnsi="Tahoma"/>
      <w:sz w:val="16"/>
      <w:szCs w:val="16"/>
    </w:rPr>
  </w:style>
  <w:style w:styleId="Tijeloteksta-uvlaka3" w:type="paragraph">
    <w:name w:val="Body Text Indent 3"/>
    <w:basedOn w:val="Normal"/>
    <w:rsid w:val="00071DBE"/>
    <w:pPr>
      <w:spacing w:after="120"/>
      <w:ind w:left="283"/>
    </w:pPr>
    <w:rPr>
      <w:sz w:val="16"/>
      <w:szCs w:val="16"/>
    </w:rPr>
  </w:style>
  <w:style w:customStyle="1" w:styleId="ZaglavljeChar" w:type="character">
    <w:name w:val="Zaglavlje Char"/>
    <w:basedOn w:val="Zadanifontodlomka"/>
    <w:link w:val="Zaglavlje"/>
    <w:uiPriority w:val="99"/>
    <w:rsid w:val="005637B9"/>
    <w:rPr>
      <w:sz w:val="24"/>
      <w:szCs w:val="24"/>
    </w:rPr>
  </w:style>
  <w:style w:customStyle="1"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customStyle="1" w:styleId="PodnojeChar" w:type="character">
    <w:name w:val="Podnožje Char"/>
    <w:basedOn w:val="Zadanifontodlomka"/>
    <w:link w:val="Podnoje"/>
    <w:uiPriority w:val="99"/>
    <w:rsid w:val="00D04E4D"/>
    <w:rPr>
      <w:sz w:val="24"/>
      <w:szCs w:val="24"/>
    </w:rPr>
  </w:style>
  <w:style w:styleId="Tekstrezerviranogmjesta" w:type="character">
    <w:name w:val="Placeholder Text"/>
    <w:basedOn w:val="Zadanifontodlomka"/>
    <w:uiPriority w:val="99"/>
    <w:semiHidden/>
    <w:rsid w:val="00C03FDD"/>
    <w:rPr>
      <w:color w:val="808080"/>
      <w:bdr w:color="auto" w:space="0" w:sz="0" w:val="none"/>
      <w:shd w:color="auto" w:fill="auto" w:val="clear"/>
    </w:rPr>
  </w:style>
  <w:style w:customStyle="1" w:styleId="eSPISCCParagraphDefaultFont" w:type="character">
    <w:name w:val="eSPIS_CC_Paragraph Default Font"/>
    <w:basedOn w:val="Zadanifontodlomka"/>
    <w:rsid w:val="00C03F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3FDD"/>
    <w:rPr>
      <w:bdr w:color="auto" w:space="0" w:sz="0" w:val="none"/>
      <w:shd w:color="auto" w:fill="FFFFCC" w:val="clear"/>
      <w:lang w:val="hr-HR"/>
    </w:rPr>
  </w:style>
  <w:style w:customStyle="1" w:styleId="PozadinaSvijetloCrvena" w:type="character">
    <w:name w:val="Pozadina_SvijetloCrvena"/>
    <w:basedOn w:val="eSPISCCParagraphDefaultFont"/>
    <w:rsid w:val="00C03F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3F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on.hr/cms.htm?id=200" TargetMode="External"/><Relationship Id="rId18" Type="http://schemas.openxmlformats.org/officeDocument/2006/relationships/hyperlink" Target="http://www.zakon.hr/cms.htm?id=11194"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zakon.hr/cms.htm?id=199" TargetMode="External"/><Relationship Id="rId17" Type="http://schemas.openxmlformats.org/officeDocument/2006/relationships/hyperlink" Target="http://www.zakon.hr/cms.htm?id=204" TargetMode="External"/><Relationship Id="rId2" Type="http://schemas.openxmlformats.org/officeDocument/2006/relationships/numbering" Target="numbering.xml"/><Relationship Id="rId16" Type="http://schemas.openxmlformats.org/officeDocument/2006/relationships/hyperlink" Target="http://www.zakon.hr/cms.htm?id=20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hr/cms.htm?id=198"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zakon.hr/cms.htm?id=202" TargetMode="External"/><Relationship Id="rId23" Type="http://schemas.openxmlformats.org/officeDocument/2006/relationships/fontTable" Target="fontTable.xml"/><Relationship Id="rId10" Type="http://schemas.openxmlformats.org/officeDocument/2006/relationships/hyperlink" Target="http://www.zakon.hr/cms.htm?id=197"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on.hr/cms.htm?id=201" TargetMode="External"/><Relationship Id="rId22"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2010.</izvorni_sadrzaj>
    <derivirana_varijabla naziv="DomainObject.Predmet.DatumOsnivanja_1">11.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St-53/2010</izvorni_sadrzaj>
    <derivirana_varijabla naziv="DomainObject.Predmet.OznakaBroj_1">St-53/2010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ALDIKO, d.o.o. za proizvodnju,trgovinu i usluge "u stečaju"</izvorni_sadrzaj>
    <derivirana_varijabla naziv="DomainObject.Predmet.ProtustrankaFormated_1">  ALDIKO, d.o.o. za proizvodnju,trgovinu i usluge "u stečaju"</derivirana_varijabla>
  </DomainObject.Predmet.ProtustrankaFormated>
  <DomainObject.Predmet.ProtustrankaFormatedOIB>
    <izvorni_sadrzaj>  ALDIKO, d.o.o. za proizvodnju,trgovinu i usluge "u stečaju", OIB 86695892107</izvorni_sadrzaj>
    <derivirana_varijabla naziv="DomainObject.Predmet.ProtustrankaFormatedOIB_1">  ALDIKO, d.o.o. za proizvodnju,trgovinu i usluge "u stečaju", OIB 86695892107</derivirana_varijabla>
  </DomainObject.Predmet.ProtustrankaFormatedOIB>
  <DomainObject.Predmet.ProtustrankaFormatedWithAdress>
    <izvorni_sadrzaj> ALDIKO, d.o.o. za proizvodnju,trgovinu i usluge "u stečaju", Zagvozd/bb, 21270 Zagvozd</izvorni_sadrzaj>
    <derivirana_varijabla naziv="DomainObject.Predmet.ProtustrankaFormatedWithAdress_1"> ALDIKO, d.o.o. za proizvodnju,trgovinu i usluge "u stečaju", Zagvozd/bb, 21270 Zagvozd</derivirana_varijabla>
  </DomainObject.Predmet.ProtustrankaFormatedWithAdress>
  <DomainObject.Predmet.ProtustrankaFormatedWithAdressOIB>
    <izvorni_sadrzaj> ALDIKO, d.o.o. za proizvodnju,trgovinu i usluge "u stečaju", OIB 86695892107, Zagvozd/bb, 21270 Zagvozd</izvorni_sadrzaj>
    <derivirana_varijabla naziv="DomainObject.Predmet.ProtustrankaFormatedWithAdressOIB_1"> ALDIKO, d.o.o. za proizvodnju,trgovinu i usluge "u stečaju", OIB 86695892107, Zagvozd/bb, 21270 Zagvozd</derivirana_varijabla>
  </DomainObject.Predmet.ProtustrankaFormatedWithAdressOIB>
  <DomainObject.Predmet.ProtustrankaWithAdress>
    <izvorni_sadrzaj>ALDIKO, d.o.o. za proizvodnju,trgovinu i usluge "u stečaju" Zagvozd/bb, 21270 Zagvozd</izvorni_sadrzaj>
    <derivirana_varijabla naziv="DomainObject.Predmet.ProtustrankaWithAdress_1">ALDIKO, d.o.o. za proizvodnju,trgovinu i usluge "u stečaju" Zagvozd/bb, 21270 Zagvozd</derivirana_varijabla>
  </DomainObject.Predmet.ProtustrankaWithAdress>
  <DomainObject.Predmet.ProtustrankaWithAdressOIB>
    <izvorni_sadrzaj>ALDIKO, d.o.o. za proizvodnju,trgovinu i usluge "u stečaju", OIB 86695892107, Zagvozd/bb, 21270 Zagvozd</izvorni_sadrzaj>
    <derivirana_varijabla naziv="DomainObject.Predmet.ProtustrankaWithAdressOIB_1">ALDIKO, d.o.o. za proizvodnju,trgovinu i usluge "u stečaju", OIB 86695892107, Zagvozd/bb, 21270 Zagvozd</derivirana_varijabla>
  </DomainObject.Predmet.ProtustrankaWithAdressOIB>
  <DomainObject.Predmet.ProtustrankaNazivFormated>
    <izvorni_sadrzaj>ALDIKO, d.o.o. za proizvodnju,trgovinu i usluge "u stečaju"</izvorni_sadrzaj>
    <derivirana_varijabla naziv="DomainObject.Predmet.ProtustrankaNazivFormated_1">ALDIKO, d.o.o. za proizvodnju,trgovinu i usluge "u stečaju"</derivirana_varijabla>
  </DomainObject.Predmet.ProtustrankaNazivFormated>
  <DomainObject.Predmet.ProtustrankaNazivFormatedOIB>
    <izvorni_sadrzaj>ALDIKO, d.o.o. za proizvodnju,trgovinu i usluge "u stečaju", OIB 86695892107</izvorni_sadrzaj>
    <derivirana_varijabla naziv="DomainObject.Predmet.ProtustrankaNazivFormatedOIB_1">ALDIKO, d.o.o. za proizvodnju,trgovinu i usluge "u stečaju", OIB 86695892107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CREDO BANKA d.d. - u prisilnoj likvidaciji; WORK, društvo s ograničenom odgovornošću za građevinarstvo, trgovinu, ugostiteljstvo i cestovni prijevoz; HYPO - LEASING STEIERMARK društvo s ograničenom odgovornošću za usluge zastupanog po punomoćniku Odvjetničko društvo HAČIĆ, KALLAY &amp; PARTNERI, društvo s ograničenom odgovornošću; Hrvatski Telekom d.d.; MICRONIC, d.o.o. za proizvodnju, trgovinu i usluge; TRAST međunarodno otpremništvo, dioničko društvo zastupanog po punomoćniku Marina Tončić-Bota; EUROHERC osiguranje d.d. Podružnica Split; EURAL d.o.o. za proizvodnju i trgovinu; JADRANŠPED-IMOTSKI d.o.o. za prijevoz, trgovinu i usluge; FORMATOR SIGURNOSNA STAKLA d. o. o. zastupanog po punomoćniku Nada Badurina; STROJOPROMET-ZAGREB d.o.o. zastupanog po punomoćniku Ljerka Šmit-primorac; NIN ELEKTROCOMMERCE, d.o.o. za trgovinu, usluge i proizvodnju elektroopreme zastupanog po punomoćniku Ana Smoljan Zanki; TRGOMETAL za proizvodnju, trgovinu i usluge, društvo s ograničenom odgovornošću; EUROINSPEKT - DRVOKONTROLA društvo s ograničenom odgovornošću za kontrolu robe i inženjering zastupanog po punomoćniku BRANKO VUKUŠIĆ; KVARNER VIENNA INSURANCE GROUP dioničko društvo za osiguranje zastupanog po punomoćniku Odvjetničko društvo Vukić,Jelušić,Šulina,Stanković,Jurcan&amp;Jabuka; HEP-Operator distribucijskog sustava d.o.o. za distribuciju i opskrbu električne energije  ELEKTRODALMACIJA SPLIT; HRVATSKE ŠUME društvo s ograničenom odgovornošću zastupanog po punomoćniku Odvjetničko društvo TOMIĆ &amp; ŠUŠNJAR j.t.d. u likvidaciji; LOCAT CROATIA društvo s ograničenom odgovornošću za trgovinu i usluge zastupanog po punomoćniku Mladen Ćorić; Ministarstvo gospodarstva, rada i poduzetništva zastupanog po punomoćniku Županijsko državno odvjetništvo Građanskko upravni odjel Split; DŽAMBO STAKLO d.o.o. za proizvodnju i obradu stakla; Konica Minolta Hrvatska - poslovna rješenja, d.o.o. za trgovinu i usluge; OTP banka Hrvatska dioničko društvo zastupanog po punomoćniku Odvjetničko društvo ŠIŠKO i partneri, j.t.d.; Hrvatska radiotelevizija zastupanog po punomoćniku MADIRAZZA &amp; PARTNERI, odvjetničko društvo; HYPO-LEASING KROATIEN, društvo za financiranje, d.o.o.; Hrvatski Telekom d.d.; POTENCIJAL za inženjering i usluge društvo s ograničenom odgovornošću; GORTAN-ZADAR društvo s ograničenom odgovornošću za poslove u građevinarstvu; Credo banka dioničko društvo "u stečaju"; LEGEA ŠPORT d.o.o. za trgovinu; HRVATSKA POŠTANSKA BANKA, dioničko društvo; GU društvo s ograničenom odgovornošću za trgovinu i zastupanje zastupanog po punomoćniku Ivica Didak</izvorni_sadrzaj>
    <derivirana_varijabla naziv="DomainObject.Predmet.StrankaFormated_1">  CREDO BANKA d.d. - u prisilnoj likvidaciji; WORK, društvo s ograničenom odgovornošću za građevinarstvo, trgovinu, ugostiteljstvo i cestovni prijevoz; HYPO - LEASING STEIERMARK društvo s ograničenom odgovornošću za usluge zastupanog po punomoćniku Odvjetničko društvo HAČIĆ, KALLAY &amp; PARTNERI, društvo s ograničenom odgovornošću; Hrvatski Telekom d.d.; MICRONIC, d.o.o. za proizvodnju, trgovinu i usluge; TRAST međunarodno otpremništvo, dioničko društvo zastupanog po punomoćniku Marina Tončić-Bota; EUROHERC osiguranje d.d. Podružnica Split; EURAL d.o.o. za proizvodnju i trgovinu; JADRANŠPED-IMOTSKI d.o.o. za prijevoz, trgovinu i usluge; FORMATOR SIGURNOSNA STAKLA d. o. o. zastupanog po punomoćniku Nada Badurina; STROJOPROMET-ZAGREB d.o.o. zastupanog po punomoćniku Ljerka Šmit-primorac; NIN ELEKTROCOMMERCE, d.o.o. za trgovinu, usluge i proizvodnju elektroopreme zastupanog po punomoćniku Ana Smoljan Zanki; TRGOMETAL za proizvodnju, trgovinu i usluge, društvo s ograničenom odgovornošću; EUROINSPEKT - DRVOKONTROLA društvo s ograničenom odgovornošću za kontrolu robe i inženjering zastupanog po punomoćniku BRANKO VUKUŠIĆ; KVARNER VIENNA INSURANCE GROUP dioničko društvo za osiguranje zastupanog po punomoćniku Odvjetničko društvo Vukić,Jelušić,Šulina,Stanković,Jurcan&amp;Jabuka; HEP-Operator distribucijskog sustava d.o.o. za distribuciju i opskrbu električne energije  ELEKTRODALMACIJA SPLIT; HRVATSKE ŠUME društvo s ograničenom odgovornošću zastupanog po punomoćniku Odvjetničko društvo TOMIĆ &amp; ŠUŠNJAR j.t.d. u likvidaciji; LOCAT CROATIA društvo s ograničenom odgovornošću za trgovinu i usluge zastupanog po punomoćniku Mladen Ćorić; Ministarstvo gospodarstva, rada i poduzetništva zastupanog po punomoćniku Županijsko državno odvjetništvo Građanskko upravni odjel Split; DŽAMBO STAKLO d.o.o. za proizvodnju i obradu stakla; Konica Minolta Hrvatska - poslovna rješenja, d.o.o. za trgovinu i usluge; OTP banka Hrvatska dioničko društvo zastupanog po punomoćniku Odvjetničko društvo ŠIŠKO i partneri, j.t.d.; Hrvatska radiotelevizija zastupanog po punomoćniku MADIRAZZA &amp; PARTNERI, odvjetničko društvo; HYPO-LEASING KROATIEN, društvo za financiranje, d.o.o.; Hrvatski Telekom d.d.; POTENCIJAL za inženjering i usluge društvo s ograničenom odgovornošću; GORTAN-ZADAR društvo s ograničenom odgovornošću za poslove u građevinarstvu; Credo banka dioničko društvo "u stečaju"; LEGEA ŠPORT d.o.o. za trgovinu; HRVATSKA POŠTANSKA BANKA, dioničko društvo; GU društvo s ograničenom odgovornošću za trgovinu i zastupanje zastupanog po punomoćniku Ivica Didak</derivirana_varijabla>
  </DomainObject.Predmet.StrankaFormated>
  <DomainObject.Predmet.StrankaFormatedOIB>
    <izvorni_sadrzaj>  CREDO BANKA d.d. - u prisilnoj likvidaciji, OIB 94141384086; WORK, društvo s ograničenom odgovornošću za građevinarstvo, trgovinu, ugostiteljstvo i cestovni prijevoz, OIB 46872257987; HYPO - LEASING STEIERMARK društvo s ograničenom odgovornošću za usluge, OIB 64646464586 zastupanog po punomoćniku Odvjetničko društvo HAČIĆ, KALLAY &amp; PARTNERI, društvo s ograničenom odgovornošću; Hrvatski Telekom d.d., OIB 81793146560; MICRONIC, d.o.o. za proizvodnju, trgovinu i usluge, OIB 89489773101; TRAST međunarodno otpremništvo, dioničko društvo, OIB 93225891495 zastupanog po punomoćniku Marina Tončić-Bota; EUROHERC osiguranje d.d. Podružnica Split, OIB 22694857747; EURAL d.o.o. za proizvodnju i trgovinu, OIB 87435755785; JADRANŠPED-IMOTSKI d.o.o. za prijevoz, trgovinu i usluge, OIB 32986803392; FORMATOR SIGURNOSNA STAKLA d. o. o., OIB 64828713623 zastupanog po punomoćniku Nada Badurina; STROJOPROMET-ZAGREB d.o.o., OIB 97994010225 zastupanog po punomoćniku Ljerka Šmit-primorac; NIN ELEKTROCOMMERCE, d.o.o. za trgovinu, usluge i proizvodnju elektroopreme, OIB 79652872175 zastupanog po punomoćniku Ana Smoljan Zanki; TRGOMETAL za proizvodnju, trgovinu i usluge, društvo s ograničenom odgovornošću, OIB 14669056208; EUROINSPEKT - DRVOKONTROLA društvo s ograničenom odgovornošću za kontrolu robe i inženjering, OIB 32280738674 zastupanog po punomoćniku BRANKO VUKUŠIĆ; KVARNER VIENNA INSURANCE GROUP dioničko društvo za osiguranje, OIB 52848403362 zastupanog po punomoćniku Odvjetničko društvo Vukić,Jelušić,Šulina,Stanković,Jurcan&amp;Jabuka;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DŽAMBO STAKLO d.o.o. za proizvodnju i obradu stakla, OIB 15147758022; Konica Minolta Hrvatska - poslovna rješenja, d.o.o. za trgovinu i usluge, OIB 31697259786; OTP banka Hrvatska dioničko društvo, OIB 52508873833 zastupanog po punomoćniku Odvjetničko društvo ŠIŠKO i partneri, j.t.d.; Hrvatska radiotelevizija, OIB 68419124305 zastupanog po punomoćniku MADIRAZZA &amp; PARTNERI, odvjetničko društvo; HYPO-LEASING KROATIEN, društvo za financiranje, d.o.o., OIB 87064273078; Hrvatski Telekom d.d., OIB 81793146560; POTENCIJAL za inženjering i usluge društvo s ograničenom odgovornošću, OIB 80072940561; GORTAN-ZADAR društvo s ograničenom odgovornošću za poslove u građevinarstvu, OIB 72185476666; Credo banka dioničko društvo "u stečaju", OIB 94141384086; LEGEA ŠPORT d.o.o. za trgovinu, OIB 44892488481; HRVATSKA POŠTANSKA BANKA, dioničko društvo, OIB 87939104217; GU društvo s ograničenom odgovornošću za trgovinu i zastupanje, OIB 91929234326 zastupanog po punomoćniku Ivica Didak</izvorni_sadrzaj>
    <derivirana_varijabla naziv="DomainObject.Predmet.StrankaFormatedOIB_1">  CREDO BANKA d.d. - u prisilnoj likvidaciji, OIB 94141384086; WORK, društvo s ograničenom odgovornošću za građevinarstvo, trgovinu, ugostiteljstvo i cestovni prijevoz, OIB 46872257987; HYPO - LEASING STEIERMARK društvo s ograničenom odgovornošću za usluge, OIB 64646464586 zastupanog po punomoćniku Odvjetničko društvo HAČIĆ, KALLAY &amp; PARTNERI, društvo s ograničenom odgovornošću; Hrvatski Telekom d.d., OIB 81793146560; MICRONIC, d.o.o. za proizvodnju, trgovinu i usluge, OIB 89489773101; TRAST međunarodno otpremništvo, dioničko društvo, OIB 93225891495 zastupanog po punomoćniku Marina Tončić-Bota; EUROHERC osiguranje d.d. Podružnica Split, OIB 22694857747; EURAL d.o.o. za proizvodnju i trgovinu, OIB 87435755785; JADRANŠPED-IMOTSKI d.o.o. za prijevoz, trgovinu i usluge, OIB 32986803392; FORMATOR SIGURNOSNA STAKLA d. o. o., OIB 64828713623 zastupanog po punomoćniku Nada Badurina; STROJOPROMET-ZAGREB d.o.o., OIB 97994010225 zastupanog po punomoćniku Ljerka Šmit-primorac; NIN ELEKTROCOMMERCE, d.o.o. za trgovinu, usluge i proizvodnju elektroopreme, OIB 79652872175 zastupanog po punomoćniku Ana Smoljan Zanki; TRGOMETAL za proizvodnju, trgovinu i usluge, društvo s ograničenom odgovornošću, OIB 14669056208; EUROINSPEKT - DRVOKONTROLA društvo s ograničenom odgovornošću za kontrolu robe i inženjering, OIB 32280738674 zastupanog po punomoćniku BRANKO VUKUŠIĆ; KVARNER VIENNA INSURANCE GROUP dioničko društvo za osiguranje, OIB 52848403362 zastupanog po punomoćniku Odvjetničko društvo Vukić,Jelušić,Šulina,Stanković,Jurcan&amp;Jabuka;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DŽAMBO STAKLO d.o.o. za proizvodnju i obradu stakla, OIB 15147758022; Konica Minolta Hrvatska - poslovna rješenja, d.o.o. za trgovinu i usluge, OIB 31697259786; OTP banka Hrvatska dioničko društvo, OIB 52508873833 zastupanog po punomoćniku Odvjetničko društvo ŠIŠKO i partneri, j.t.d.; Hrvatska radiotelevizija, OIB 68419124305 zastupanog po punomoćniku MADIRAZZA &amp; PARTNERI, odvjetničko društvo; HYPO-LEASING KROATIEN, društvo za financiranje, d.o.o., OIB 87064273078; Hrvatski Telekom d.d., OIB 81793146560; POTENCIJAL za inženjering i usluge društvo s ograničenom odgovornošću, OIB 80072940561; GORTAN-ZADAR društvo s ograničenom odgovornošću za poslove u građevinarstvu, OIB 72185476666; Credo banka dioničko društvo "u stečaju", OIB 94141384086; LEGEA ŠPORT d.o.o. za trgovinu, OIB 44892488481; HRVATSKA POŠTANSKA BANKA, dioničko društvo, OIB 87939104217; GU društvo s ograničenom odgovornošću za trgovinu i zastupanje, OIB 91929234326 zastupanog po punomoćniku Ivica Didak</derivirana_varijabla>
  </DomainObject.Predmet.StrankaFormatedOIB>
  <DomainObject.Predmet.StrankaFormatedWithAdress>
    <izvorni_sadrzaj> CREDO BANKA d.d. - u prisilnoj likvidaciji, Zrinjsko-Frankopanska 58, 21000 Split; WORK, društvo s ograničenom odgovornošću za građevinarstvo, trgovinu, ugostiteljstvo i cestovni prijevoz, 113. Šibenske brigade HV br. 175, Bilice; HYPO - LEASING STEIERMARK društvo s ograničenom odgovornošću za usluge, Garićgradska 18, 10000 Zagreb zastupanog po punomoćniku Odvjetničko društvo HAČIĆ, KALLAY &amp; PARTNERI, društvo s ograničenom odgovornošću; Hrvatski Telekom d.d., Savska cesta 32, 10000 Zagreb; MICRONIC, d.o.o. za proizvodnju, trgovinu i usluge, Gotovčeva 8, 21000 Split; TRAST međunarodno otpremništvo, dioničko društvo, Gat sv, Duje 4, 21000 Split zastupanog po punomoćniku Marina Tončić-Bota; EUROHERC osiguranje d.d. Podružnica Split, Ul.grada Vukovara 282, 10000 Zagreb; EURAL d.o.o. za proizvodnju i trgovinu, Sveta Nedelja, Poduzetnička 5, Kerestinec; JADRANŠPED-IMOTSKI d.o.o. za prijevoz, trgovinu i usluge, Fra Rajmunda Rudeža 1, 21260 Imotski; FORMATOR SIGURNOSNA STAKLA d. o. o., Industrijska zona - Radna zona R 29, 51227 Kukuljanovo zastupanog po punomoćniku Nada Badurina; STROJOPROMET-ZAGREB d.o.o., Zagrebačka 6, 10292 Šenkovec zastupanog po punomoćniku Ljerka Šmit-primorac; NIN ELEKTROCOMMERCE, d.o.o. za trgovinu, usluge i proizvodnju elektroopreme, Zona male privrede područja Grabi, Poličnik zastupanog po punomoćniku Ana Smoljan Zanki; TRGOMETAL za proizvodnju, trgovinu i usluge, društvo s ograničenom odgovornošću, Put Dračanice 8, 21204 Dugopolje; EUROINSPEKT - DRVOKONTROLA društvo s ograničenom odgovornošću za kontrolu robe i inženjering, Preradovićeva 31 A, 10000 Zagreb zastupanog po punomoćniku BRANKO VUKUŠIĆ; KVARNER VIENNA INSURANCE GROUP dioničko društvo za osiguranje, Osječka 46, 51000 Rijeka zastupanog po punomoćniku Odvjetničko društvo Vukić,Jelušić,Šulina,Stanković,Jurcan&amp;Jabuka;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DŽAMBO STAKLO d.o.o. za proizvodnju i obradu stakla, Podi/bb, Šibenik; Konica Minolta Hrvatska - poslovna rješenja, d.o.o. za trgovinu i usluge, Horvatova 82, 10000 Zagreb; OTP banka Hrvatska dioničko društvo, Ulica Domovinskog rata 3, 23000 Zadar zastupanog po punomoćniku Odvjetničko društvo ŠIŠKO i partneri, j.t.d.; Hrvatska radiotelevizija, Prisavlje 3, 10000 Zagreb zastupanog po punomoćniku MADIRAZZA &amp; PARTNERI, odvjetničko društvo; HYPO-LEASING KROATIEN, društvo za financiranje, d.o.o., Koranska 16, 10000 Zagreb; Hrvatski Telekom d.d., Savska cesta 32, 10000 Zagreb; POTENCIJAL za inženjering i usluge društvo s ograničenom odgovornošću, Doverska 37, Split; GORTAN-ZADAR društvo s ograničenom odgovornošću za poslove u građevinarstvu, Andrije Hebranga 3, Zadar; Credo banka dioničko društvo "u stečaju", Zrinsko - frankopanska 58, 21000 Split; LEGEA ŠPORT d.o.o. za trgovinu, Fra Stjepana Vrljića 12, 21260 Imotski; HRVATSKA POŠTANSKA BANKA, dioničko društvo, Jurišićeva 4, 10000 Zagreb; GU društvo s ograničenom odgovornošću za trgovinu i zastupanje, Mala Švarča 155, 47000 Karlovac zastupanog po punomoćniku Ivica Didak</izvorni_sadrzaj>
    <derivirana_varijabla naziv="DomainObject.Predmet.StrankaFormatedWithAdress_1"> CREDO BANKA d.d. - u prisilnoj likvidaciji, Zrinjsko-Frankopanska 58, 21000 Split; WORK, društvo s ograničenom odgovornošću za građevinarstvo, trgovinu, ugostiteljstvo i cestovni prijevoz, 113. Šibenske brigade HV br. 175, Bilice; HYPO - LEASING STEIERMARK društvo s ograničenom odgovornošću za usluge, Garićgradska 18, 10000 Zagreb zastupanog po punomoćniku Odvjetničko društvo HAČIĆ, KALLAY &amp; PARTNERI, društvo s ograničenom odgovornošću; Hrvatski Telekom d.d., Savska cesta 32, 10000 Zagreb; MICRONIC, d.o.o. za proizvodnju, trgovinu i usluge, Gotovčeva 8, 21000 Split; TRAST međunarodno otpremništvo, dioničko društvo, Gat sv, Duje 4, 21000 Split zastupanog po punomoćniku Marina Tončić-Bota; EUROHERC osiguranje d.d. Podružnica Split, Ul.grada Vukovara 282, 10000 Zagreb; EURAL d.o.o. za proizvodnju i trgovinu, Sveta Nedelja, Poduzetnička 5, Kerestinec; JADRANŠPED-IMOTSKI d.o.o. za prijevoz, trgovinu i usluge, Fra Rajmunda Rudeža 1, 21260 Imotski; FORMATOR SIGURNOSNA STAKLA d. o. o., Industrijska zona - Radna zona R 29, 51227 Kukuljanovo zastupanog po punomoćniku Nada Badurina; STROJOPROMET-ZAGREB d.o.o., Zagrebačka 6, 10292 Šenkovec zastupanog po punomoćniku Ljerka Šmit-primorac; NIN ELEKTROCOMMERCE, d.o.o. za trgovinu, usluge i proizvodnju elektroopreme, Zona male privrede područja Grabi, Poličnik zastupanog po punomoćniku Ana Smoljan Zanki; TRGOMETAL za proizvodnju, trgovinu i usluge, društvo s ograničenom odgovornošću, Put Dračanice 8, 21204 Dugopolje; EUROINSPEKT - DRVOKONTROLA društvo s ograničenom odgovornošću za kontrolu robe i inženjering, Preradovićeva 31 A, 10000 Zagreb zastupanog po punomoćniku BRANKO VUKUŠIĆ; KVARNER VIENNA INSURANCE GROUP dioničko društvo za osiguranje, Osječka 46, 51000 Rijeka zastupanog po punomoćniku Odvjetničko društvo Vukić,Jelušić,Šulina,Stanković,Jurcan&amp;Jabuka;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DŽAMBO STAKLO d.o.o. za proizvodnju i obradu stakla, Podi/bb, Šibenik; Konica Minolta Hrvatska - poslovna rješenja, d.o.o. za trgovinu i usluge, Horvatova 82, 10000 Zagreb; OTP banka Hrvatska dioničko društvo, Ulica Domovinskog rata 3, 23000 Zadar zastupanog po punomoćniku Odvjetničko društvo ŠIŠKO i partneri, j.t.d.; Hrvatska radiotelevizija, Prisavlje 3, 10000 Zagreb zastupanog po punomoćniku MADIRAZZA &amp; PARTNERI, odvjetničko društvo; HYPO-LEASING KROATIEN, društvo za financiranje, d.o.o., Koranska 16, 10000 Zagreb; Hrvatski Telekom d.d., Savska cesta 32, 10000 Zagreb; POTENCIJAL za inženjering i usluge društvo s ograničenom odgovornošću, Doverska 37, Split; GORTAN-ZADAR društvo s ograničenom odgovornošću za poslove u građevinarstvu, Andrije Hebranga 3, Zadar; Credo banka dioničko društvo "u stečaju", Zrinsko - frankopanska 58, 21000 Split; LEGEA ŠPORT d.o.o. za trgovinu, Fra Stjepana Vrljića 12, 21260 Imotski; HRVATSKA POŠTANSKA BANKA, dioničko društvo, Jurišićeva 4, 10000 Zagreb; GU društvo s ograničenom odgovornošću za trgovinu i zastupanje, Mala Švarča 155, 47000 Karlovac zastupanog po punomoćniku Ivica Didak</derivirana_varijabla>
  </DomainObject.Predmet.StrankaFormatedWithAdress>
  <DomainObject.Predmet.StrankaFormatedWithAdressOIB>
    <izvorni_sadrzaj> CREDO BANKA d.d. - u prisilnoj likvidaciji, OIB 94141384086, Zrinjsko-Frankopanska 58, 21000 Split; WORK, društvo s ograničenom odgovornošću za građevinarstvo, trgovinu, ugostiteljstvo i cestovni prijevoz, OIB 46872257987, 113. Šibenske brigade HV br. 175, Bilice; HYPO - LEASING STEIERMARK društvo s ograničenom odgovornošću za usluge, OIB 64646464586, Garićgradska 18, 10000 Zagreb zastupanog po punomoćniku Odvjetničko društvo HAČIĆ, KALLAY &amp; PARTNERI, društvo s ograničenom odgovornošću; Hrvatski Telekom d.d., OIB 81793146560, Savska cesta 32, 10000 Zagreb; MICRONIC, d.o.o. za proizvodnju, trgovinu i usluge, OIB 89489773101, Gotovčeva 8, 21000 Split; TRAST međunarodno otpremništvo, dioničko društvo, OIB 93225891495, Gat sv, Duje 4, 21000 Split zastupanog po punomoćniku Marina Tončić-Bota; EUROHERC osiguranje d.d. Podružnica Split, OIB 22694857747, Ul.grada Vukovara 282, 10000 Zagreb; EURAL d.o.o. za proizvodnju i trgovinu, OIB 87435755785, Sveta Nedelja, Poduzetnička 5, Kerestinec; JADRANŠPED-IMOTSKI d.o.o. za prijevoz, trgovinu i usluge, OIB 32986803392, Fra Rajmunda Rudeža 1, 21260 Imotski; FORMATOR SIGURNOSNA STAKLA d. o. o., OIB 64828713623, Industrijska zona - Radna zona R 29, 51227 Kukuljanovo zastupanog po punomoćniku Nada Badurina; STROJOPROMET-ZAGREB d.o.o., OIB 97994010225, Zagrebačka 6, 10292 Šenkovec zastupanog po punomoćniku Ljerka Šmit-primorac; NIN ELEKTROCOMMERCE, d.o.o. za trgovinu, usluge i proizvodnju elektroopreme, OIB 79652872175, Zona male privrede područja Grabi, Poličnik zastupanog po punomoćniku Ana Smoljan Zanki; TRGOMETAL za proizvodnju, trgovinu i usluge, društvo s ograničenom odgovornošću, OIB 14669056208, Put Dračanice 8, 21204 Dugopolje; EUROINSPEKT - DRVOKONTROLA društvo s ograničenom odgovornošću za kontrolu robe i inženjering, OIB 32280738674, Preradovićeva 31 A, 10000 Zagreb zastupanog po punomoćniku BRANKO VUKUŠIĆ; KVARNER VIENNA INSURANCE GROUP dioničko društvo za osiguranje, OIB 52848403362, Osječka 46, 51000 Rijeka zastupanog po punomoćniku Odvjetničko društvo Vukić,Jelušić,Šulina,Stanković,Jurcan&amp;Jabuka;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DŽAMBO STAKLO d.o.o. za proizvodnju i obradu stakla, OIB 15147758022, Podi/bb, Šibenik; Konica Minolta Hrvatska - poslovna rješenja, d.o.o. za trgovinu i usluge, OIB 31697259786, Horvatova 82, 10000 Zagreb; OTP banka Hrvatska dioničko društvo, OIB 52508873833, Ulica Domovinskog rata 3, 23000 Zadar zastupanog po punomoćniku Odvjetničko društvo ŠIŠKO i partneri, j.t.d.; Hrvatska radiotelevizija, OIB 68419124305, Prisavlje 3, 10000 Zagreb zastupanog po punomoćniku MADIRAZZA &amp; PARTNERI, odvjetničko društvo; HYPO-LEASING KROATIEN, društvo za financiranje, d.o.o., OIB 87064273078, Koranska 16, 10000 Zagreb; Hrvatski Telekom d.d., OIB 81793146560, Savska cesta 32, 10000 Zagreb; POTENCIJAL za inženjering i usluge društvo s ograničenom odgovornošću, OIB 80072940561, Doverska 37, Split; GORTAN-ZADAR društvo s ograničenom odgovornošću za poslove u građevinarstvu, OIB 72185476666, Andrije Hebranga 3, Zadar; Credo banka dioničko društvo "u stečaju", OIB 94141384086, Zrinsko - frankopanska 58, 21000 Split; LEGEA ŠPORT d.o.o. za trgovinu, OIB 44892488481, Fra Stjepana Vrljića 12, 21260 Imotski; HRVATSKA POŠTANSKA BANKA, dioničko društvo, OIB 87939104217, Jurišićeva 4, 10000 Zagreb; GU društvo s ograničenom odgovornošću za trgovinu i zastupanje, OIB 91929234326, Mala Švarča 155, 47000 Karlovac zastupanog po punomoćniku Ivica Didak</izvorni_sadrzaj>
    <derivirana_varijabla naziv="DomainObject.Predmet.StrankaFormatedWithAdressOIB_1"> CREDO BANKA d.d. - u prisilnoj likvidaciji, OIB 94141384086, Zrinjsko-Frankopanska 58, 21000 Split; WORK, društvo s ograničenom odgovornošću za građevinarstvo, trgovinu, ugostiteljstvo i cestovni prijevoz, OIB 46872257987, 113. Šibenske brigade HV br. 175, Bilice; HYPO - LEASING STEIERMARK društvo s ograničenom odgovornošću za usluge, OIB 64646464586, Garićgradska 18, 10000 Zagreb zastupanog po punomoćniku Odvjetničko društvo HAČIĆ, KALLAY &amp; PARTNERI, društvo s ograničenom odgovornošću; Hrvatski Telekom d.d., OIB 81793146560, Savska cesta 32, 10000 Zagreb; MICRONIC, d.o.o. za proizvodnju, trgovinu i usluge, OIB 89489773101, Gotovčeva 8, 21000 Split; TRAST međunarodno otpremništvo, dioničko društvo, OIB 93225891495, Gat sv, Duje 4, 21000 Split zastupanog po punomoćniku Marina Tončić-Bota; EUROHERC osiguranje d.d. Podružnica Split, OIB 22694857747, Ul.grada Vukovara 282, 10000 Zagreb; EURAL d.o.o. za proizvodnju i trgovinu, OIB 87435755785, Sveta Nedelja, Poduzetnička 5, Kerestinec; JADRANŠPED-IMOTSKI d.o.o. za prijevoz, trgovinu i usluge, OIB 32986803392, Fra Rajmunda Rudeža 1, 21260 Imotski; FORMATOR SIGURNOSNA STAKLA d. o. o., OIB 64828713623, Industrijska zona - Radna zona R 29, 51227 Kukuljanovo zastupanog po punomoćniku Nada Badurina; STROJOPROMET-ZAGREB d.o.o., OIB 97994010225, Zagrebačka 6, 10292 Šenkovec zastupanog po punomoćniku Ljerka Šmit-primorac; NIN ELEKTROCOMMERCE, d.o.o. za trgovinu, usluge i proizvodnju elektroopreme, OIB 79652872175, Zona male privrede područja Grabi, Poličnik zastupanog po punomoćniku Ana Smoljan Zanki; TRGOMETAL za proizvodnju, trgovinu i usluge, društvo s ograničenom odgovornošću, OIB 14669056208, Put Dračanice 8, 21204 Dugopolje; EUROINSPEKT - DRVOKONTROLA društvo s ograničenom odgovornošću za kontrolu robe i inženjering, OIB 32280738674, Preradovićeva 31 A, 10000 Zagreb zastupanog po punomoćniku BRANKO VUKUŠIĆ; KVARNER VIENNA INSURANCE GROUP dioničko društvo za osiguranje, OIB 52848403362, Osječka 46, 51000 Rijeka zastupanog po punomoćniku Odvjetničko društvo Vukić,Jelušić,Šulina,Stanković,Jurcan&amp;Jabuka;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DŽAMBO STAKLO d.o.o. za proizvodnju i obradu stakla, OIB 15147758022, Podi/bb, Šibenik; Konica Minolta Hrvatska - poslovna rješenja, d.o.o. za trgovinu i usluge, OIB 31697259786, Horvatova 82, 10000 Zagreb; OTP banka Hrvatska dioničko društvo, OIB 52508873833, Ulica Domovinskog rata 3, 23000 Zadar zastupanog po punomoćniku Odvjetničko društvo ŠIŠKO i partneri, j.t.d.; Hrvatska radiotelevizija, OIB 68419124305, Prisavlje 3, 10000 Zagreb zastupanog po punomoćniku MADIRAZZA &amp; PARTNERI, odvjetničko društvo; HYPO-LEASING KROATIEN, društvo za financiranje, d.o.o., OIB 87064273078, Koranska 16, 10000 Zagreb; Hrvatski Telekom d.d., OIB 81793146560, Savska cesta 32, 10000 Zagreb; POTENCIJAL za inženjering i usluge društvo s ograničenom odgovornošću, OIB 80072940561, Doverska 37, Split; GORTAN-ZADAR društvo s ograničenom odgovornošću za poslove u građevinarstvu, OIB 72185476666, Andrije Hebranga 3, Zadar; Credo banka dioničko društvo "u stečaju", OIB 94141384086, Zrinsko - frankopanska 58, 21000 Split; LEGEA ŠPORT d.o.o. za trgovinu, OIB 44892488481, Fra Stjepana Vrljića 12, 21260 Imotski; HRVATSKA POŠTANSKA BANKA, dioničko društvo, OIB 87939104217, Jurišićeva 4, 10000 Zagreb; GU društvo s ograničenom odgovornošću za trgovinu i zastupanje, OIB 91929234326, Mala Švarča 155, 47000 Karlovac zastupanog po punomoćniku Ivica Didak</derivirana_varijabla>
  </DomainObject.Predmet.StrankaFormatedWithAdressOIB>
  <DomainObject.Predmet.StrankaWithAdress>
    <izvorni_sadrzaj>CREDO BANKA d.d. - u prisilnoj likvidaciji Zrinjsko-Frankopanska 58,21000 Split,WORK, društvo s ograničenom odgovornošću za građevinarstvo, trgovinu, ugostiteljstvo i cestovni prijevoz 113. Šibenske brigade HV br. 175,Bilice,HYPO - LEASING STEIERMARK društvo s ograničenom odgovornošću za usluge Garićgradska 18,10000 Zagreb,Hrvatski Telekom d.d. Savska cesta 32,10000 Zagreb,MICRONIC, d.o.o. za proizvodnju, trgovinu i usluge Gotovčeva 8,21000 Split,TRAST međunarodno otpremništvo, dioničko društvo Gat sv, Duje 4,21000 Split,EUROHERC osiguranje d.d. Podružnica Split Ul.grada Vukovara 282,10000 Zagreb,EURAL d.o.o. za proizvodnju i trgovinu Sveta Nedelja, Poduzetnička 5,Kerestinec,JADRANŠPED-IMOTSKI d.o.o. za prijevoz, trgovinu i usluge Fra Rajmunda Rudeža 1,21260 Imotski,FORMATOR SIGURNOSNA STAKLA d. o. o. Industrijska zona - Radna zona R 29,51227 Kukuljanovo,STROJOPROMET-ZAGREB d.o.o. Zagrebačka 6,10292 Šenkovec,NIN ELEKTROCOMMERCE, d.o.o. za trgovinu, usluge i proizvodnju elektroopreme Zona male privrede područja Grabi,Poličnik,TRGOMETAL za proizvodnju, trgovinu i usluge, društvo s ograničenom odgovornošću Put Dračanice 8,21204 Dugopolje,EUROINSPEKT - DRVOKONTROLA društvo s ograničenom odgovornošću za kontrolu robe i inženjering Preradovićeva 31 A,10000 Zagreb,KVARNER VIENNA INSURANCE GROUP dioničko društvo za osiguranje Osječka 46,51000 Rijeka,HEP-Operator distribucijskog sustava d.o.o. za distribuciju i opskrbu električne energije  ELEKTRODALMACIJA SPLIT Ulica grada Vukovara 37,10000 Zagreb,HRVATSKE ŠUME društvo s ograničenom odgovornošću Ul.Ljudevita Farkaša Vukotinovića 2,10000 Zagreb,LOCAT CROATIA društvo s ograničenom odgovornošću za trgovinu i usluge Heinzelova 33,10000 Zagreb,Ministarstvo gospodarstva, rada i poduzetništva Ulica grada Vukovara 78,10000 Zagreb,DŽAMBO STAKLO d.o.o. za proizvodnju i obradu stakla Podi/bb,Šibenik,Konica Minolta Hrvatska - poslovna rješenja, d.o.o. za trgovinu i usluge Horvatova 82,10000 Zagreb,OTP banka Hrvatska dioničko društvo Ulica Domovinskog rata 3,23000 Zadar,Hrvatska radiotelevizija Prisavlje 3,10000 Zagreb,HYPO-LEASING KROATIEN, društvo za financiranje, d.o.o. Koranska 16,10000 Zagreb,Hrvatski Telekom d.d. Savska cesta 32,10000 Zagreb,POTENCIJAL za inženjering i usluge društvo s ograničenom odgovornošću Doverska 37,Split,GORTAN-ZADAR društvo s ograničenom odgovornošću za poslove u građevinarstvu Andrije Hebranga 3,Zadar,Credo banka dioničko društvo "u stečaju" Zrinsko - frankopanska 58,21000 Split,LEGEA ŠPORT d.o.o. za trgovinu Fra Stjepana Vrljića 12,21260 Imotski,HRVATSKA POŠTANSKA BANKA, dioničko društvo Jurišićeva 4,10000 Zagreb,GU društvo s ograničenom odgovornošću za trgovinu i zastupanje Mala Švarča 155,47000 Karlovac</izvorni_sadrzaj>
    <derivirana_varijabla naziv="DomainObject.Predmet.StrankaWithAdress_1">CREDO BANKA d.d. - u prisilnoj likvidaciji Zrinjsko-Frankopanska 58,21000 Split,WORK, društvo s ograničenom odgovornošću za građevinarstvo, trgovinu, ugostiteljstvo i cestovni prijevoz 113. Šibenske brigade HV br. 175,Bilice,HYPO - LEASING STEIERMARK društvo s ograničenom odgovornošću za usluge Garićgradska 18,10000 Zagreb,Hrvatski Telekom d.d. Savska cesta 32,10000 Zagreb,MICRONIC, d.o.o. za proizvodnju, trgovinu i usluge Gotovčeva 8,21000 Split,TRAST međunarodno otpremništvo, dioničko društvo Gat sv, Duje 4,21000 Split,EUROHERC osiguranje d.d. Podružnica Split Ul.grada Vukovara 282,10000 Zagreb,EURAL d.o.o. za proizvodnju i trgovinu Sveta Nedelja, Poduzetnička 5,Kerestinec,JADRANŠPED-IMOTSKI d.o.o. za prijevoz, trgovinu i usluge Fra Rajmunda Rudeža 1,21260 Imotski,FORMATOR SIGURNOSNA STAKLA d. o. o. Industrijska zona - Radna zona R 29,51227 Kukuljanovo,STROJOPROMET-ZAGREB d.o.o. Zagrebačka 6,10292 Šenkovec,NIN ELEKTROCOMMERCE, d.o.o. za trgovinu, usluge i proizvodnju elektroopreme Zona male privrede područja Grabi,Poličnik,TRGOMETAL za proizvodnju, trgovinu i usluge, društvo s ograničenom odgovornošću Put Dračanice 8,21204 Dugopolje,EUROINSPEKT - DRVOKONTROLA društvo s ograničenom odgovornošću za kontrolu robe i inženjering Preradovićeva 31 A,10000 Zagreb,KVARNER VIENNA INSURANCE GROUP dioničko društvo za osiguranje Osječka 46,51000 Rijeka,HEP-Operator distribucijskog sustava d.o.o. za distribuciju i opskrbu električne energije  ELEKTRODALMACIJA SPLIT Ulica grada Vukovara 37,10000 Zagreb,HRVATSKE ŠUME društvo s ograničenom odgovornošću Ul.Ljudevita Farkaša Vukotinovića 2,10000 Zagreb,LOCAT CROATIA društvo s ograničenom odgovornošću za trgovinu i usluge Heinzelova 33,10000 Zagreb,Ministarstvo gospodarstva, rada i poduzetništva Ulica grada Vukovara 78,10000 Zagreb,DŽAMBO STAKLO d.o.o. za proizvodnju i obradu stakla Podi/bb,Šibenik,Konica Minolta Hrvatska - poslovna rješenja, d.o.o. za trgovinu i usluge Horvatova 82,10000 Zagreb,OTP banka Hrvatska dioničko društvo Ulica Domovinskog rata 3,23000 Zadar,Hrvatska radiotelevizija Prisavlje 3,10000 Zagreb,HYPO-LEASING KROATIEN, društvo za financiranje, d.o.o. Koranska 16,10000 Zagreb,Hrvatski Telekom d.d. Savska cesta 32,10000 Zagreb,POTENCIJAL za inženjering i usluge društvo s ograničenom odgovornošću Doverska 37,Split,GORTAN-ZADAR društvo s ograničenom odgovornošću za poslove u građevinarstvu Andrije Hebranga 3,Zadar,Credo banka dioničko društvo "u stečaju" Zrinsko - frankopanska 58,21000 Split,LEGEA ŠPORT d.o.o. za trgovinu Fra Stjepana Vrljića 12,21260 Imotski,HRVATSKA POŠTANSKA BANKA, dioničko društvo Jurišićeva 4,10000 Zagreb,GU društvo s ograničenom odgovornošću za trgovinu i zastupanje Mala Švarča 155,47000 Karlovac</derivirana_varijabla>
  </DomainObject.Predmet.StrankaWithAdress>
  <DomainObject.Predmet.StrankaWithAdressOIB>
    <izvorni_sadrzaj>CREDO BANKA d.d. - u prisilnoj likvidaciji, OIB 94141384086, Zrinjsko-Frankopanska 58,21000 Split,WORK, društvo s ograničenom odgovornošću za građevinarstvo, trgovinu, ugostiteljstvo i cestovni prijevoz, OIB 46872257987, 113. Šibenske brigade HV br. 175,Bilice,HYPO - LEASING STEIERMARK društvo s ograničenom odgovornošću za usluge, OIB 64646464586, Garićgradska 18,10000 Zagreb,Hrvatski Telekom d.d., OIB 81793146560, Savska cesta 32,10000 Zagreb,MICRONIC, d.o.o. za proizvodnju, trgovinu i usluge, OIB 89489773101, Gotovčeva 8,21000 Split,TRAST međunarodno otpremništvo, dioničko društvo, OIB 93225891495, Gat sv, Duje 4,21000 Split,EUROHERC osiguranje d.d. Podružnica Split, OIB 22694857747, Ul.grada Vukovara 282,10000 Zagreb,EURAL d.o.o. za proizvodnju i trgovinu, OIB 87435755785, Sveta Nedelja, Poduzetnička 5,Kerestinec,JADRANŠPED-IMOTSKI d.o.o. za prijevoz, trgovinu i usluge, OIB 32986803392, Fra Rajmunda Rudeža 1,21260 Imotski,FORMATOR SIGURNOSNA STAKLA d. o. o., OIB 64828713623, Industrijska zona - Radna zona R 29,51227 Kukuljanovo,STROJOPROMET-ZAGREB d.o.o., OIB 97994010225, Zagrebačka 6,10292 Šenkovec,NIN ELEKTROCOMMERCE, d.o.o. za trgovinu, usluge i proizvodnju elektroopreme, OIB 79652872175, Zona male privrede područja Grabi,Poličnik,TRGOMETAL za proizvodnju, trgovinu i usluge, društvo s ograničenom odgovornošću, OIB 14669056208, Put Dračanice 8,21204 Dugopolje,EUROINSPEKT - DRVOKONTROLA društvo s ograničenom odgovornošću za kontrolu robe i inženjering, OIB 32280738674, Preradovićeva 31 A,10000 Zagreb,KVARNER VIENNA INSURANCE GROUP dioničko društvo za osiguranje, OIB 52848403362, Osječka 46,51000 Rijeka,HEP-Operator distribucijskog sustava d.o.o. za distribuciju i opskrbu električne energije  ELEKTRODALMACIJA SPLIT, OIB 46830600751, Ulica grada Vukovara 37,10000 Zagreb,HRVATSKE ŠUME društvo s ograničenom odgovornošću, OIB 69693144506, Ul.Ljudevita Farkaša Vukotinovića 2,10000 Zagreb,LOCAT CROATIA društvo s ograničenom odgovornošću za trgovinu i usluge, OIB 34403322678, Heinzelova 33,10000 Zagreb,Ministarstvo gospodarstva, rada i poduzetništva, OIB 57036237740, Ulica grada Vukovara 78,10000 Zagreb,DŽAMBO STAKLO d.o.o. za proizvodnju i obradu stakla, OIB 15147758022, Podi/bb,Šibenik,Konica Minolta Hrvatska - poslovna rješenja, d.o.o. za trgovinu i usluge, OIB 31697259786, Horvatova 82,10000 Zagreb,OTP banka Hrvatska dioničko društvo, OIB 52508873833, Ulica Domovinskog rata 3,23000 Zadar,Hrvatska radiotelevizija, OIB 68419124305, Prisavlje 3,10000 Zagreb,HYPO-LEASING KROATIEN, društvo za financiranje, d.o.o., OIB 87064273078, Koranska 16,10000 Zagreb,Hrvatski Telekom d.d., OIB 81793146560, Savska cesta 32,10000 Zagreb,POTENCIJAL za inženjering i usluge društvo s ograničenom odgovornošću, OIB 80072940561, Doverska 37,Split,GORTAN-ZADAR društvo s ograničenom odgovornošću za poslove u građevinarstvu, OIB 72185476666, Andrije Hebranga 3,Zadar,Credo banka dioničko društvo "u stečaju", OIB 94141384086, Zrinsko - frankopanska 58,21000 Split,LEGEA ŠPORT d.o.o. za trgovinu, OIB 44892488481, Fra Stjepana Vrljića 12,21260 Imotski,HRVATSKA POŠTANSKA BANKA, dioničko društvo, OIB 87939104217, Jurišićeva 4,10000 Zagreb,GU društvo s ograničenom odgovornošću za trgovinu i zastupanje, OIB 91929234326, Mala Švarča 155,47000 Karlovac</izvorni_sadrzaj>
    <derivirana_varijabla naziv="DomainObject.Predmet.StrankaWithAdressOIB_1">CREDO BANKA d.d. - u prisilnoj likvidaciji, OIB 94141384086, Zrinjsko-Frankopanska 58,21000 Split,WORK, društvo s ograničenom odgovornošću za građevinarstvo, trgovinu, ugostiteljstvo i cestovni prijevoz, OIB 46872257987, 113. Šibenske brigade HV br. 175,Bilice,HYPO - LEASING STEIERMARK društvo s ograničenom odgovornošću za usluge, OIB 64646464586, Garićgradska 18,10000 Zagreb,Hrvatski Telekom d.d., OIB 81793146560, Savska cesta 32,10000 Zagreb,MICRONIC, d.o.o. za proizvodnju, trgovinu i usluge, OIB 89489773101, Gotovčeva 8,21000 Split,TRAST međunarodno otpremništvo, dioničko društvo, OIB 93225891495, Gat sv, Duje 4,21000 Split,EUROHERC osiguranje d.d. Podružnica Split, OIB 22694857747, Ul.grada Vukovara 282,10000 Zagreb,EURAL d.o.o. za proizvodnju i trgovinu, OIB 87435755785, Sveta Nedelja, Poduzetnička 5,Kerestinec,JADRANŠPED-IMOTSKI d.o.o. za prijevoz, trgovinu i usluge, OIB 32986803392, Fra Rajmunda Rudeža 1,21260 Imotski,FORMATOR SIGURNOSNA STAKLA d. o. o., OIB 64828713623, Industrijska zona - Radna zona R 29,51227 Kukuljanovo,STROJOPROMET-ZAGREB d.o.o., OIB 97994010225, Zagrebačka 6,10292 Šenkovec,NIN ELEKTROCOMMERCE, d.o.o. za trgovinu, usluge i proizvodnju elektroopreme, OIB 79652872175, Zona male privrede područja Grabi,Poličnik,TRGOMETAL za proizvodnju, trgovinu i usluge, društvo s ograničenom odgovornošću, OIB 14669056208, Put Dračanice 8,21204 Dugopolje,EUROINSPEKT - DRVOKONTROLA društvo s ograničenom odgovornošću za kontrolu robe i inženjering, OIB 32280738674, Preradovićeva 31 A,10000 Zagreb,KVARNER VIENNA INSURANCE GROUP dioničko društvo za osiguranje, OIB 52848403362, Osječka 46,51000 Rijeka,HEP-Operator distribucijskog sustava d.o.o. za distribuciju i opskrbu električne energije  ELEKTRODALMACIJA SPLIT, OIB 46830600751, Ulica grada Vukovara 37,10000 Zagreb,HRVATSKE ŠUME društvo s ograničenom odgovornošću, OIB 69693144506, Ul.Ljudevita Farkaša Vukotinovića 2,10000 Zagreb,LOCAT CROATIA društvo s ograničenom odgovornošću za trgovinu i usluge, OIB 34403322678, Heinzelova 33,10000 Zagreb,Ministarstvo gospodarstva, rada i poduzetništva, OIB 57036237740, Ulica grada Vukovara 78,10000 Zagreb,DŽAMBO STAKLO d.o.o. za proizvodnju i obradu stakla, OIB 15147758022, Podi/bb,Šibenik,Konica Minolta Hrvatska - poslovna rješenja, d.o.o. za trgovinu i usluge, OIB 31697259786, Horvatova 82,10000 Zagreb,OTP banka Hrvatska dioničko društvo, OIB 52508873833, Ulica Domovinskog rata 3,23000 Zadar,Hrvatska radiotelevizija, OIB 68419124305, Prisavlje 3,10000 Zagreb,HYPO-LEASING KROATIEN, društvo za financiranje, d.o.o., OIB 87064273078, Koranska 16,10000 Zagreb,Hrvatski Telekom d.d., OIB 81793146560, Savska cesta 32,10000 Zagreb,POTENCIJAL za inženjering i usluge društvo s ograničenom odgovornošću, OIB 80072940561, Doverska 37,Split,GORTAN-ZADAR društvo s ograničenom odgovornošću za poslove u građevinarstvu, OIB 72185476666, Andrije Hebranga 3,Zadar,Credo banka dioničko društvo "u stečaju", OIB 94141384086, Zrinsko - frankopanska 58,21000 Split,LEGEA ŠPORT d.o.o. za trgovinu, OIB 44892488481, Fra Stjepana Vrljića 12,21260 Imotski,HRVATSKA POŠTANSKA BANKA, dioničko društvo, OIB 87939104217, Jurišićeva 4,10000 Zagreb,GU društvo s ograničenom odgovornošću za trgovinu i zastupanje, OIB 91929234326, Mala Švarča 155,47000 Karlovac</derivirana_varijabla>
  </DomainObject.Predmet.StrankaWithAdressOIB>
  <DomainObject.Predmet.StrankaNazivFormated>
    <izvorni_sadrzaj>CREDO BANKA d.d. - u prisilnoj likvidaciji,WORK, društvo s ograničenom odgovornošću za građevinarstvo, trgovinu, ugostiteljstvo i cestovni prijevoz,HYPO - LEASING STEIERMARK društvo s ograničenom odgovornošću za usluge,Hrvatski Telekom d.d.,MICRONIC, d.o.o. za proizvodnju, trgovinu i usluge,TRAST međunarodno otpremništvo, dioničko društvo,EUROHERC osiguranje d.d. Podružnica Split,EURAL d.o.o. za proizvodnju i trgovinu,JADRANŠPED-IMOTSKI d.o.o. za prijevoz, trgovinu i usluge,FORMATOR SIGURNOSNA STAKLA d. o. o.,STROJOPROMET-ZAGREB d.o.o.,NIN ELEKTROCOMMERCE, d.o.o. za trgovinu, usluge i proizvodnju elektroopreme,TRGOMETAL za proizvodnju, trgovinu i usluge, društvo s ograničenom odgovornošću,EUROINSPEKT - DRVOKONTROLA društvo s ograničenom odgovornošću za kontrolu robe i inženjering,KVARNER VIENNA INSURANCE GROUP dioničko društvo za osiguranje,HEP-Operator distribucijskog sustava d.o.o. za distribuciju i opskrbu električne energije  ELEKTRODALMACIJA SPLIT,HRVATSKE ŠUME društvo s ograničenom odgovornošću,LOCAT CROATIA društvo s ograničenom odgovornošću za trgovinu i usluge,Ministarstvo gospodarstva, rada i poduzetništva,DŽAMBO STAKLO d.o.o. za proizvodnju i obradu stakla,Konica Minolta Hrvatska - poslovna rješenja, d.o.o. za trgovinu i usluge,OTP banka Hrvatska dioničko društvo,Hrvatska radiotelevizija,HYPO-LEASING KROATIEN, društvo za financiranje, d.o.o.,Hrvatski Telekom d.d.,POTENCIJAL za inženjering i usluge društvo s ograničenom odgovornošću,GORTAN-ZADAR društvo s ograničenom odgovornošću za poslove u građevinarstvu,Credo banka dioničko društvo "u stečaju",LEGEA ŠPORT d.o.o. za trgovinu,HRVATSKA POŠTANSKA BANKA, dioničko društvo,GU društvo s ograničenom odgovornošću za trgovinu i zastupanje</izvorni_sadrzaj>
    <derivirana_varijabla naziv="DomainObject.Predmet.StrankaNazivFormated_1">CREDO BANKA d.d. - u prisilnoj likvidaciji,WORK, društvo s ograničenom odgovornošću za građevinarstvo, trgovinu, ugostiteljstvo i cestovni prijevoz,HYPO - LEASING STEIERMARK društvo s ograničenom odgovornošću za usluge,Hrvatski Telekom d.d.,MICRONIC, d.o.o. za proizvodnju, trgovinu i usluge,TRAST međunarodno otpremništvo, dioničko društvo,EUROHERC osiguranje d.d. Podružnica Split,EURAL d.o.o. za proizvodnju i trgovinu,JADRANŠPED-IMOTSKI d.o.o. za prijevoz, trgovinu i usluge,FORMATOR SIGURNOSNA STAKLA d. o. o.,STROJOPROMET-ZAGREB d.o.o.,NIN ELEKTROCOMMERCE, d.o.o. za trgovinu, usluge i proizvodnju elektroopreme,TRGOMETAL za proizvodnju, trgovinu i usluge, društvo s ograničenom odgovornošću,EUROINSPEKT - DRVOKONTROLA društvo s ograničenom odgovornošću za kontrolu robe i inženjering,KVARNER VIENNA INSURANCE GROUP dioničko društvo za osiguranje,HEP-Operator distribucijskog sustava d.o.o. za distribuciju i opskrbu električne energije  ELEKTRODALMACIJA SPLIT,HRVATSKE ŠUME društvo s ograničenom odgovornošću,LOCAT CROATIA društvo s ograničenom odgovornošću za trgovinu i usluge,Ministarstvo gospodarstva, rada i poduzetništva,DŽAMBO STAKLO d.o.o. za proizvodnju i obradu stakla,Konica Minolta Hrvatska - poslovna rješenja, d.o.o. za trgovinu i usluge,OTP banka Hrvatska dioničko društvo,Hrvatska radiotelevizija,HYPO-LEASING KROATIEN, društvo za financiranje, d.o.o.,Hrvatski Telekom d.d.,POTENCIJAL za inženjering i usluge društvo s ograničenom odgovornošću,GORTAN-ZADAR društvo s ograničenom odgovornošću za poslove u građevinarstvu,Credo banka dioničko društvo "u stečaju",LEGEA ŠPORT d.o.o. za trgovinu,HRVATSKA POŠTANSKA BANKA, dioničko društvo,GU društvo s ograničenom odgovornošću za trgovinu i zastupanje</derivirana_varijabla>
  </DomainObject.Predmet.StrankaNazivFormated>
  <DomainObject.Predmet.StrankaNazivFormatedOIB>
    <izvorni_sadrzaj>CREDO BANKA d.d. - u prisilnoj likvidaciji, OIB 94141384086,WORK, društvo s ograničenom odgovornošću za građevinarstvo, trgovinu, ugostiteljstvo i cestovni prijevoz, OIB 46872257987,HYPO - LEASING STEIERMARK društvo s ograničenom odgovornošću za usluge, OIB 64646464586,Hrvatski Telekom d.d., OIB 81793146560,MICRONIC, d.o.o. za proizvodnju, trgovinu i usluge, OIB 89489773101,TRAST međunarodno otpremništvo, dioničko društvo, OIB 93225891495,EUROHERC osiguranje d.d. Podružnica Split, OIB 22694857747,EURAL d.o.o. za proizvodnju i trgovinu, OIB 87435755785,JADRANŠPED-IMOTSKI d.o.o. za prijevoz, trgovinu i usluge, OIB 32986803392,FORMATOR SIGURNOSNA STAKLA d. o. o., OIB 64828713623,STROJOPROMET-ZAGREB d.o.o., OIB 97994010225,NIN ELEKTROCOMMERCE, d.o.o. za trgovinu, usluge i proizvodnju elektroopreme, OIB 79652872175,TRGOMETAL za proizvodnju, trgovinu i usluge, društvo s ograničenom odgovornošću, OIB 14669056208,EUROINSPEKT - DRVOKONTROLA društvo s ograničenom odgovornošću za kontrolu robe i inženjering, OIB 32280738674,KVARNER VIENNA INSURANCE GROUP dioničko društvo za osiguranje, OIB 52848403362,HEP-Operator distribucijskog sustava d.o.o. za distribuciju i opskrbu električne energije  ELEKTRODALMACIJA SPLIT, OIB 46830600751,HRVATSKE ŠUME društvo s ograničenom odgovornošću, OIB 69693144506,LOCAT CROATIA društvo s ograničenom odgovornošću za trgovinu i usluge, OIB 34403322678,Ministarstvo gospodarstva, rada i poduzetništva, OIB 57036237740,DŽAMBO STAKLO d.o.o. za proizvodnju i obradu stakla, OIB 15147758022,Konica Minolta Hrvatska - poslovna rješenja, d.o.o. za trgovinu i usluge, OIB 31697259786,OTP banka Hrvatska dioničko društvo, OIB 52508873833,Hrvatska radiotelevizija, OIB 68419124305,HYPO-LEASING KROATIEN, društvo za financiranje, d.o.o., OIB 87064273078,Hrvatski Telekom d.d., OIB 81793146560,POTENCIJAL za inženjering i usluge društvo s ograničenom odgovornošću, OIB 80072940561,GORTAN-ZADAR društvo s ograničenom odgovornošću za poslove u građevinarstvu, OIB 72185476666,Credo banka dioničko društvo "u stečaju", OIB 94141384086,LEGEA ŠPORT d.o.o. za trgovinu, OIB 44892488481,HRVATSKA POŠTANSKA BANKA, dioničko društvo, OIB 87939104217,GU društvo s ograničenom odgovornošću za trgovinu i zastupanje, OIB 91929234326</izvorni_sadrzaj>
    <derivirana_varijabla naziv="DomainObject.Predmet.StrankaNazivFormatedOIB_1">CREDO BANKA d.d. - u prisilnoj likvidaciji, OIB 94141384086,WORK, društvo s ograničenom odgovornošću za građevinarstvo, trgovinu, ugostiteljstvo i cestovni prijevoz, OIB 46872257987,HYPO - LEASING STEIERMARK društvo s ograničenom odgovornošću za usluge, OIB 64646464586,Hrvatski Telekom d.d., OIB 81793146560,MICRONIC, d.o.o. za proizvodnju, trgovinu i usluge, OIB 89489773101,TRAST međunarodno otpremništvo, dioničko društvo, OIB 93225891495,EUROHERC osiguranje d.d. Podružnica Split, OIB 22694857747,EURAL d.o.o. za proizvodnju i trgovinu, OIB 87435755785,JADRANŠPED-IMOTSKI d.o.o. za prijevoz, trgovinu i usluge, OIB 32986803392,FORMATOR SIGURNOSNA STAKLA d. o. o., OIB 64828713623,STROJOPROMET-ZAGREB d.o.o., OIB 97994010225,NIN ELEKTROCOMMERCE, d.o.o. za trgovinu, usluge i proizvodnju elektroopreme, OIB 79652872175,TRGOMETAL za proizvodnju, trgovinu i usluge, društvo s ograničenom odgovornošću, OIB 14669056208,EUROINSPEKT - DRVOKONTROLA društvo s ograničenom odgovornošću za kontrolu robe i inženjering, OIB 32280738674,KVARNER VIENNA INSURANCE GROUP dioničko društvo za osiguranje, OIB 52848403362,HEP-Operator distribucijskog sustava d.o.o. za distribuciju i opskrbu električne energije  ELEKTRODALMACIJA SPLIT, OIB 46830600751,HRVATSKE ŠUME društvo s ograničenom odgovornošću, OIB 69693144506,LOCAT CROATIA društvo s ograničenom odgovornošću za trgovinu i usluge, OIB 34403322678,Ministarstvo gospodarstva, rada i poduzetništva, OIB 57036237740,DŽAMBO STAKLO d.o.o. za proizvodnju i obradu stakla, OIB 15147758022,Konica Minolta Hrvatska - poslovna rješenja, d.o.o. za trgovinu i usluge, OIB 31697259786,OTP banka Hrvatska dioničko društvo, OIB 52508873833,Hrvatska radiotelevizija, OIB 68419124305,HYPO-LEASING KROATIEN, društvo za financiranje, d.o.o., OIB 87064273078,Hrvatski Telekom d.d., OIB 81793146560,POTENCIJAL za inženjering i usluge društvo s ograničenom odgovornošću, OIB 80072940561,GORTAN-ZADAR društvo s ograničenom odgovornošću za poslove u građevinarstvu, OIB 72185476666,Credo banka dioničko društvo "u stečaju", OIB 94141384086,LEGEA ŠPORT d.o.o. za trgovinu, OIB 44892488481,HRVATSKA POŠTANSKA BANKA, dioničko društvo, OIB 87939104217,GU društvo s ograničenom odgovornošću za trgovinu i zastupanje, OIB 91929234326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CREDO BANKA d.d. - u prisilnoj likvidaciji</item>
      <item>WORK, društvo s ograničenom odgovornošću za građevinarstvo, trgovinu, ugostiteljstvo i cestovni prijevoz</item>
      <item>HYPO - LEASING STEIERMARK društvo s ograničenom odgovornošću za usluge zastupanog po punomoćniku Odvjetničko društvo HAČIĆ, KALLAY &amp; PARTNERI, društvo s ograničenom odgovornošću</item>
      <item>Hrvatski Telekom d.d.</item>
      <item>MICRONIC, d.o.o. za proizvodnju, trgovinu i usluge</item>
      <item>TRAST međunarodno otpremništvo, dioničko društvo zastupanog po punomoćniku Marina Tončić-Bota</item>
      <item>EUROHERC osiguranje d.d. Podružnica Split</item>
      <item>EURAL d.o.o. za proizvodnju i trgovinu</item>
      <item>JADRANŠPED-IMOTSKI d.o.o. za prijevoz, trgovinu i usluge</item>
      <item>FORMATOR SIGURNOSNA STAKLA d. o. o. zastupanog po punomoćniku Nada Badurina</item>
      <item>STROJOPROMET-ZAGREB d.o.o. zastupanog po punomoćniku Ljerka Šmit-primorac</item>
      <item>NIN ELEKTROCOMMERCE, d.o.o. za trgovinu, usluge i proizvodnju elektroopreme zastupanog po punomoćniku Ana Smoljan Zanki</item>
      <item>TRGOMETAL za proizvodnju, trgovinu i usluge, društvo s ograničenom odgovornošću</item>
      <item>EUROINSPEKT - DRVOKONTROLA društvo s ograničenom odgovornošću za kontrolu robe i inženjering zastupanog po punomoćniku BRANKO VUKUŠIĆ</item>
      <item>KVARNER VIENNA INSURANCE GROUP dioničko društvo za osiguranje zastupanog po punomoćniku Odvjetničko društvo Vukić,Jelušić,Šulina,Stanković,Jurcan&amp;Jabuka</item>
      <item>HEP-Operator distribucijskog sustava d.o.o. za distribuciju i opskrbu električne energije  ELEKTRODALMACIJA SPLIT</item>
      <item>HRVATSKE ŠUME društvo s ograničenom odgovornošću zastupanog po punomoćniku Odvjetničko društvo TOMIĆ &amp; ŠUŠNJAR j.t.d. u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DŽAMBO STAKLO d.o.o. za proizvodnju i obradu stakla</item>
      <item>Konica Minolta Hrvatska - poslovna rješenja, d.o.o. za trgovinu i usluge</item>
      <item>OTP banka Hrvatska dioničko društvo zastupanog po punomoćniku Odvjetničko društvo ŠIŠKO i partneri, j.t.d.</item>
      <item>Hrvatska radiotelevizija zastupanog po punomoćniku MADIRAZZA &amp; PARTNERI, odvjetničko društvo</item>
      <item>HYPO-LEASING KROATIEN, društvo za financiranje, d.o.o.</item>
      <item>Hrvatski Telekom d.d.</item>
      <item>POTENCIJAL za inženjering i usluge društvo s ograničenom odgovornošću</item>
      <item>GORTAN-ZADAR društvo s ograničenom odgovornošću za poslove u građevinarstvu</item>
      <item>Credo banka dioničko društvo "u stečaju"</item>
      <item>LEGEA ŠPORT d.o.o. za trgovinu</item>
      <item>HRVATSKA POŠTANSKA BANKA, dioničko društvo</item>
      <item>GU društvo s ograničenom odgovornošću za trgovinu i zastupanje zastupanog po punomoćniku Ivica Didak</item>
    </izvorni_sadrzaj>
    <derivirana_varijabla naziv="DomainObject.Predmet.StrankaListFormated_1">
      <item>CREDO BANKA d.d. - u prisilnoj likvidaciji</item>
      <item>WORK, društvo s ograničenom odgovornošću za građevinarstvo, trgovinu, ugostiteljstvo i cestovni prijevoz</item>
      <item>HYPO - LEASING STEIERMARK društvo s ograničenom odgovornošću za usluge zastupanog po punomoćniku Odvjetničko društvo HAČIĆ, KALLAY &amp; PARTNERI, društvo s ograničenom odgovornošću</item>
      <item>Hrvatski Telekom d.d.</item>
      <item>MICRONIC, d.o.o. za proizvodnju, trgovinu i usluge</item>
      <item>TRAST međunarodno otpremništvo, dioničko društvo zastupanog po punomoćniku Marina Tončić-Bota</item>
      <item>EUROHERC osiguranje d.d. Podružnica Split</item>
      <item>EURAL d.o.o. za proizvodnju i trgovinu</item>
      <item>JADRANŠPED-IMOTSKI d.o.o. za prijevoz, trgovinu i usluge</item>
      <item>FORMATOR SIGURNOSNA STAKLA d. o. o. zastupanog po punomoćniku Nada Badurina</item>
      <item>STROJOPROMET-ZAGREB d.o.o. zastupanog po punomoćniku Ljerka Šmit-primorac</item>
      <item>NIN ELEKTROCOMMERCE, d.o.o. za trgovinu, usluge i proizvodnju elektroopreme zastupanog po punomoćniku Ana Smoljan Zanki</item>
      <item>TRGOMETAL za proizvodnju, trgovinu i usluge, društvo s ograničenom odgovornošću</item>
      <item>EUROINSPEKT - DRVOKONTROLA društvo s ograničenom odgovornošću za kontrolu robe i inženjering zastupanog po punomoćniku BRANKO VUKUŠIĆ</item>
      <item>KVARNER VIENNA INSURANCE GROUP dioničko društvo za osiguranje zastupanog po punomoćniku Odvjetničko društvo Vukić,Jelušić,Šulina,Stanković,Jurcan&amp;Jabuka</item>
      <item>HEP-Operator distribucijskog sustava d.o.o. za distribuciju i opskrbu električne energije  ELEKTRODALMACIJA SPLIT</item>
      <item>HRVATSKE ŠUME društvo s ograničenom odgovornošću zastupanog po punomoćniku Odvjetničko društvo TOMIĆ &amp; ŠUŠNJAR j.t.d. u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DŽAMBO STAKLO d.o.o. za proizvodnju i obradu stakla</item>
      <item>Konica Minolta Hrvatska - poslovna rješenja, d.o.o. za trgovinu i usluge</item>
      <item>OTP banka Hrvatska dioničko društvo zastupanog po punomoćniku Odvjetničko društvo ŠIŠKO i partneri, j.t.d.</item>
      <item>Hrvatska radiotelevizija zastupanog po punomoćniku MADIRAZZA &amp; PARTNERI, odvjetničko društvo</item>
      <item>HYPO-LEASING KROATIEN, društvo za financiranje, d.o.o.</item>
      <item>Hrvatski Telekom d.d.</item>
      <item>POTENCIJAL za inženjering i usluge društvo s ograničenom odgovornošću</item>
      <item>GORTAN-ZADAR društvo s ograničenom odgovornošću za poslove u građevinarstvu</item>
      <item>Credo banka dioničko društvo "u stečaju"</item>
      <item>LEGEA ŠPORT d.o.o. za trgovinu</item>
      <item>HRVATSKA POŠTANSKA BANKA, dioničko društvo</item>
      <item>GU društvo s ograničenom odgovornošću za trgovinu i zastupanje zastupanog po punomoćniku Ivica Didak</item>
    </derivirana_varijabla>
  </DomainObject.Predmet.StrankaListFormated>
  <DomainObject.Predmet.StrankaListFormatedOIB>
    <izvorni_sadrzaj>
      <item>CREDO BANKA d.d. - u prisilnoj likvidaciji, OIB 94141384086</item>
      <item>WORK, društvo s ograničenom odgovornošću za građevinarstvo, trgovinu, ugostiteljstvo i cestovni prijevoz, OIB 46872257987</item>
      <item>HYPO - LEASING STEIERMARK društvo s ograničenom odgovornošću za usluge, OIB 64646464586 zastupanog po punomoćniku Odvjetničko društvo HAČIĆ, KALLAY &amp; PARTNERI, društvo s ograničenom odgovornošću</item>
      <item>Hrvatski Telekom d.d., OIB 81793146560</item>
      <item>MICRONIC, d.o.o. za proizvodnju, trgovinu i usluge, OIB 89489773101</item>
      <item>TRAST međunarodno otpremništvo, dioničko društvo, OIB 93225891495 zastupanog po punomoćniku Marina Tončić-Bota</item>
      <item>EUROHERC osiguranje d.d. Podružnica Split, OIB 22694857747</item>
      <item>EURAL d.o.o. za proizvodnju i trgovinu, OIB 87435755785</item>
      <item>JADRANŠPED-IMOTSKI d.o.o. za prijevoz, trgovinu i usluge, OIB 32986803392</item>
      <item>FORMATOR SIGURNOSNA STAKLA d. o. o., OIB 64828713623 zastupanog po punomoćniku Nada Badurina</item>
      <item>STROJOPROMET-ZAGREB d.o.o., OIB 97994010225 zastupanog po punomoćniku Ljerka Šmit-primorac</item>
      <item>NIN ELEKTROCOMMERCE, d.o.o. za trgovinu, usluge i proizvodnju elektroopreme, OIB 79652872175 zastupanog po punomoćniku Ana Smoljan Zanki</item>
      <item>TRGOMETAL za proizvodnju, trgovinu i usluge, društvo s ograničenom odgovornošću, OIB 14669056208</item>
      <item>EUROINSPEKT - DRVOKONTROLA društvo s ograničenom odgovornošću za kontrolu robe i inženjering, OIB 32280738674 zastupanog po punomoćniku BRANKO VUKUŠIĆ</item>
      <item>KVARNER VIENNA INSURANCE GROUP dioničko društvo za osiguranje, OIB 52848403362 zastupanog po punomoćniku Odvjetničko društvo Vukić,Jelušić,Šulina,Stanković,Jurcan&amp;Jabuka</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DŽAMBO STAKLO d.o.o. za proizvodnju i obradu stakla, OIB 15147758022</item>
      <item>Konica Minolta Hrvatska - poslovna rješenja, d.o.o. za trgovinu i usluge, OIB 31697259786</item>
      <item>OTP banka Hrvatska dioničko društvo, OIB 52508873833 zastupanog po punomoćniku Odvjetničko društvo ŠIŠKO i partneri, j.t.d.</item>
      <item>Hrvatska radiotelevizija, OIB 68419124305 zastupanog po punomoćniku MADIRAZZA &amp; PARTNERI, odvjetničko društvo</item>
      <item>HYPO-LEASING KROATIEN, društvo za financiranje, d.o.o., OIB 87064273078</item>
      <item>Hrvatski Telekom d.d., OIB 81793146560</item>
      <item>POTENCIJAL za inženjering i usluge društvo s ograničenom odgovornošću, OIB 80072940561</item>
      <item>GORTAN-ZADAR društvo s ograničenom odgovornošću za poslove u građevinarstvu, OIB 72185476666</item>
      <item>Credo banka dioničko društvo "u stečaju", OIB 94141384086</item>
      <item>LEGEA ŠPORT d.o.o. za trgovinu, OIB 44892488481</item>
      <item>HRVATSKA POŠTANSKA BANKA, dioničko društvo, OIB 87939104217</item>
      <item>GU društvo s ograničenom odgovornošću za trgovinu i zastupanje, OIB 91929234326 zastupanog po punomoćniku Ivica Didak</item>
    </izvorni_sadrzaj>
    <derivirana_varijabla naziv="DomainObject.Predmet.StrankaListFormatedOIB_1">
      <item>CREDO BANKA d.d. - u prisilnoj likvidaciji, OIB 94141384086</item>
      <item>WORK, društvo s ograničenom odgovornošću za građevinarstvo, trgovinu, ugostiteljstvo i cestovni prijevoz, OIB 46872257987</item>
      <item>HYPO - LEASING STEIERMARK društvo s ograničenom odgovornošću za usluge, OIB 64646464586 zastupanog po punomoćniku Odvjetničko društvo HAČIĆ, KALLAY &amp; PARTNERI, društvo s ograničenom odgovornošću</item>
      <item>Hrvatski Telekom d.d., OIB 81793146560</item>
      <item>MICRONIC, d.o.o. za proizvodnju, trgovinu i usluge, OIB 89489773101</item>
      <item>TRAST međunarodno otpremništvo, dioničko društvo, OIB 93225891495 zastupanog po punomoćniku Marina Tončić-Bota</item>
      <item>EUROHERC osiguranje d.d. Podružnica Split, OIB 22694857747</item>
      <item>EURAL d.o.o. za proizvodnju i trgovinu, OIB 87435755785</item>
      <item>JADRANŠPED-IMOTSKI d.o.o. za prijevoz, trgovinu i usluge, OIB 32986803392</item>
      <item>FORMATOR SIGURNOSNA STAKLA d. o. o., OIB 64828713623 zastupanog po punomoćniku Nada Badurina</item>
      <item>STROJOPROMET-ZAGREB d.o.o., OIB 97994010225 zastupanog po punomoćniku Ljerka Šmit-primorac</item>
      <item>NIN ELEKTROCOMMERCE, d.o.o. za trgovinu, usluge i proizvodnju elektroopreme, OIB 79652872175 zastupanog po punomoćniku Ana Smoljan Zanki</item>
      <item>TRGOMETAL za proizvodnju, trgovinu i usluge, društvo s ograničenom odgovornošću, OIB 14669056208</item>
      <item>EUROINSPEKT - DRVOKONTROLA društvo s ograničenom odgovornošću za kontrolu robe i inženjering, OIB 32280738674 zastupanog po punomoćniku BRANKO VUKUŠIĆ</item>
      <item>KVARNER VIENNA INSURANCE GROUP dioničko društvo za osiguranje, OIB 52848403362 zastupanog po punomoćniku Odvjetničko društvo Vukić,Jelušić,Šulina,Stanković,Jurcan&amp;Jabuka</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DŽAMBO STAKLO d.o.o. za proizvodnju i obradu stakla, OIB 15147758022</item>
      <item>Konica Minolta Hrvatska - poslovna rješenja, d.o.o. za trgovinu i usluge, OIB 31697259786</item>
      <item>OTP banka Hrvatska dioničko društvo, OIB 52508873833 zastupanog po punomoćniku Odvjetničko društvo ŠIŠKO i partneri, j.t.d.</item>
      <item>Hrvatska radiotelevizija, OIB 68419124305 zastupanog po punomoćniku MADIRAZZA &amp; PARTNERI, odvjetničko društvo</item>
      <item>HYPO-LEASING KROATIEN, društvo za financiranje, d.o.o., OIB 87064273078</item>
      <item>Hrvatski Telekom d.d., OIB 81793146560</item>
      <item>POTENCIJAL za inženjering i usluge društvo s ograničenom odgovornošću, OIB 80072940561</item>
      <item>GORTAN-ZADAR društvo s ograničenom odgovornošću za poslove u građevinarstvu, OIB 72185476666</item>
      <item>Credo banka dioničko društvo "u stečaju", OIB 94141384086</item>
      <item>LEGEA ŠPORT d.o.o. za trgovinu, OIB 44892488481</item>
      <item>HRVATSKA POŠTANSKA BANKA, dioničko društvo, OIB 87939104217</item>
      <item>GU društvo s ograničenom odgovornošću za trgovinu i zastupanje, OIB 91929234326 zastupanog po punomoćniku Ivica Didak</item>
    </derivirana_varijabla>
  </DomainObject.Predmet.StrankaListFormatedOIB>
  <DomainObject.Predmet.StrankaListFormatedWithAdress>
    <izvorni_sadrzaj>
      <item>CREDO BANKA d.d. - u prisilnoj likvidaciji, Zrinjsko-Frankopanska 58, 21000 Split</item>
      <item>WORK, društvo s ograničenom odgovornošću za građevinarstvo, trgovinu, ugostiteljstvo i cestovni prijevoz, 113. Šibenske brigade HV br. 175, Bilice</item>
      <item>HYPO - LEASING STEIERMARK društvo s ograničenom odgovornošću za usluge, Garićgradska 18, 10000 Zagreb zastupanog po punomoćniku Odvjetničko društvo HAČIĆ, KALLAY &amp; PARTNERI, društvo s ograničenom odgovornošću</item>
      <item>Hrvatski Telekom d.d., Savska cesta 32, 10000 Zagreb</item>
      <item>MICRONIC, d.o.o. za proizvodnju, trgovinu i usluge, Gotovčeva 8, 21000 Split</item>
      <item>TRAST međunarodno otpremništvo, dioničko društvo, Gat sv, Duje 4, 21000 Split zastupanog po punomoćniku Marina Tončić-Bota</item>
      <item>EUROHERC osiguranje d.d. Podružnica Split, Ul.grada Vukovara 282, 10000 Zagreb</item>
      <item>EURAL d.o.o. za proizvodnju i trgovinu, Sveta Nedelja, Poduzetnička 5, Kerestinec</item>
      <item>JADRANŠPED-IMOTSKI d.o.o. za prijevoz, trgovinu i usluge, Fra Rajmunda Rudeža 1, 21260 Imotski</item>
      <item>FORMATOR SIGURNOSNA STAKLA d. o. o., Industrijska zona - Radna zona R 29, 51227 Kukuljanovo zastupanog po punomoćniku Nada Badurina</item>
      <item>STROJOPROMET-ZAGREB d.o.o., Zagrebačka 6, 10292 Šenkovec zastupanog po punomoćniku Ljerka Šmit-primorac</item>
      <item>NIN ELEKTROCOMMERCE, d.o.o. za trgovinu, usluge i proizvodnju elektroopreme, Zona male privrede područja Grabi, Poličnik zastupanog po punomoćniku Ana Smoljan Zanki</item>
      <item>TRGOMETAL za proizvodnju, trgovinu i usluge, društvo s ograničenom odgovornošću, Put Dračanice 8, 21204 Dugopolje</item>
      <item>EUROINSPEKT - DRVOKONTROLA društvo s ograničenom odgovornošću za kontrolu robe i inženjering, Preradovićeva 31 A, 10000 Zagreb zastupanog po punomoćniku BRANKO VUKUŠIĆ</item>
      <item>KVARNER VIENNA INSURANCE GROUP dioničko društvo za osiguranje, Osječka 46, 51000 Rijeka zastupanog po punomoćniku Odvjetničko društvo Vukić,Jelušić,Šulina,Stanković,Jurcan&amp;Jabuka</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DŽAMBO STAKLO d.o.o. za proizvodnju i obradu stakla, Podi/bb, Šibenik</item>
      <item>Konica Minolta Hrvatska - poslovna rješenja, d.o.o. za trgovinu i usluge, Horvatova 82, 10000 Zagreb</item>
      <item>OTP banka Hrvatska dioničko društvo, Ulica Domovinskog rata 3, 23000 Zadar zastupanog po punomoćniku Odvjetničko društvo ŠIŠKO i partneri, j.t.d.</item>
      <item>Hrvatska radiotelevizija, Prisavlje 3, 10000 Zagreb zastupanog po punomoćniku MADIRAZZA &amp; PARTNERI, odvjetničko društvo</item>
      <item>HYPO-LEASING KROATIEN, društvo za financiranje, d.o.o., Koranska 16, 10000 Zagreb</item>
      <item>Hrvatski Telekom d.d., Savska cesta 32, 10000 Zagreb</item>
      <item>POTENCIJAL za inženjering i usluge društvo s ograničenom odgovornošću, Doverska 37, Split</item>
      <item>GORTAN-ZADAR društvo s ograničenom odgovornošću za poslove u građevinarstvu, Andrije Hebranga 3, Zadar</item>
      <item>Credo banka dioničko društvo "u stečaju", Zrinsko - frankopanska 58, 21000 Split</item>
      <item>LEGEA ŠPORT d.o.o. za trgovinu, Fra Stjepana Vrljića 12, 21260 Imotski</item>
      <item>HRVATSKA POŠTANSKA BANKA, dioničko društvo, Jurišićeva 4, 10000 Zagreb</item>
      <item>GU društvo s ograničenom odgovornošću za trgovinu i zastupanje, Mala Švarča 155, 47000 Karlovac zastupanog po punomoćniku Ivica Didak</item>
    </izvorni_sadrzaj>
    <derivirana_varijabla naziv="DomainObject.Predmet.StrankaListFormatedWithAdress_1">
      <item>CREDO BANKA d.d. - u prisilnoj likvidaciji, Zrinjsko-Frankopanska 58, 21000 Split</item>
      <item>WORK, društvo s ograničenom odgovornošću za građevinarstvo, trgovinu, ugostiteljstvo i cestovni prijevoz, 113. Šibenske brigade HV br. 175, Bilice</item>
      <item>HYPO - LEASING STEIERMARK društvo s ograničenom odgovornošću za usluge, Garićgradska 18, 10000 Zagreb zastupanog po punomoćniku Odvjetničko društvo HAČIĆ, KALLAY &amp; PARTNERI, društvo s ograničenom odgovornošću</item>
      <item>Hrvatski Telekom d.d., Savska cesta 32, 10000 Zagreb</item>
      <item>MICRONIC, d.o.o. za proizvodnju, trgovinu i usluge, Gotovčeva 8, 21000 Split</item>
      <item>TRAST međunarodno otpremništvo, dioničko društvo, Gat sv, Duje 4, 21000 Split zastupanog po punomoćniku Marina Tončić-Bota</item>
      <item>EUROHERC osiguranje d.d. Podružnica Split, Ul.grada Vukovara 282, 10000 Zagreb</item>
      <item>EURAL d.o.o. za proizvodnju i trgovinu, Sveta Nedelja, Poduzetnička 5, Kerestinec</item>
      <item>JADRANŠPED-IMOTSKI d.o.o. za prijevoz, trgovinu i usluge, Fra Rajmunda Rudeža 1, 21260 Imotski</item>
      <item>FORMATOR SIGURNOSNA STAKLA d. o. o., Industrijska zona - Radna zona R 29, 51227 Kukuljanovo zastupanog po punomoćniku Nada Badurina</item>
      <item>STROJOPROMET-ZAGREB d.o.o., Zagrebačka 6, 10292 Šenkovec zastupanog po punomoćniku Ljerka Šmit-primorac</item>
      <item>NIN ELEKTROCOMMERCE, d.o.o. za trgovinu, usluge i proizvodnju elektroopreme, Zona male privrede područja Grabi, Poličnik zastupanog po punomoćniku Ana Smoljan Zanki</item>
      <item>TRGOMETAL za proizvodnju, trgovinu i usluge, društvo s ograničenom odgovornošću, Put Dračanice 8, 21204 Dugopolje</item>
      <item>EUROINSPEKT - DRVOKONTROLA društvo s ograničenom odgovornošću za kontrolu robe i inženjering, Preradovićeva 31 A, 10000 Zagreb zastupanog po punomoćniku BRANKO VUKUŠIĆ</item>
      <item>KVARNER VIENNA INSURANCE GROUP dioničko društvo za osiguranje, Osječka 46, 51000 Rijeka zastupanog po punomoćniku Odvjetničko društvo Vukić,Jelušić,Šulina,Stanković,Jurcan&amp;Jabuka</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DŽAMBO STAKLO d.o.o. za proizvodnju i obradu stakla, Podi/bb, Šibenik</item>
      <item>Konica Minolta Hrvatska - poslovna rješenja, d.o.o. za trgovinu i usluge, Horvatova 82, 10000 Zagreb</item>
      <item>OTP banka Hrvatska dioničko društvo, Ulica Domovinskog rata 3, 23000 Zadar zastupanog po punomoćniku Odvjetničko društvo ŠIŠKO i partneri, j.t.d.</item>
      <item>Hrvatska radiotelevizija, Prisavlje 3, 10000 Zagreb zastupanog po punomoćniku MADIRAZZA &amp; PARTNERI, odvjetničko društvo</item>
      <item>HYPO-LEASING KROATIEN, društvo za financiranje, d.o.o., Koranska 16, 10000 Zagreb</item>
      <item>Hrvatski Telekom d.d., Savska cesta 32, 10000 Zagreb</item>
      <item>POTENCIJAL za inženjering i usluge društvo s ograničenom odgovornošću, Doverska 37, Split</item>
      <item>GORTAN-ZADAR društvo s ograničenom odgovornošću za poslove u građevinarstvu, Andrije Hebranga 3, Zadar</item>
      <item>Credo banka dioničko društvo "u stečaju", Zrinsko - frankopanska 58, 21000 Split</item>
      <item>LEGEA ŠPORT d.o.o. za trgovinu, Fra Stjepana Vrljića 12, 21260 Imotski</item>
      <item>HRVATSKA POŠTANSKA BANKA, dioničko društvo, Jurišićeva 4, 10000 Zagreb</item>
      <item>GU društvo s ograničenom odgovornošću za trgovinu i zastupanje, Mala Švarča 155, 47000 Karlovac zastupanog po punomoćniku Ivica Didak</item>
    </derivirana_varijabla>
  </DomainObject.Predmet.StrankaListFormatedWithAdress>
  <DomainObject.Predmet.StrankaListFormatedWithAdressOIB>
    <izvorni_sadrzaj>
      <item>CREDO BANKA d.d. - u prisilnoj likvidaciji, OIB 94141384086, Zrinjsko-Frankopanska 58, 21000 Split</item>
      <item>WORK, društvo s ograničenom odgovornošću za građevinarstvo, trgovinu, ugostiteljstvo i cestovni prijevoz, OIB 46872257987, 113. Šibenske brigade HV br. 175, Bilice</item>
      <item>HYPO - LEASING STEIERMARK društvo s ograničenom odgovornošću za usluge, OIB 64646464586, Garićgradska 18, 10000 Zagreb zastupanog po punomoćniku Odvjetničko društvo HAČIĆ, KALLAY &amp; PARTNERI, društvo s ograničenom odgovornošću</item>
      <item>Hrvatski Telekom d.d., OIB 81793146560, Savska cesta 32, 10000 Zagreb</item>
      <item>MICRONIC, d.o.o. za proizvodnju, trgovinu i usluge, OIB 89489773101, Gotovčeva 8, 21000 Split</item>
      <item>TRAST međunarodno otpremništvo, dioničko društvo, OIB 93225891495, Gat sv, Duje 4, 21000 Split zastupanog po punomoćniku Marina Tončić-Bota</item>
      <item>EUROHERC osiguranje d.d. Podružnica Split, OIB 22694857747, Ul.grada Vukovara 282, 10000 Zagreb</item>
      <item>EURAL d.o.o. za proizvodnju i trgovinu, OIB 87435755785, Sveta Nedelja, Poduzetnička 5, Kerestinec</item>
      <item>JADRANŠPED-IMOTSKI d.o.o. za prijevoz, trgovinu i usluge, OIB 32986803392, Fra Rajmunda Rudeža 1, 21260 Imotski</item>
      <item>FORMATOR SIGURNOSNA STAKLA d. o. o., OIB 64828713623, Industrijska zona - Radna zona R 29, 51227 Kukuljanovo zastupanog po punomoćniku Nada Badurina</item>
      <item>STROJOPROMET-ZAGREB d.o.o., OIB 97994010225, Zagrebačka 6, 10292 Šenkovec zastupanog po punomoćniku Ljerka Šmit-primorac</item>
      <item>NIN ELEKTROCOMMERCE, d.o.o. za trgovinu, usluge i proizvodnju elektroopreme, OIB 79652872175, Zona male privrede područja Grabi, Poličnik zastupanog po punomoćniku Ana Smoljan Zanki</item>
      <item>TRGOMETAL za proizvodnju, trgovinu i usluge, društvo s ograničenom odgovornošću, OIB 14669056208, Put Dračanice 8, 21204 Dugopolje</item>
      <item>EUROINSPEKT - DRVOKONTROLA društvo s ograničenom odgovornošću za kontrolu robe i inženjering, OIB 32280738674, Preradovićeva 31 A, 10000 Zagreb zastupanog po punomoćniku BRANKO VUKUŠIĆ</item>
      <item>KVARNER VIENNA INSURANCE GROUP dioničko društvo za osiguranje, OIB 52848403362, Osječka 46, 51000 Rijeka zastupanog po punomoćniku Odvjetničko društvo Vukić,Jelušić,Šulina,Stanković,Jurcan&amp;Jabuka</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DŽAMBO STAKLO d.o.o. za proizvodnju i obradu stakla, OIB 15147758022, Podi/bb, Šibenik</item>
      <item>Konica Minolta Hrvatska - poslovna rješenja, d.o.o. za trgovinu i usluge, OIB 31697259786, Horvatova 82, 10000 Zagreb</item>
      <item>OTP banka Hrvatska dioničko društvo, OIB 52508873833, Ulica Domovinskog rata 3, 23000 Zadar zastupanog po punomoćniku Odvjetničko društvo ŠIŠKO i partneri, j.t.d.</item>
      <item>Hrvatska radiotelevizija, OIB 68419124305, Prisavlje 3, 10000 Zagreb zastupanog po punomoćniku MADIRAZZA &amp; PARTNERI, odvjetničko društvo</item>
      <item>HYPO-LEASING KROATIEN, društvo za financiranje, d.o.o., OIB 87064273078, Koranska 16, 10000 Zagreb</item>
      <item>Hrvatski Telekom d.d., OIB 81793146560, Savska cesta 32, 10000 Zagreb</item>
      <item>POTENCIJAL za inženjering i usluge društvo s ograničenom odgovornošću, OIB 80072940561, Doverska 37, Split</item>
      <item>GORTAN-ZADAR društvo s ograničenom odgovornošću za poslove u građevinarstvu, OIB 72185476666, Andrije Hebranga 3, Zadar</item>
      <item>Credo banka dioničko društvo "u stečaju", OIB 94141384086, Zrinsko - frankopanska 58, 21000 Split</item>
      <item>LEGEA ŠPORT d.o.o. za trgovinu, OIB 44892488481, Fra Stjepana Vrljića 12, 21260 Imotski</item>
      <item>HRVATSKA POŠTANSKA BANKA, dioničko društvo, OIB 87939104217, Jurišićeva 4, 10000 Zagreb</item>
      <item>GU društvo s ograničenom odgovornošću za trgovinu i zastupanje, OIB 91929234326, Mala Švarča 155, 47000 Karlovac zastupanog po punomoćniku Ivica Didak</item>
    </izvorni_sadrzaj>
    <derivirana_varijabla naziv="DomainObject.Predmet.StrankaListFormatedWithAdressOIB_1">
      <item>CREDO BANKA d.d. - u prisilnoj likvidaciji, OIB 94141384086, Zrinjsko-Frankopanska 58, 21000 Split</item>
      <item>WORK, društvo s ograničenom odgovornošću za građevinarstvo, trgovinu, ugostiteljstvo i cestovni prijevoz, OIB 46872257987, 113. Šibenske brigade HV br. 175, Bilice</item>
      <item>HYPO - LEASING STEIERMARK društvo s ograničenom odgovornošću za usluge, OIB 64646464586, Garićgradska 18, 10000 Zagreb zastupanog po punomoćniku Odvjetničko društvo HAČIĆ, KALLAY &amp; PARTNERI, društvo s ograničenom odgovornošću</item>
      <item>Hrvatski Telekom d.d., OIB 81793146560, Savska cesta 32, 10000 Zagreb</item>
      <item>MICRONIC, d.o.o. za proizvodnju, trgovinu i usluge, OIB 89489773101, Gotovčeva 8, 21000 Split</item>
      <item>TRAST međunarodno otpremništvo, dioničko društvo, OIB 93225891495, Gat sv, Duje 4, 21000 Split zastupanog po punomoćniku Marina Tončić-Bota</item>
      <item>EUROHERC osiguranje d.d. Podružnica Split, OIB 22694857747, Ul.grada Vukovara 282, 10000 Zagreb</item>
      <item>EURAL d.o.o. za proizvodnju i trgovinu, OIB 87435755785, Sveta Nedelja, Poduzetnička 5, Kerestinec</item>
      <item>JADRANŠPED-IMOTSKI d.o.o. za prijevoz, trgovinu i usluge, OIB 32986803392, Fra Rajmunda Rudeža 1, 21260 Imotski</item>
      <item>FORMATOR SIGURNOSNA STAKLA d. o. o., OIB 64828713623, Industrijska zona - Radna zona R 29, 51227 Kukuljanovo zastupanog po punomoćniku Nada Badurina</item>
      <item>STROJOPROMET-ZAGREB d.o.o., OIB 97994010225, Zagrebačka 6, 10292 Šenkovec zastupanog po punomoćniku Ljerka Šmit-primorac</item>
      <item>NIN ELEKTROCOMMERCE, d.o.o. za trgovinu, usluge i proizvodnju elektroopreme, OIB 79652872175, Zona male privrede područja Grabi, Poličnik zastupanog po punomoćniku Ana Smoljan Zanki</item>
      <item>TRGOMETAL za proizvodnju, trgovinu i usluge, društvo s ograničenom odgovornošću, OIB 14669056208, Put Dračanice 8, 21204 Dugopolje</item>
      <item>EUROINSPEKT - DRVOKONTROLA društvo s ograničenom odgovornošću za kontrolu robe i inženjering, OIB 32280738674, Preradovićeva 31 A, 10000 Zagreb zastupanog po punomoćniku BRANKO VUKUŠIĆ</item>
      <item>KVARNER VIENNA INSURANCE GROUP dioničko društvo za osiguranje, OIB 52848403362, Osječka 46, 51000 Rijeka zastupanog po punomoćniku Odvjetničko društvo Vukić,Jelušić,Šulina,Stanković,Jurcan&amp;Jabuka</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DŽAMBO STAKLO d.o.o. za proizvodnju i obradu stakla, OIB 15147758022, Podi/bb, Šibenik</item>
      <item>Konica Minolta Hrvatska - poslovna rješenja, d.o.o. za trgovinu i usluge, OIB 31697259786, Horvatova 82, 10000 Zagreb</item>
      <item>OTP banka Hrvatska dioničko društvo, OIB 52508873833, Ulica Domovinskog rata 3, 23000 Zadar zastupanog po punomoćniku Odvjetničko društvo ŠIŠKO i partneri, j.t.d.</item>
      <item>Hrvatska radiotelevizija, OIB 68419124305, Prisavlje 3, 10000 Zagreb zastupanog po punomoćniku MADIRAZZA &amp; PARTNERI, odvjetničko društvo</item>
      <item>HYPO-LEASING KROATIEN, društvo za financiranje, d.o.o., OIB 87064273078, Koranska 16, 10000 Zagreb</item>
      <item>Hrvatski Telekom d.d., OIB 81793146560, Savska cesta 32, 10000 Zagreb</item>
      <item>POTENCIJAL za inženjering i usluge društvo s ograničenom odgovornošću, OIB 80072940561, Doverska 37, Split</item>
      <item>GORTAN-ZADAR društvo s ograničenom odgovornošću za poslove u građevinarstvu, OIB 72185476666, Andrije Hebranga 3, Zadar</item>
      <item>Credo banka dioničko društvo "u stečaju", OIB 94141384086, Zrinsko - frankopanska 58, 21000 Split</item>
      <item>LEGEA ŠPORT d.o.o. za trgovinu, OIB 44892488481, Fra Stjepana Vrljića 12, 21260 Imotski</item>
      <item>HRVATSKA POŠTANSKA BANKA, dioničko društvo, OIB 87939104217, Jurišićeva 4, 10000 Zagreb</item>
      <item>GU društvo s ograničenom odgovornošću za trgovinu i zastupanje, OIB 91929234326, Mala Švarča 155, 47000 Karlovac zastupanog po punomoćniku Ivica Didak</item>
    </derivirana_varijabla>
  </DomainObject.Predmet.StrankaListFormatedWithAdressOIB>
  <DomainObject.Predmet.StrankaListNazivFormated>
    <izvorni_sadrzaj>
      <item>CREDO BANKA d.d. - u prisilnoj likvidaciji</item>
      <item>WORK, društvo s ograničenom odgovornošću za građevinarstvo, trgovinu, ugostiteljstvo i cestovni prijevoz</item>
      <item>HYPO - LEASING STEIERMARK društvo s ograničenom odgovornošću za usluge</item>
      <item>Hrvatski Telekom d.d.</item>
      <item>MICRONIC, d.o.o. za proizvodnju, trgovinu i usluge</item>
      <item>TRAST međunarodno otpremništvo, dioničko društvo</item>
      <item>EUROHERC osiguranje d.d. Podružnica Split</item>
      <item>EURAL d.o.o. za proizvodnju i trgovinu</item>
      <item>JADRANŠPED-IMOTSKI d.o.o. za prijevoz, trgovinu i usluge</item>
      <item>FORMATOR SIGURNOSNA STAKLA d. o. o.</item>
      <item>STROJOPROMET-ZAGREB d.o.o.</item>
      <item>NIN ELEKTROCOMMERCE, d.o.o. za trgovinu, usluge i proizvodnju elektroopreme</item>
      <item>TRGOMETAL za proizvodnju, trgovinu i usluge, društvo s ograničenom odgovornošću</item>
      <item>EUROINSPEKT - DRVOKONTROLA društvo s ograničenom odgovornošću za kontrolu robe i inženjering</item>
      <item>KVARNER VIENNA INSURANCE GROUP dioničko društvo za osiguranje</item>
      <item>HEP-Operator distribucijskog sustava d.o.o. za distribuciju i opskrbu električne energije  ELEKTRODALMACIJA SPLIT</item>
      <item>HRVATSKE ŠUME društvo s ograničenom odgovornošću</item>
      <item>LOCAT CROATIA društvo s ograničenom odgovornošću za trgovinu i usluge</item>
      <item>Ministarstvo gospodarstva, rada i poduzetništva</item>
      <item>DŽAMBO STAKLO d.o.o. za proizvodnju i obradu stakla</item>
      <item>Konica Minolta Hrvatska - poslovna rješenja, d.o.o. za trgovinu i usluge</item>
      <item>OTP banka Hrvatska dioničko društvo</item>
      <item>Hrvatska radiotelevizija</item>
      <item>HYPO-LEASING KROATIEN, društvo za financiranje, d.o.o.</item>
      <item>Hrvatski Telekom d.d.</item>
      <item>POTENCIJAL za inženjering i usluge društvo s ograničenom odgovornošću</item>
      <item>GORTAN-ZADAR društvo s ograničenom odgovornošću za poslove u građevinarstvu</item>
      <item>Credo banka dioničko društvo "u stečaju"</item>
      <item>LEGEA ŠPORT d.o.o. za trgovinu</item>
      <item>HRVATSKA POŠTANSKA BANKA, dioničko društvo</item>
      <item>GU društvo s ograničenom odgovornošću za trgovinu i zastupanje</item>
    </izvorni_sadrzaj>
    <derivirana_varijabla naziv="DomainObject.Predmet.StrankaListNazivFormated_1">
      <item>CREDO BANKA d.d. - u prisilnoj likvidaciji</item>
      <item>WORK, društvo s ograničenom odgovornošću za građevinarstvo, trgovinu, ugostiteljstvo i cestovni prijevoz</item>
      <item>HYPO - LEASING STEIERMARK društvo s ograničenom odgovornošću za usluge</item>
      <item>Hrvatski Telekom d.d.</item>
      <item>MICRONIC, d.o.o. za proizvodnju, trgovinu i usluge</item>
      <item>TRAST međunarodno otpremništvo, dioničko društvo</item>
      <item>EUROHERC osiguranje d.d. Podružnica Split</item>
      <item>EURAL d.o.o. za proizvodnju i trgovinu</item>
      <item>JADRANŠPED-IMOTSKI d.o.o. za prijevoz, trgovinu i usluge</item>
      <item>FORMATOR SIGURNOSNA STAKLA d. o. o.</item>
      <item>STROJOPROMET-ZAGREB d.o.o.</item>
      <item>NIN ELEKTROCOMMERCE, d.o.o. za trgovinu, usluge i proizvodnju elektroopreme</item>
      <item>TRGOMETAL za proizvodnju, trgovinu i usluge, društvo s ograničenom odgovornošću</item>
      <item>EUROINSPEKT - DRVOKONTROLA društvo s ograničenom odgovornošću za kontrolu robe i inženjering</item>
      <item>KVARNER VIENNA INSURANCE GROUP dioničko društvo za osiguranje</item>
      <item>HEP-Operator distribucijskog sustava d.o.o. za distribuciju i opskrbu električne energije  ELEKTRODALMACIJA SPLIT</item>
      <item>HRVATSKE ŠUME društvo s ograničenom odgovornošću</item>
      <item>LOCAT CROATIA društvo s ograničenom odgovornošću za trgovinu i usluge</item>
      <item>Ministarstvo gospodarstva, rada i poduzetništva</item>
      <item>DŽAMBO STAKLO d.o.o. za proizvodnju i obradu stakla</item>
      <item>Konica Minolta Hrvatska - poslovna rješenja, d.o.o. za trgovinu i usluge</item>
      <item>OTP banka Hrvatska dioničko društvo</item>
      <item>Hrvatska radiotelevizija</item>
      <item>HYPO-LEASING KROATIEN, društvo za financiranje, d.o.o.</item>
      <item>Hrvatski Telekom d.d.</item>
      <item>POTENCIJAL za inženjering i usluge društvo s ograničenom odgovornošću</item>
      <item>GORTAN-ZADAR društvo s ograničenom odgovornošću za poslove u građevinarstvu</item>
      <item>Credo banka dioničko društvo "u stečaju"</item>
      <item>LEGEA ŠPORT d.o.o. za trgovinu</item>
      <item>HRVATSKA POŠTANSKA BANKA, dioničko društvo</item>
      <item>GU društvo s ograničenom odgovornošću za trgovinu i zastupanje</item>
    </derivirana_varijabla>
  </DomainObject.Predmet.StrankaListNazivFormated>
  <DomainObject.Predmet.StrankaListNazivFormatedOIB>
    <izvorni_sadrzaj>
      <item>CREDO BANKA d.d. - u prisilnoj likvidaciji, OIB 94141384086</item>
      <item>WORK, društvo s ograničenom odgovornošću za građevinarstvo, trgovinu, ugostiteljstvo i cestovni prijevoz, OIB 46872257987</item>
      <item>HYPO - LEASING STEIERMARK društvo s ograničenom odgovornošću za usluge, OIB 64646464586</item>
      <item>Hrvatski Telekom d.d., OIB 81793146560</item>
      <item>MICRONIC, d.o.o. za proizvodnju, trgovinu i usluge, OIB 89489773101</item>
      <item>TRAST međunarodno otpremništvo, dioničko društvo, OIB 93225891495</item>
      <item>EUROHERC osiguranje d.d. Podružnica Split, OIB 22694857747</item>
      <item>EURAL d.o.o. za proizvodnju i trgovinu, OIB 87435755785</item>
      <item>JADRANŠPED-IMOTSKI d.o.o. za prijevoz, trgovinu i usluge, OIB 32986803392</item>
      <item>FORMATOR SIGURNOSNA STAKLA d. o. o., OIB 64828713623</item>
      <item>STROJOPROMET-ZAGREB d.o.o., OIB 97994010225</item>
      <item>NIN ELEKTROCOMMERCE, d.o.o. za trgovinu, usluge i proizvodnju elektroopreme, OIB 79652872175</item>
      <item>TRGOMETAL za proizvodnju, trgovinu i usluge, društvo s ograničenom odgovornošću, OIB 14669056208</item>
      <item>EUROINSPEKT - DRVOKONTROLA društvo s ograničenom odgovornošću za kontrolu robe i inženjering, OIB 32280738674</item>
      <item>KVARNER VIENNA INSURANCE GROUP dioničko društvo za osiguranje, OIB 52848403362</item>
      <item>HEP-Operator distribucijskog sustava d.o.o. za distribuciju i opskrbu električne energije  ELEKTRODALMACIJA SPLIT, OIB 46830600751</item>
      <item>HRVATSKE ŠUME društvo s ograničenom odgovornošću, OIB 69693144506</item>
      <item>LOCAT CROATIA društvo s ograničenom odgovornošću za trgovinu i usluge, OIB 34403322678</item>
      <item>Ministarstvo gospodarstva, rada i poduzetništva, OIB 57036237740</item>
      <item>DŽAMBO STAKLO d.o.o. za proizvodnju i obradu stakla, OIB 15147758022</item>
      <item>Konica Minolta Hrvatska - poslovna rješenja, d.o.o. za trgovinu i usluge, OIB 31697259786</item>
      <item>OTP banka Hrvatska dioničko društvo, OIB 52508873833</item>
      <item>Hrvatska radiotelevizija, OIB 68419124305</item>
      <item>HYPO-LEASING KROATIEN, društvo za financiranje, d.o.o., OIB 87064273078</item>
      <item>Hrvatski Telekom d.d., OIB 81793146560</item>
      <item>POTENCIJAL za inženjering i usluge društvo s ograničenom odgovornošću, OIB 80072940561</item>
      <item>GORTAN-ZADAR društvo s ograničenom odgovornošću za poslove u građevinarstvu, OIB 72185476666</item>
      <item>Credo banka dioničko društvo "u stečaju", OIB 94141384086</item>
      <item>LEGEA ŠPORT d.o.o. za trgovinu, OIB 44892488481</item>
      <item>HRVATSKA POŠTANSKA BANKA, dioničko društvo, OIB 87939104217</item>
      <item>GU društvo s ograničenom odgovornošću za trgovinu i zastupanje, OIB 91929234326</item>
    </izvorni_sadrzaj>
    <derivirana_varijabla naziv="DomainObject.Predmet.StrankaListNazivFormatedOIB_1">
      <item>CREDO BANKA d.d. - u prisilnoj likvidaciji, OIB 94141384086</item>
      <item>WORK, društvo s ograničenom odgovornošću za građevinarstvo, trgovinu, ugostiteljstvo i cestovni prijevoz, OIB 46872257987</item>
      <item>HYPO - LEASING STEIERMARK društvo s ograničenom odgovornošću za usluge, OIB 64646464586</item>
      <item>Hrvatski Telekom d.d., OIB 81793146560</item>
      <item>MICRONIC, d.o.o. za proizvodnju, trgovinu i usluge, OIB 89489773101</item>
      <item>TRAST međunarodno otpremništvo, dioničko društvo, OIB 93225891495</item>
      <item>EUROHERC osiguranje d.d. Podružnica Split, OIB 22694857747</item>
      <item>EURAL d.o.o. za proizvodnju i trgovinu, OIB 87435755785</item>
      <item>JADRANŠPED-IMOTSKI d.o.o. za prijevoz, trgovinu i usluge, OIB 32986803392</item>
      <item>FORMATOR SIGURNOSNA STAKLA d. o. o., OIB 64828713623</item>
      <item>STROJOPROMET-ZAGREB d.o.o., OIB 97994010225</item>
      <item>NIN ELEKTROCOMMERCE, d.o.o. za trgovinu, usluge i proizvodnju elektroopreme, OIB 79652872175</item>
      <item>TRGOMETAL za proizvodnju, trgovinu i usluge, društvo s ograničenom odgovornošću, OIB 14669056208</item>
      <item>EUROINSPEKT - DRVOKONTROLA društvo s ograničenom odgovornošću za kontrolu robe i inženjering, OIB 32280738674</item>
      <item>KVARNER VIENNA INSURANCE GROUP dioničko društvo za osiguranje, OIB 52848403362</item>
      <item>HEP-Operator distribucijskog sustava d.o.o. za distribuciju i opskrbu električne energije  ELEKTRODALMACIJA SPLIT, OIB 46830600751</item>
      <item>HRVATSKE ŠUME društvo s ograničenom odgovornošću, OIB 69693144506</item>
      <item>LOCAT CROATIA društvo s ograničenom odgovornošću za trgovinu i usluge, OIB 34403322678</item>
      <item>Ministarstvo gospodarstva, rada i poduzetništva, OIB 57036237740</item>
      <item>DŽAMBO STAKLO d.o.o. za proizvodnju i obradu stakla, OIB 15147758022</item>
      <item>Konica Minolta Hrvatska - poslovna rješenja, d.o.o. za trgovinu i usluge, OIB 31697259786</item>
      <item>OTP banka Hrvatska dioničko društvo, OIB 52508873833</item>
      <item>Hrvatska radiotelevizija, OIB 68419124305</item>
      <item>HYPO-LEASING KROATIEN, društvo za financiranje, d.o.o., OIB 87064273078</item>
      <item>Hrvatski Telekom d.d., OIB 81793146560</item>
      <item>POTENCIJAL za inženjering i usluge društvo s ograničenom odgovornošću, OIB 80072940561</item>
      <item>GORTAN-ZADAR društvo s ograničenom odgovornošću za poslove u građevinarstvu, OIB 72185476666</item>
      <item>Credo banka dioničko društvo "u stečaju", OIB 94141384086</item>
      <item>LEGEA ŠPORT d.o.o. za trgovinu, OIB 44892488481</item>
      <item>HRVATSKA POŠTANSKA BANKA, dioničko društvo, OIB 87939104217</item>
      <item>GU društvo s ograničenom odgovornošću za trgovinu i zastupanje, OIB 91929234326</item>
    </derivirana_varijabla>
  </DomainObject.Predmet.StrankaListNazivFormatedOIB>
  <DomainObject.Predmet.ProtuStrankaListFormated>
    <izvorni_sadrzaj>
      <item>ALDIKO, d.o.o. za proizvodnju,trgovinu i usluge "u stečaju"</item>
    </izvorni_sadrzaj>
    <derivirana_varijabla naziv="DomainObject.Predmet.ProtuStrankaListFormated_1">
      <item>ALDIKO, d.o.o. za proizvodnju,trgovinu i usluge "u stečaju"</item>
    </derivirana_varijabla>
  </DomainObject.Predmet.ProtuStrankaListFormated>
  <DomainObject.Predmet.ProtuStrankaListFormatedOIB>
    <izvorni_sadrzaj>
      <item>ALDIKO, d.o.o. za proizvodnju,trgovinu i usluge "u stečaju", OIB 86695892107</item>
    </izvorni_sadrzaj>
    <derivirana_varijabla naziv="DomainObject.Predmet.ProtuStrankaListFormatedOIB_1">
      <item>ALDIKO, d.o.o. za proizvodnju,trgovinu i usluge "u stečaju", OIB 86695892107</item>
    </derivirana_varijabla>
  </DomainObject.Predmet.ProtuStrankaListFormatedOIB>
  <DomainObject.Predmet.ProtuStrankaListFormatedWithAdress>
    <izvorni_sadrzaj>
      <item>ALDIKO, d.o.o. za proizvodnju,trgovinu i usluge "u stečaju", Zagvozd/bb, 21270 Zagvozd</item>
    </izvorni_sadrzaj>
    <derivirana_varijabla naziv="DomainObject.Predmet.ProtuStrankaListFormatedWithAdress_1">
      <item>ALDIKO, d.o.o. za proizvodnju,trgovinu i usluge "u stečaju", Zagvozd/bb, 21270 Zagvozd</item>
    </derivirana_varijabla>
  </DomainObject.Predmet.ProtuStrankaListFormatedWithAdress>
  <DomainObject.Predmet.ProtuStrankaListFormatedWithAdressOIB>
    <izvorni_sadrzaj>
      <item>ALDIKO, d.o.o. za proizvodnju,trgovinu i usluge "u stečaju", OIB 86695892107, Zagvozd/bb, 21270 Zagvozd</item>
    </izvorni_sadrzaj>
    <derivirana_varijabla naziv="DomainObject.Predmet.ProtuStrankaListFormatedWithAdressOIB_1">
      <item>ALDIKO, d.o.o. za proizvodnju,trgovinu i usluge "u stečaju", OIB 86695892107, Zagvozd/bb, 21270 Zagvozd</item>
    </derivirana_varijabla>
  </DomainObject.Predmet.ProtuStrankaListFormatedWithAdressOIB>
  <DomainObject.Predmet.ProtuStrankaListNazivFormated>
    <izvorni_sadrzaj>
      <item>ALDIKO, d.o.o. za proizvodnju,trgovinu i usluge "u stečaju"</item>
    </izvorni_sadrzaj>
    <derivirana_varijabla naziv="DomainObject.Predmet.ProtuStrankaListNazivFormated_1">
      <item>ALDIKO, d.o.o. za proizvodnju,trgovinu i usluge "u stečaju"</item>
    </derivirana_varijabla>
  </DomainObject.Predmet.ProtuStrankaListNazivFormated>
  <DomainObject.Predmet.ProtuStrankaListNazivFormatedOIB>
    <izvorni_sadrzaj>
      <item>ALDIKO, d.o.o. za proizvodnju,trgovinu i usluge "u stečaju", OIB 86695892107</item>
    </izvorni_sadrzaj>
    <derivirana_varijabla naziv="DomainObject.Predmet.ProtuStrankaListNazivFormatedOIB_1">
      <item>ALDIKO, d.o.o. za proizvodnju,trgovinu i usluge "u stečaju", OIB 86695892107</item>
    </derivirana_varijabla>
  </DomainObject.Predmet.ProtuStrankaListNazivFormatedOIB>
  <DomainObject.Predmet.OstaliListFormated>
    <izvorni_sadrzaj>
      <item>Ministarstvo gospodarstva, rada i poduzetništva</item>
      <item>HRVATSKA POŠTANSKA BANKA, dioničko društvo</item>
      <item>Nada Badurina punomoćnik sudionika u postupku FORMATOR SIGURNOSNA STAKLA d. o. o.</item>
      <item>Nikola Jurić</item>
      <item>Odvjetničko društvo HAČIĆ, KALLAY &amp; PARTNERI, društvo s ograničenom odgovornošću punomoćnik sudionika u postupku HYPO - LEASING STEIERMARK društvo s ograničenom odgovornošću za usluge</item>
      <item>Županijsko državno odvjetništvo Građanskko upravni odjel Split punomoćnik sudionika u postupku Ministarstvo gospodarstva, rada i poduzetništva</item>
      <item>Visoki trgovački sud</item>
      <item>Ivan Galić</item>
      <item>Ana Smoljan Zanki punomoćnik sudionika u postupku NIN ELEKTROCOMMERCE, d.o.o. za trgovinu, usluge i proizvodnju elektroopreme</item>
      <item>Ljerka Šmit-primorac punomoćnik sudionika u postupku STROJOPROMET-ZAGREB d.o.o.</item>
      <item>Trgovački sud Split Pisarnica</item>
      <item>BRANKO VUKUŠIĆ punomoćnik sudionika u postupku EUROINSPEKT - DRVOKONTROLA društvo s ograničenom odgovornošću za kontrolu robe i inženjering</item>
      <item>Mladen Ćorić punomoćnik sudionika u postupku LOCAT CROATIA društvo s ograničenom odgovornošću za trgovinu i usluge</item>
      <item>Porezna uprava Split Ispostava Imotski</item>
      <item>Credo banka dioničko društvo "u stečaju"</item>
      <item>Branko Vukšić</item>
      <item>Porezna uprava Ispostava Imotski</item>
      <item>Odvjetničko društvo Vukić,Jelušić,Šulina,Stanković,Jurcan&amp;Jabuka punomoćnik sudionika u postupku KVARNER VIENNA INSURANCE GROUP dioničko društvo za osiguranje</item>
      <item>Općinski sud Imotski Zemljišnoknjižni odjel Imotski</item>
      <item>Jadranko Vidović</item>
      <item>Odvjetničko društvo TOMIĆ &amp; ŠUŠNJAR j.t.d. u likvidaciji punomoćnik sudionika u postupku HRVATSKE ŠUME društvo s ograničenom odgovornošću</item>
      <item>Financijska agencija REGIONALNI CENTAR SPLIT</item>
      <item>Ankica Čenić dipl. oec.</item>
      <item>MADIRAZZA &amp; PARTNERI, odvjetničko društvo punomoćnik sudionika u postupku Hrvatska radiotelevizija</item>
      <item>Hrvatska banka za obnovu i razvitak</item>
      <item>Odvjetničko društvo ŠIŠKO i partneri, j.t.d. punomoćnik sudionika u postupku OTP banka Hrvatska dioničko društvo</item>
      <item>Ivica Didak punomoćnik sudionika u postupku GU društvo s ograničenom odgovornošću za trgovinu i zastupanje</item>
      <item>Općinski sud Trogir Zemljišno knjižnji odjel</item>
      <item>FOND ZA RAZVOJ I ZAPOŠLJAVANJE ZAGREB</item>
      <item>Marina Tončić-Bota punomoćnik sudionika u postupku TRAST međunarodno otpremništvo, dioničko društvo</item>
      <item>Grgić &amp; Partneri odvjetničko društvo j.t.d.</item>
      <item>Trgovački sud Split Oglasna ploča</item>
      <item>OTP banka Hrvatska dioničko društvo</item>
      <item>ANTE MRKONJIĆ dipl. iur.</item>
      <item>Općinski sud Imotski Ovršni odjel</item>
      <item>NARODNE NOVINE, dioničko društvo za izdavanje i tiskanje Službenog lista Republike Hrvatske, službenih i drugih obrazaca te </item>
      <item>MINISTARSTVO PODUZETNIŠTVA I OBRTA</item>
      <item>Trgovački sud Split Registarski odjel</item>
      <item>Porezna uprava Ispostava Trogir</item>
      <item>MINISTARSTVO FINANCIJA RH Odjel za naplatu državnih jamstava, potraživanja po javnom dugu i ovrhu</item>
      <item>Trgovački sud Split Računovodstvo</item>
      <item>KRAH društvo s ograničenom odgovornošću za proizvodnju</item>
    </izvorni_sadrzaj>
    <derivirana_varijabla naziv="DomainObject.Predmet.OstaliListFormated_1">
      <item>Ministarstvo gospodarstva, rada i poduzetništva</item>
      <item>HRVATSKA POŠTANSKA BANKA, dioničko društvo</item>
      <item>Nada Badurina punomoćnik sudionika u postupku FORMATOR SIGURNOSNA STAKLA d. o. o.</item>
      <item>Nikola Jurić</item>
      <item>Odvjetničko društvo HAČIĆ, KALLAY &amp; PARTNERI, društvo s ograničenom odgovornošću punomoćnik sudionika u postupku HYPO - LEASING STEIERMARK društvo s ograničenom odgovornošću za usluge</item>
      <item>Županijsko državno odvjetništvo Građanskko upravni odjel Split punomoćnik sudionika u postupku Ministarstvo gospodarstva, rada i poduzetništva</item>
      <item>Visoki trgovački sud</item>
      <item>Ivan Galić</item>
      <item>Ana Smoljan Zanki punomoćnik sudionika u postupku NIN ELEKTROCOMMERCE, d.o.o. za trgovinu, usluge i proizvodnju elektroopreme</item>
      <item>Ljerka Šmit-primorac punomoćnik sudionika u postupku STROJOPROMET-ZAGREB d.o.o.</item>
      <item>Trgovački sud Split Pisarnica</item>
      <item>BRANKO VUKUŠIĆ punomoćnik sudionika u postupku EUROINSPEKT - DRVOKONTROLA društvo s ograničenom odgovornošću za kontrolu robe i inženjering</item>
      <item>Mladen Ćorić punomoćnik sudionika u postupku LOCAT CROATIA društvo s ograničenom odgovornošću za trgovinu i usluge</item>
      <item>Porezna uprava Split Ispostava Imotski</item>
      <item>Credo banka dioničko društvo "u stečaju"</item>
      <item>Branko Vukšić</item>
      <item>Porezna uprava Ispostava Imotski</item>
      <item>Odvjetničko društvo Vukić,Jelušić,Šulina,Stanković,Jurcan&amp;Jabuka punomoćnik sudionika u postupku KVARNER VIENNA INSURANCE GROUP dioničko društvo za osiguranje</item>
      <item>Općinski sud Imotski Zemljišnoknjižni odjel Imotski</item>
      <item>Jadranko Vidović</item>
      <item>Odvjetničko društvo TOMIĆ &amp; ŠUŠNJAR j.t.d. u likvidaciji punomoćnik sudionika u postupku HRVATSKE ŠUME društvo s ograničenom odgovornošću</item>
      <item>Financijska agencija REGIONALNI CENTAR SPLIT</item>
      <item>Ankica Čenić dipl. oec.</item>
      <item>MADIRAZZA &amp; PARTNERI, odvjetničko društvo punomoćnik sudionika u postupku Hrvatska radiotelevizija</item>
      <item>Hrvatska banka za obnovu i razvitak</item>
      <item>Odvjetničko društvo ŠIŠKO i partneri, j.t.d. punomoćnik sudionika u postupku OTP banka Hrvatska dioničko društvo</item>
      <item>Ivica Didak punomoćnik sudionika u postupku GU društvo s ograničenom odgovornošću za trgovinu i zastupanje</item>
      <item>Općinski sud Trogir Zemljišno knjižnji odjel</item>
      <item>FOND ZA RAZVOJ I ZAPOŠLJAVANJE ZAGREB</item>
      <item>Marina Tončić-Bota punomoćnik sudionika u postupku TRAST međunarodno otpremništvo, dioničko društvo</item>
      <item>Grgić &amp; Partneri odvjetničko društvo j.t.d.</item>
      <item>Trgovački sud Split Oglasna ploča</item>
      <item>OTP banka Hrvatska dioničko društvo</item>
      <item>ANTE MRKONJIĆ dipl. iur.</item>
      <item>Općinski sud Imotski Ovršni odjel</item>
      <item>NARODNE NOVINE, dioničko društvo za izdavanje i tiskanje Službenog lista Republike Hrvatske, službenih i drugih obrazaca te </item>
      <item>MINISTARSTVO PODUZETNIŠTVA I OBRTA</item>
      <item>Trgovački sud Split Registarski odjel</item>
      <item>Porezna uprava Ispostava Trogir</item>
      <item>MINISTARSTVO FINANCIJA RH Odjel za naplatu državnih jamstava, potraživanja po javnom dugu i ovrhu</item>
      <item>Trgovački sud Split Računovodstvo</item>
      <item>KRAH društvo s ograničenom odgovornošću za proizvodnju</item>
    </derivirana_varijabla>
  </DomainObject.Predmet.OstaliListFormated>
  <DomainObject.Predmet.OstaliListFormatedOIB>
    <izvorni_sadrzaj>
      <item>Ministarstvo gospodarstva, rada i poduzetništva</item>
      <item>HRVATSKA POŠTANSKA BANKA, dioničko društvo, OIB 87939104217</item>
      <item>Nada Badurina punomoćnik sudionika u postupku FORMATOR SIGURNOSNA STAKLA d. o. o.</item>
      <item>Nikola Jurić</item>
      <item>Odvjetničko društvo HAČIĆ, KALLAY &amp; PARTNERI, društvo s ograničenom odgovornošću, OIB 86709918716 punomoćnik sudionika u postupku HYPO - LEASING STEIERMARK društvo s ograničenom odgovornošću za usluge</item>
      <item>Županijsko državno odvjetništvo Građanskko upravni odjel Split punomoćnik sudionika u postupku Ministarstvo gospodarstva, rada i poduzetništva</item>
      <item>Visoki trgovački sud, OIB 97349366519</item>
      <item>Ivan Galić</item>
      <item>Ana Smoljan Zanki punomoćnik sudionika u postupku NIN ELEKTROCOMMERCE, d.o.o. za trgovinu, usluge i proizvodnju elektroopreme</item>
      <item>Ljerka Šmit-primorac, OIB 23649115570 punomoćnik sudionika u postupku STROJOPROMET-ZAGREB d.o.o.</item>
      <item>Trgovački sud Split Pisarnica, OIB 30842297926</item>
      <item>BRANKO VUKUŠIĆ punomoćnik sudionika u postupku EUROINSPEKT - DRVOKONTROLA društvo s ograničenom odgovornošću za kontrolu robe i inženjering</item>
      <item>Mladen Ćorić, OIB 11835965307 punomoćnik sudionika u postupku LOCAT CROATIA društvo s ograničenom odgovornošću za trgovinu i usluge</item>
      <item>Porezna uprava Split Ispostava Imotski</item>
      <item>Credo banka dioničko društvo "u stečaju", OIB 94141384086</item>
      <item>Branko Vukšić</item>
      <item>Porezna uprava Ispostava Imotski</item>
      <item>Odvjetničko društvo Vukić,Jelušić,Šulina,Stanković,Jurcan&amp;Jabuka punomoćnik sudionika u postupku KVARNER VIENNA INSURANCE GROUP dioničko društvo za osiguranje</item>
      <item>Općinski sud Imotski Zemljišnoknjižni odjel Imotski, OIB 47973067824</item>
      <item>Jadranko Vidović</item>
      <item>Odvjetničko društvo TOMIĆ &amp; ŠUŠNJAR j.t.d. u likvidaciji, OIB 56842995878 punomoćnik sudionika u postupku HRVATSKE ŠUME društvo s ograničenom odgovornošću</item>
      <item>Financijska agencija REGIONALNI CENTAR SPLIT, OIB 85821130368</item>
      <item>Ankica Čenić dipl. oec., OIB 67541309757</item>
      <item>MADIRAZZA &amp; PARTNERI, odvjetničko društvo, OIB 37462847637 punomoćnik sudionika u postupku Hrvatska radiotelevizija</item>
      <item>Hrvatska banka za obnovu i razvitak, OIB 26702280390</item>
      <item>Odvjetničko društvo ŠIŠKO i partneri, j.t.d., OIB 20314590488 punomoćnik sudionika u postupku OTP banka Hrvatska dioničko društvo</item>
      <item>Ivica Didak, OIB 76700337614 punomoćnik sudionika u postupku GU društvo s ograničenom odgovornošću za trgovinu i zastupanje</item>
      <item>Općinski sud Trogir Zemljišno knjižnji odjel, OIB 43584763981</item>
      <item>FOND ZA RAZVOJ I ZAPOŠLJAVANJE ZAGREB</item>
      <item>Marina Tončić-Bota punomoćnik sudionika u postupku TRAST međunarodno otpremništvo, dioničko društvo</item>
      <item>Grgić &amp; Partneri odvjetničko društvo j.t.d., OIB 16457179668</item>
      <item>Trgovački sud Split Oglasna ploča, OIB 30842297926</item>
      <item>OTP banka Hrvatska dioničko društvo, OIB 52508873833</item>
      <item>ANTE MRKONJIĆ dipl. iur., OIB 84299598589</item>
      <item>Općinski sud Imotski Ovršni odjel, OIB 47973067824</item>
      <item>NARODNE NOVINE, dioničko društvo za izdavanje i tiskanje Službenog lista Republike Hrvatske, službenih i drugih obrazaca te , OIB 64546066176</item>
      <item>MINISTARSTVO PODUZETNIŠTVA I OBRTA</item>
      <item>Trgovački sud Split Registarski odjel, OIB 30842297926</item>
      <item>Porezna uprava Ispostava Trogir, OIB </item>
      <item>MINISTARSTVO FINANCIJA RH Odjel za naplatu državnih jamstava, potraživanja po javnom dugu i ovrhu, OIB 18683136487</item>
      <item>Trgovački sud Split Računovodstvo, OIB 30842297926</item>
      <item>KRAH društvo s ograničenom odgovornošću za proizvodnju, OIB 24923144098</item>
    </izvorni_sadrzaj>
    <derivirana_varijabla naziv="DomainObject.Predmet.OstaliListFormatedOIB_1">
      <item>Ministarstvo gospodarstva, rada i poduzetništva</item>
      <item>HRVATSKA POŠTANSKA BANKA, dioničko društvo, OIB 87939104217</item>
      <item>Nada Badurina punomoćnik sudionika u postupku FORMATOR SIGURNOSNA STAKLA d. o. o.</item>
      <item>Nikola Jurić</item>
      <item>Odvjetničko društvo HAČIĆ, KALLAY &amp; PARTNERI, društvo s ograničenom odgovornošću, OIB 86709918716 punomoćnik sudionika u postupku HYPO - LEASING STEIERMARK društvo s ograničenom odgovornošću za usluge</item>
      <item>Županijsko državno odvjetništvo Građanskko upravni odjel Split punomoćnik sudionika u postupku Ministarstvo gospodarstva, rada i poduzetništva</item>
      <item>Visoki trgovački sud, OIB 97349366519</item>
      <item>Ivan Galić</item>
      <item>Ana Smoljan Zanki punomoćnik sudionika u postupku NIN ELEKTROCOMMERCE, d.o.o. za trgovinu, usluge i proizvodnju elektroopreme</item>
      <item>Ljerka Šmit-primorac, OIB 23649115570 punomoćnik sudionika u postupku STROJOPROMET-ZAGREB d.o.o.</item>
      <item>Trgovački sud Split Pisarnica, OIB 30842297926</item>
      <item>BRANKO VUKUŠIĆ punomoćnik sudionika u postupku EUROINSPEKT - DRVOKONTROLA društvo s ograničenom odgovornošću za kontrolu robe i inženjering</item>
      <item>Mladen Ćorić, OIB 11835965307 punomoćnik sudionika u postupku LOCAT CROATIA društvo s ograničenom odgovornošću za trgovinu i usluge</item>
      <item>Porezna uprava Split Ispostava Imotski</item>
      <item>Credo banka dioničko društvo "u stečaju", OIB 94141384086</item>
      <item>Branko Vukšić</item>
      <item>Porezna uprava Ispostava Imotski</item>
      <item>Odvjetničko društvo Vukić,Jelušić,Šulina,Stanković,Jurcan&amp;Jabuka punomoćnik sudionika u postupku KVARNER VIENNA INSURANCE GROUP dioničko društvo za osiguranje</item>
      <item>Općinski sud Imotski Zemljišnoknjižni odjel Imotski, OIB 47973067824</item>
      <item>Jadranko Vidović</item>
      <item>Odvjetničko društvo TOMIĆ &amp; ŠUŠNJAR j.t.d. u likvidaciji, OIB 56842995878 punomoćnik sudionika u postupku HRVATSKE ŠUME društvo s ograničenom odgovornošću</item>
      <item>Financijska agencija REGIONALNI CENTAR SPLIT, OIB 85821130368</item>
      <item>Ankica Čenić dipl. oec., OIB 67541309757</item>
      <item>MADIRAZZA &amp; PARTNERI, odvjetničko društvo, OIB 37462847637 punomoćnik sudionika u postupku Hrvatska radiotelevizija</item>
      <item>Hrvatska banka za obnovu i razvitak, OIB 26702280390</item>
      <item>Odvjetničko društvo ŠIŠKO i partneri, j.t.d., OIB 20314590488 punomoćnik sudionika u postupku OTP banka Hrvatska dioničko društvo</item>
      <item>Ivica Didak, OIB 76700337614 punomoćnik sudionika u postupku GU društvo s ograničenom odgovornošću za trgovinu i zastupanje</item>
      <item>Općinski sud Trogir Zemljišno knjižnji odjel, OIB 43584763981</item>
      <item>FOND ZA RAZVOJ I ZAPOŠLJAVANJE ZAGREB</item>
      <item>Marina Tončić-Bota punomoćnik sudionika u postupku TRAST međunarodno otpremništvo, dioničko društvo</item>
      <item>Grgić &amp; Partneri odvjetničko društvo j.t.d., OIB 16457179668</item>
      <item>Trgovački sud Split Oglasna ploča, OIB 30842297926</item>
      <item>OTP banka Hrvatska dioničko društvo, OIB 52508873833</item>
      <item>ANTE MRKONJIĆ dipl. iur., OIB 84299598589</item>
      <item>Općinski sud Imotski Ovršni odjel, OIB 47973067824</item>
      <item>NARODNE NOVINE, dioničko društvo za izdavanje i tiskanje Službenog lista Republike Hrvatske, službenih i drugih obrazaca te , OIB 64546066176</item>
      <item>MINISTARSTVO PODUZETNIŠTVA I OBRTA</item>
      <item>Trgovački sud Split Registarski odjel, OIB 30842297926</item>
      <item>Porezna uprava Ispostava Trogir, OIB </item>
      <item>MINISTARSTVO FINANCIJA RH Odjel za naplatu državnih jamstava, potraživanja po javnom dugu i ovrhu, OIB 18683136487</item>
      <item>Trgovački sud Split Računovodstvo, OIB 30842297926</item>
      <item>KRAH društvo s ograničenom odgovornošću za proizvodnju, OIB 24923144098</item>
    </derivirana_varijabla>
  </DomainObject.Predmet.OstaliListFormatedOIB>
  <DomainObject.Predmet.OstaliListFormatedWithAdress>
    <izvorni_sadrzaj>
      <item>Ministarstvo gospodarstva, rada i poduzetništva, Ulica grada Vukovara 78, 10000 Zagreb</item>
      <item>HRVATSKA POŠTANSKA BANKA, dioničko društvo, Jurišićeva 4, 10000 Zagreb</item>
      <item>Nada Badurina, Ribarska 4, 51000 Rijeka punomoćnik sudionika u postupku FORMATOR SIGURNOSNA STAKLA d. o. o.</item>
      <item>Nikola Jurić, B.Berislavića 5, 21 000 Split</item>
      <item>Odvjetničko društvo HAČIĆ, KALLAY &amp; PARTNERI, društvo s ograničenom odgovornošću, Ilica 1/A, 10000 Zagreb punomoćnik sudionika u postupku HYPO - LEASING STEIERMARK društvo s ograničenom odgovornošću za usluge</item>
      <item>Županijsko državno odvjetništvo Građanskko upravni odjel Split, 21000 Split punomoćnik sudionika u postupku Ministarstvo gospodarstva, rada i poduzetništva</item>
      <item>Visoki trgovački sud, Berislavićeva 11, 10000 Zagreb</item>
      <item>Ivan Galić, Vrh Visoke 10, 21000 Split</item>
      <item>Ana Smoljan Zanki, Trg kneza Višeslava 6, 23000 Zadar punomoćnik sudionika u postupku NIN ELEKTROCOMMERCE, d.o.o. za trgovinu, usluge i proizvodnju elektroopreme</item>
      <item>Ljerka Šmit-primorac, Nehruov Trg 44, Zagreb punomoćnik sudionika u postupku STROJOPROMET-ZAGREB d.o.o.</item>
      <item>Trgovački sud Split Pisarnica, Sukoišanska 6, 21000 Split</item>
      <item>BRANKO VUKUŠIĆ, Republike Austrije 17/I, 10000 Zagreb punomoćnik sudionika u postupku EUROINSPEKT - DRVOKONTROLA društvo s ograničenom odgovornošću za kontrolu robe i inženjering</item>
      <item>Mladen Ćorić, Trg Francuske Republike 12, 10000 Zagreb punomoćnik sudionika u postupku LOCAT CROATIA društvo s ograničenom odgovornošću za trgovinu i usluge</item>
      <item>Porezna uprava Split Ispostava Imotski, Ante Starčevića bb, 21260 Imotski</item>
      <item>Credo banka dioničko društvo "u stečaju", Zrinjsko-Frankopanska 58, Split</item>
      <item>Branko Vukšić, Republike Austrije 17/I, 10000 Zagreb</item>
      <item>Porezna uprava Ispostava Imotski, Ante Starčevića 23, 21260 Imotski</item>
      <item>Odvjetničko društvo Vukić,Jelušić,Šulina,Stanković,Jurcan&amp;Jabuka, Nikole Telse 9/V-VI, 51000 Rijeka punomoćnik sudionika u postupku KVARNER VIENNA INSURANCE GROUP dioničko društvo za osiguranje</item>
      <item>Općinski sud Imotski Zemljišnoknjižni odjel Imotski, Dr. Ante Starčevića 23, 21260 Imotski</item>
      <item>Jadranko Vidović, Mažuranićevo šetalište  55, 21000 Split</item>
      <item>Odvjetničko društvo TOMIĆ &amp; ŠUŠNJAR j.t.d. u likvidaciji, Zelinska 2/1, 10000 Zagreb punomoćnik sudionika u postupku HRVATSKE ŠUME društvo s ograničenom odgovornošću</item>
      <item>Financijska agencija REGIONALNI CENTAR SPLIT, Mažuranićevo šetalilšte 24 b, 21000 Split</item>
      <item>Ankica Čenić dipl. oec., Pupačićeva 1, 21000 Split</item>
      <item>MADIRAZZA &amp; PARTNERI, odvjetničko društvo, Masarykova 21, 10000 Zagreb punomoćnik sudionika u postupku Hrvatska radiotelevizija</item>
      <item>Hrvatska banka za obnovu i razvitak, Strosmayerov trg 9, 10000 Zagreb</item>
      <item>Odvjetničko društvo ŠIŠKO i partneri, j.t.d., Lovretska 1, Split punomoćnik sudionika u postupku OTP banka Hrvatska dioničko društvo</item>
      <item>Ivica Didak, Velimira Škorpika 24, 10000 Zagreb punomoćnik sudionika u postupku GU društvo s ograničenom odgovornošću za trgovinu i zastupanje</item>
      <item>Općinski sud Trogir Zemljišno knjižnji odjel, Obala Bana Berislavića 1, 21220 Trogir</item>
      <item>FOND ZA RAZVOJ I ZAPOŠLJAVANJE ZAGREB, Preobraženska 4/IV, 10000 Zagreb</item>
      <item>Marina Tončić-Bota, Teslina 3/II, 21000 Split punomoćnik sudionika u postupku TRAST međunarodno otpremništvo, dioničko društvo</item>
      <item>Grgić &amp; Partneri odvjetničko društvo j.t.d., Put Supavla 1/II, 21000 Split</item>
      <item>Trgovački sud Split Oglasna ploča, Sukoišanska 6, 21000 Split</item>
      <item>OTP banka Hrvatska dioničko društvo, Ulica Domovinskog rata 3, Zadar</item>
      <item>ANTE MRKONJIĆ dipl. iur., Kneza Domagoja 3, 21260 Zmijavci</item>
      <item>Općinski sud Imotski Ovršni odjel, A. Starčevića 23, 21260 Imotski</item>
      <item>NARODNE NOVINE, dioničko društvo za izdavanje i tiskanje Službenog lista Republike Hrvatske, službenih i drugih obrazaca te , Savski Gaj XIII. put 6, 10000 Zagreb</item>
      <item>MINISTARSTVO PODUZETNIŠTVA I OBRTA, Ulica grada Vukovara 78, 10000 Zagreb</item>
      <item>Trgovački sud Split Registarski odjel, Sukoišanska 6, 21000 Split</item>
      <item>Porezna uprava Ispostava Trogir, Blaža Jurja Trogiranina 1, 21220 Trogir</item>
      <item>MINISTARSTVO FINANCIJA RH Odjel za naplatu državnih jamstava, potraživanja po javnom dugu i ovrhu, Katančićeva 5, 10000 Zagreb</item>
      <item>Trgovački sud Split Računovodstvo, Sukoišanska 6, 21000 Split</item>
      <item>KRAH društvo s ograničenom odgovornošću za proizvodnju, Fra Ivana Rožića 23, 21276 Vrgorac</item>
    </izvorni_sadrzaj>
    <derivirana_varijabla naziv="DomainObject.Predmet.OstaliListFormatedWithAdress_1">
      <item>Ministarstvo gospodarstva, rada i poduzetništva, Ulica grada Vukovara 78, 10000 Zagreb</item>
      <item>HRVATSKA POŠTANSKA BANKA, dioničko društvo, Jurišićeva 4, 10000 Zagreb</item>
      <item>Nada Badurina, Ribarska 4, 51000 Rijeka punomoćnik sudionika u postupku FORMATOR SIGURNOSNA STAKLA d. o. o.</item>
      <item>Nikola Jurić, B.Berislavića 5, 21 000 Split</item>
      <item>Odvjetničko društvo HAČIĆ, KALLAY &amp; PARTNERI, društvo s ograničenom odgovornošću, Ilica 1/A, 10000 Zagreb punomoćnik sudionika u postupku HYPO - LEASING STEIERMARK društvo s ograničenom odgovornošću za usluge</item>
      <item>Županijsko državno odvjetništvo Građanskko upravni odjel Split, 21000 Split punomoćnik sudionika u postupku Ministarstvo gospodarstva, rada i poduzetništva</item>
      <item>Visoki trgovački sud, Berislavićeva 11, 10000 Zagreb</item>
      <item>Ivan Galić, Vrh Visoke 10, 21000 Split</item>
      <item>Ana Smoljan Zanki, Trg kneza Višeslava 6, 23000 Zadar punomoćnik sudionika u postupku NIN ELEKTROCOMMERCE, d.o.o. za trgovinu, usluge i proizvodnju elektroopreme</item>
      <item>Ljerka Šmit-primorac, Nehruov Trg 44, Zagreb punomoćnik sudionika u postupku STROJOPROMET-ZAGREB d.o.o.</item>
      <item>Trgovački sud Split Pisarnica, Sukoišanska 6, 21000 Split</item>
      <item>BRANKO VUKUŠIĆ, Republike Austrije 17/I, 10000 Zagreb punomoćnik sudionika u postupku EUROINSPEKT - DRVOKONTROLA društvo s ograničenom odgovornošću za kontrolu robe i inženjering</item>
      <item>Mladen Ćorić, Trg Francuske Republike 12, 10000 Zagreb punomoćnik sudionika u postupku LOCAT CROATIA društvo s ograničenom odgovornošću za trgovinu i usluge</item>
      <item>Porezna uprava Split Ispostava Imotski, Ante Starčevića bb, 21260 Imotski</item>
      <item>Credo banka dioničko društvo "u stečaju", Zrinjsko-Frankopanska 58, Split</item>
      <item>Branko Vukšić, Republike Austrije 17/I, 10000 Zagreb</item>
      <item>Porezna uprava Ispostava Imotski, Ante Starčevića 23, 21260 Imotski</item>
      <item>Odvjetničko društvo Vukić,Jelušić,Šulina,Stanković,Jurcan&amp;Jabuka, Nikole Telse 9/V-VI, 51000 Rijeka punomoćnik sudionika u postupku KVARNER VIENNA INSURANCE GROUP dioničko društvo za osiguranje</item>
      <item>Općinski sud Imotski Zemljišnoknjižni odjel Imotski, Dr. Ante Starčevića 23, 21260 Imotski</item>
      <item>Jadranko Vidović, Mažuranićevo šetalište  55, 21000 Split</item>
      <item>Odvjetničko društvo TOMIĆ &amp; ŠUŠNJAR j.t.d. u likvidaciji, Zelinska 2/1, 10000 Zagreb punomoćnik sudionika u postupku HRVATSKE ŠUME društvo s ograničenom odgovornošću</item>
      <item>Financijska agencija REGIONALNI CENTAR SPLIT, Mažuranićevo šetalilšte 24 b, 21000 Split</item>
      <item>Ankica Čenić dipl. oec., Pupačićeva 1, 21000 Split</item>
      <item>MADIRAZZA &amp; PARTNERI, odvjetničko društvo, Masarykova 21, 10000 Zagreb punomoćnik sudionika u postupku Hrvatska radiotelevizija</item>
      <item>Hrvatska banka za obnovu i razvitak, Strosmayerov trg 9, 10000 Zagreb</item>
      <item>Odvjetničko društvo ŠIŠKO i partneri, j.t.d., Lovretska 1, Split punomoćnik sudionika u postupku OTP banka Hrvatska dioničko društvo</item>
      <item>Ivica Didak, Velimira Škorpika 24, 10000 Zagreb punomoćnik sudionika u postupku GU društvo s ograničenom odgovornošću za trgovinu i zastupanje</item>
      <item>Općinski sud Trogir Zemljišno knjižnji odjel, Obala Bana Berislavića 1, 21220 Trogir</item>
      <item>FOND ZA RAZVOJ I ZAPOŠLJAVANJE ZAGREB, Preobraženska 4/IV, 10000 Zagreb</item>
      <item>Marina Tončić-Bota, Teslina 3/II, 21000 Split punomoćnik sudionika u postupku TRAST međunarodno otpremništvo, dioničko društvo</item>
      <item>Grgić &amp; Partneri odvjetničko društvo j.t.d., Put Supavla 1/II, 21000 Split</item>
      <item>Trgovački sud Split Oglasna ploča, Sukoišanska 6, 21000 Split</item>
      <item>OTP banka Hrvatska dioničko društvo, Ulica Domovinskog rata 3, Zadar</item>
      <item>ANTE MRKONJIĆ dipl. iur., Kneza Domagoja 3, 21260 Zmijavci</item>
      <item>Općinski sud Imotski Ovršni odjel, A. Starčevića 23, 21260 Imotski</item>
      <item>NARODNE NOVINE, dioničko društvo za izdavanje i tiskanje Službenog lista Republike Hrvatske, službenih i drugih obrazaca te , Savski Gaj XIII. put 6, 10000 Zagreb</item>
      <item>MINISTARSTVO PODUZETNIŠTVA I OBRTA, Ulica grada Vukovara 78, 10000 Zagreb</item>
      <item>Trgovački sud Split Registarski odjel, Sukoišanska 6, 21000 Split</item>
      <item>Porezna uprava Ispostava Trogir, Blaža Jurja Trogiranina 1, 21220 Trogir</item>
      <item>MINISTARSTVO FINANCIJA RH Odjel za naplatu državnih jamstava, potraživanja po javnom dugu i ovrhu, Katančićeva 5, 10000 Zagreb</item>
      <item>Trgovački sud Split Računovodstvo, Sukoišanska 6, 21000 Split</item>
      <item>KRAH društvo s ograničenom odgovornošću za proizvodnju, Fra Ivana Rožića 23, 21276 Vrgorac</item>
    </derivirana_varijabla>
  </DomainObject.Predmet.OstaliListFormatedWithAdress>
  <DomainObject.Predmet.OstaliListFormatedWithAdressOIB>
    <izvorni_sadrzaj>
      <item>Ministarstvo gospodarstva, rada i poduzetništva, Ulica grada Vukovara 78, 10000 Zagreb</item>
      <item>HRVATSKA POŠTANSKA BANKA, dioničko društvo, OIB 87939104217, Jurišićeva 4, 10000 Zagreb</item>
      <item>Nada Badurina, Ribarska 4, 51000 Rijeka punomoćnik sudionika u postupku FORMATOR SIGURNOSNA STAKLA d. o. o.</item>
      <item>Nikola Jurić, B.Berislavića 5, 21 000 Split</item>
      <item>Odvjetničko društvo HAČIĆ, KALLAY &amp; PARTNERI, društvo s ograničenom odgovornošću, OIB 86709918716, Ilica 1/A, 10000 Zagreb punomoćnik sudionika u postupku HYPO - LEASING STEIERMARK društvo s ograničenom odgovornošću za usluge</item>
      <item>Županijsko državno odvjetništvo Građanskko upravni odjel Split, 21000 Split punomoćnik sudionika u postupku Ministarstvo gospodarstva, rada i poduzetništva</item>
      <item>Visoki trgovački sud, OIB 97349366519, Berislavićeva 11, 10000 Zagreb</item>
      <item>Ivan Galić, Vrh Visoke 10, 21000 Split</item>
      <item>Ana Smoljan Zanki, Trg kneza Višeslava 6, 23000 Zadar punomoćnik sudionika u postupku NIN ELEKTROCOMMERCE, d.o.o. za trgovinu, usluge i proizvodnju elektroopreme</item>
      <item>Ljerka Šmit-primorac, OIB 23649115570, Nehruov Trg 44, Zagreb punomoćnik sudionika u postupku STROJOPROMET-ZAGREB d.o.o.</item>
      <item>Trgovački sud Split Pisarnica, OIB 30842297926, Sukoišanska 6, 21000 Split</item>
      <item>BRANKO VUKUŠIĆ, Republike Austrije 17/I, 10000 Zagreb punomoćnik sudionika u postupku EUROINSPEKT - DRVOKONTROLA društvo s ograničenom odgovornošću za kontrolu robe i inženjering</item>
      <item>Mladen Ćorić, OIB 11835965307, Trg Francuske Republike 12, 10000 Zagreb punomoćnik sudionika u postupku LOCAT CROATIA društvo s ograničenom odgovornošću za trgovinu i usluge</item>
      <item>Porezna uprava Split Ispostava Imotski, Ante Starčevića bb, 21260 Imotski</item>
      <item>Credo banka dioničko društvo "u stečaju", OIB 94141384086, Zrinjsko-Frankopanska 58, Split</item>
      <item>Branko Vukšić, Republike Austrije 17/I, 10000 Zagreb</item>
      <item>Porezna uprava Ispostava Imotski, Ante Starčevića 23, 21260 Imotski</item>
      <item>Odvjetničko društvo Vukić,Jelušić,Šulina,Stanković,Jurcan&amp;Jabuka, Nikole Telse 9/V-VI, 51000 Rijeka punomoćnik sudionika u postupku KVARNER VIENNA INSURANCE GROUP dioničko društvo za osiguranje</item>
      <item>Općinski sud Imotski Zemljišnoknjižni odjel Imotski, OIB 47973067824, Dr. Ante Starčevića 23, 21260 Imotski</item>
      <item>Jadranko Vidović, Mažuranićevo šetalište  55, 21000 Split</item>
      <item>Odvjetničko društvo TOMIĆ &amp; ŠUŠNJAR j.t.d. u likvidaciji, OIB 56842995878, Zelinska 2/1, 10000 Zagreb punomoćnik sudionika u postupku HRVATSKE ŠUME društvo s ograničenom odgovornošću</item>
      <item>Financijska agencija REGIONALNI CENTAR SPLIT, OIB 85821130368, Mažuranićevo šetalilšte 24 b, 21000 Split</item>
      <item>Ankica Čenić dipl. oec., OIB 67541309757, Pupačićeva 1, 21000 Split</item>
      <item>MADIRAZZA &amp; PARTNERI, odvjetničko društvo, OIB 37462847637, Masarykova 21, 10000 Zagreb punomoćnik sudionika u postupku Hrvatska radiotelevizija</item>
      <item>Hrvatska banka za obnovu i razvitak, OIB 26702280390, Strosmayerov trg 9, 10000 Zagreb</item>
      <item>Odvjetničko društvo ŠIŠKO i partneri, j.t.d., OIB 20314590488, Lovretska 1, Split punomoćnik sudionika u postupku OTP banka Hrvatska dioničko društvo</item>
      <item>Ivica Didak, OIB 76700337614, Velimira Škorpika 24, 10000 Zagreb punomoćnik sudionika u postupku GU društvo s ograničenom odgovornošću za trgovinu i zastupanje</item>
      <item>Općinski sud Trogir Zemljišno knjižnji odjel, OIB 43584763981, Obala Bana Berislavića 1, 21220 Trogir</item>
      <item>FOND ZA RAZVOJ I ZAPOŠLJAVANJE ZAGREB, Preobraženska 4/IV, 10000 Zagreb</item>
      <item>Marina Tončić-Bota, Teslina 3/II, 21000 Split punomoćnik sudionika u postupku TRAST međunarodno otpremništvo, dioničko društvo</item>
      <item>Grgić &amp; Partneri odvjetničko društvo j.t.d., OIB 16457179668, Put Supavla 1/II, 21000 Split</item>
      <item>Trgovački sud Split Oglasna ploča, OIB 30842297926, Sukoišanska 6, 21000 Split</item>
      <item>OTP banka Hrvatska dioničko društvo, OIB 52508873833, Ulica Domovinskog rata 3, Zadar</item>
      <item>ANTE MRKONJIĆ dipl. iur., OIB 84299598589, Kneza Domagoja 3, 21260 Zmijavci</item>
      <item>Općinski sud Imotski Ovršni odjel, OIB 47973067824, A. Starčevića 23, 21260 Imotski</item>
      <item>NARODNE NOVINE, dioničko društvo za izdavanje i tiskanje Službenog lista Republike Hrvatske, službenih i drugih obrazaca te , OIB 64546066176, Savski Gaj XIII. put 6, 10000 Zagreb</item>
      <item>MINISTARSTVO PODUZETNIŠTVA I OBRTA, Ulica grada Vukovara 78, 10000 Zagreb</item>
      <item>Trgovački sud Split Registarski odjel, OIB 30842297926, Sukoišanska 6, 21000 Split</item>
      <item>Porezna uprava Ispostava Trogir, OIB , Blaža Jurja Trogiranina 1, 21220 Trogir</item>
      <item>MINISTARSTVO FINANCIJA RH Odjel za naplatu državnih jamstava, potraživanja po javnom dugu i ovrhu, OIB 18683136487, Katančićeva 5, 10000 Zagreb</item>
      <item>Trgovački sud Split Računovodstvo, OIB 30842297926, Sukoišanska 6, 21000 Split</item>
      <item>KRAH društvo s ograničenom odgovornošću za proizvodnju, OIB 24923144098, Fra Ivana Rožića 23, 21276 Vrgorac</item>
    </izvorni_sadrzaj>
    <derivirana_varijabla naziv="DomainObject.Predmet.OstaliListFormatedWithAdressOIB_1">
      <item>Ministarstvo gospodarstva, rada i poduzetništva, Ulica grada Vukovara 78, 10000 Zagreb</item>
      <item>HRVATSKA POŠTANSKA BANKA, dioničko društvo, OIB 87939104217, Jurišićeva 4, 10000 Zagreb</item>
      <item>Nada Badurina, Ribarska 4, 51000 Rijeka punomoćnik sudionika u postupku FORMATOR SIGURNOSNA STAKLA d. o. o.</item>
      <item>Nikola Jurić, B.Berislavića 5, 21 000 Split</item>
      <item>Odvjetničko društvo HAČIĆ, KALLAY &amp; PARTNERI, društvo s ograničenom odgovornošću, OIB 86709918716, Ilica 1/A, 10000 Zagreb punomoćnik sudionika u postupku HYPO - LEASING STEIERMARK društvo s ograničenom odgovornošću za usluge</item>
      <item>Županijsko državno odvjetništvo Građanskko upravni odjel Split, 21000 Split punomoćnik sudionika u postupku Ministarstvo gospodarstva, rada i poduzetništva</item>
      <item>Visoki trgovački sud, OIB 97349366519, Berislavićeva 11, 10000 Zagreb</item>
      <item>Ivan Galić, Vrh Visoke 10, 21000 Split</item>
      <item>Ana Smoljan Zanki, Trg kneza Višeslava 6, 23000 Zadar punomoćnik sudionika u postupku NIN ELEKTROCOMMERCE, d.o.o. za trgovinu, usluge i proizvodnju elektroopreme</item>
      <item>Ljerka Šmit-primorac, OIB 23649115570, Nehruov Trg 44, Zagreb punomoćnik sudionika u postupku STROJOPROMET-ZAGREB d.o.o.</item>
      <item>Trgovački sud Split Pisarnica, OIB 30842297926, Sukoišanska 6, 21000 Split</item>
      <item>BRANKO VUKUŠIĆ, Republike Austrije 17/I, 10000 Zagreb punomoćnik sudionika u postupku EUROINSPEKT - DRVOKONTROLA društvo s ograničenom odgovornošću za kontrolu robe i inženjering</item>
      <item>Mladen Ćorić, OIB 11835965307, Trg Francuske Republike 12, 10000 Zagreb punomoćnik sudionika u postupku LOCAT CROATIA društvo s ograničenom odgovornošću za trgovinu i usluge</item>
      <item>Porezna uprava Split Ispostava Imotski, Ante Starčevića bb, 21260 Imotski</item>
      <item>Credo banka dioničko društvo "u stečaju", OIB 94141384086, Zrinjsko-Frankopanska 58, Split</item>
      <item>Branko Vukšić, Republike Austrije 17/I, 10000 Zagreb</item>
      <item>Porezna uprava Ispostava Imotski, Ante Starčevića 23, 21260 Imotski</item>
      <item>Odvjetničko društvo Vukić,Jelušić,Šulina,Stanković,Jurcan&amp;Jabuka, Nikole Telse 9/V-VI, 51000 Rijeka punomoćnik sudionika u postupku KVARNER VIENNA INSURANCE GROUP dioničko društvo za osiguranje</item>
      <item>Općinski sud Imotski Zemljišnoknjižni odjel Imotski, OIB 47973067824, Dr. Ante Starčevića 23, 21260 Imotski</item>
      <item>Jadranko Vidović, Mažuranićevo šetalište  55, 21000 Split</item>
      <item>Odvjetničko društvo TOMIĆ &amp; ŠUŠNJAR j.t.d. u likvidaciji, OIB 56842995878, Zelinska 2/1, 10000 Zagreb punomoćnik sudionika u postupku HRVATSKE ŠUME društvo s ograničenom odgovornošću</item>
      <item>Financijska agencija REGIONALNI CENTAR SPLIT, OIB 85821130368, Mažuranićevo šetalilšte 24 b, 21000 Split</item>
      <item>Ankica Čenić dipl. oec., OIB 67541309757, Pupačićeva 1, 21000 Split</item>
      <item>MADIRAZZA &amp; PARTNERI, odvjetničko društvo, OIB 37462847637, Masarykova 21, 10000 Zagreb punomoćnik sudionika u postupku Hrvatska radiotelevizija</item>
      <item>Hrvatska banka za obnovu i razvitak, OIB 26702280390, Strosmayerov trg 9, 10000 Zagreb</item>
      <item>Odvjetničko društvo ŠIŠKO i partneri, j.t.d., OIB 20314590488, Lovretska 1, Split punomoćnik sudionika u postupku OTP banka Hrvatska dioničko društvo</item>
      <item>Ivica Didak, OIB 76700337614, Velimira Škorpika 24, 10000 Zagreb punomoćnik sudionika u postupku GU društvo s ograničenom odgovornošću za trgovinu i zastupanje</item>
      <item>Općinski sud Trogir Zemljišno knjižnji odjel, OIB 43584763981, Obala Bana Berislavića 1, 21220 Trogir</item>
      <item>FOND ZA RAZVOJ I ZAPOŠLJAVANJE ZAGREB, Preobraženska 4/IV, 10000 Zagreb</item>
      <item>Marina Tončić-Bota, Teslina 3/II, 21000 Split punomoćnik sudionika u postupku TRAST međunarodno otpremništvo, dioničko društvo</item>
      <item>Grgić &amp; Partneri odvjetničko društvo j.t.d., OIB 16457179668, Put Supavla 1/II, 21000 Split</item>
      <item>Trgovački sud Split Oglasna ploča, OIB 30842297926, Sukoišanska 6, 21000 Split</item>
      <item>OTP banka Hrvatska dioničko društvo, OIB 52508873833, Ulica Domovinskog rata 3, Zadar</item>
      <item>ANTE MRKONJIĆ dipl. iur., OIB 84299598589, Kneza Domagoja 3, 21260 Zmijavci</item>
      <item>Općinski sud Imotski Ovršni odjel, OIB 47973067824, A. Starčevića 23, 21260 Imotski</item>
      <item>NARODNE NOVINE, dioničko društvo za izdavanje i tiskanje Službenog lista Republike Hrvatske, službenih i drugih obrazaca te , OIB 64546066176, Savski Gaj XIII. put 6, 10000 Zagreb</item>
      <item>MINISTARSTVO PODUZETNIŠTVA I OBRTA, Ulica grada Vukovara 78, 10000 Zagreb</item>
      <item>Trgovački sud Split Registarski odjel, OIB 30842297926, Sukoišanska 6, 21000 Split</item>
      <item>Porezna uprava Ispostava Trogir, OIB , Blaža Jurja Trogiranina 1, 21220 Trogir</item>
      <item>MINISTARSTVO FINANCIJA RH Odjel za naplatu državnih jamstava, potraživanja po javnom dugu i ovrhu, OIB 18683136487, Katančićeva 5, 10000 Zagreb</item>
      <item>Trgovački sud Split Računovodstvo, OIB 30842297926, Sukoišanska 6, 21000 Split</item>
      <item>KRAH društvo s ograničenom odgovornošću za proizvodnju, OIB 24923144098, Fra Ivana Rožića 23, 21276 Vrgorac</item>
    </derivirana_varijabla>
  </DomainObject.Predmet.OstaliListFormatedWithAdressOIB>
  <DomainObject.Predmet.OstaliListNazivFormated>
    <izvorni_sadrzaj>
      <item>Ministarstvo gospodarstva, rada i poduzetništva</item>
      <item>HRVATSKA POŠTANSKA BANKA, dioničko društvo</item>
      <item>Nada Badurina</item>
      <item>Nikola Jurić</item>
      <item>Odvjetničko društvo HAČIĆ, KALLAY &amp; PARTNERI, društvo s ograničenom odgovornošću</item>
      <item>Županijsko državno odvjetništvo Građanskko upravni odjel Split</item>
      <item>Visoki trgovački sud</item>
      <item>Ivan Galić</item>
      <item>Ana Smoljan Zanki</item>
      <item>Ljerka Šmit-primorac</item>
      <item>Trgovački sud Split Pisarnica</item>
      <item>BRANKO VUKUŠIĆ</item>
      <item>Mladen Ćorić</item>
      <item>Porezna uprava Split Ispostava Imotski</item>
      <item>Credo banka dioničko društvo "u stečaju"</item>
      <item>Branko Vukšić</item>
      <item>Porezna uprava Ispostava Imotski</item>
      <item>Odvjetničko društvo Vukić,Jelušić,Šulina,Stanković,Jurcan&amp;Jabuka</item>
      <item>Općinski sud Imotski Zemljišnoknjižni odjel Imotski</item>
      <item>Jadranko Vidović</item>
      <item>Odvjetničko društvo TOMIĆ &amp; ŠUŠNJAR j.t.d. u likvidaciji</item>
      <item>Financijska agencija REGIONALNI CENTAR SPLIT</item>
      <item>Ankica Čenić dipl. oec.</item>
      <item>MADIRAZZA &amp; PARTNERI, odvjetničko društvo</item>
      <item>Hrvatska banka za obnovu i razvitak</item>
      <item>Odvjetničko društvo ŠIŠKO i partneri, j.t.d.</item>
      <item>Ivica Didak</item>
      <item>Općinski sud Trogir Zemljišno knjižnji odjel</item>
      <item>FOND ZA RAZVOJ I ZAPOŠLJAVANJE ZAGREB</item>
      <item>Marina Tončić-Bota</item>
      <item>Grgić &amp; Partneri odvjetničko društvo j.t.d.</item>
      <item>Trgovački sud Split Oglasna ploča</item>
      <item>OTP banka Hrvatska dioničko društvo</item>
      <item>ANTE MRKONJIĆ dipl. iur.</item>
      <item>Općinski sud Imotski Ovršni odjel</item>
      <item>NARODNE NOVINE, dioničko društvo za izdavanje i tiskanje Službenog lista Republike Hrvatske, službenih i drugih obrazaca te </item>
      <item>MINISTARSTVO PODUZETNIŠTVA I OBRTA</item>
      <item>Trgovački sud Split Registarski odjel</item>
      <item>Porezna uprava Ispostava Trogir</item>
      <item>MINISTARSTVO FINANCIJA RH Odjel za naplatu državnih jamstava, potraživanja po javnom dugu i ovrhu</item>
      <item>Trgovački sud Split Računovodstvo</item>
      <item>KRAH društvo s ograničenom odgovornošću za proizvodnju</item>
    </izvorni_sadrzaj>
    <derivirana_varijabla naziv="DomainObject.Predmet.OstaliListNazivFormated_1">
      <item>Ministarstvo gospodarstva, rada i poduzetništva</item>
      <item>HRVATSKA POŠTANSKA BANKA, dioničko društvo</item>
      <item>Nada Badurina</item>
      <item>Nikola Jurić</item>
      <item>Odvjetničko društvo HAČIĆ, KALLAY &amp; PARTNERI, društvo s ograničenom odgovornošću</item>
      <item>Županijsko državno odvjetništvo Građanskko upravni odjel Split</item>
      <item>Visoki trgovački sud</item>
      <item>Ivan Galić</item>
      <item>Ana Smoljan Zanki</item>
      <item>Ljerka Šmit-primorac</item>
      <item>Trgovački sud Split Pisarnica</item>
      <item>BRANKO VUKUŠIĆ</item>
      <item>Mladen Ćorić</item>
      <item>Porezna uprava Split Ispostava Imotski</item>
      <item>Credo banka dioničko društvo "u stečaju"</item>
      <item>Branko Vukšić</item>
      <item>Porezna uprava Ispostava Imotski</item>
      <item>Odvjetničko društvo Vukić,Jelušić,Šulina,Stanković,Jurcan&amp;Jabuka</item>
      <item>Općinski sud Imotski Zemljišnoknjižni odjel Imotski</item>
      <item>Jadranko Vidović</item>
      <item>Odvjetničko društvo TOMIĆ &amp; ŠUŠNJAR j.t.d. u likvidaciji</item>
      <item>Financijska agencija REGIONALNI CENTAR SPLIT</item>
      <item>Ankica Čenić dipl. oec.</item>
      <item>MADIRAZZA &amp; PARTNERI, odvjetničko društvo</item>
      <item>Hrvatska banka za obnovu i razvitak</item>
      <item>Odvjetničko društvo ŠIŠKO i partneri, j.t.d.</item>
      <item>Ivica Didak</item>
      <item>Općinski sud Trogir Zemljišno knjižnji odjel</item>
      <item>FOND ZA RAZVOJ I ZAPOŠLJAVANJE ZAGREB</item>
      <item>Marina Tončić-Bota</item>
      <item>Grgić &amp; Partneri odvjetničko društvo j.t.d.</item>
      <item>Trgovački sud Split Oglasna ploča</item>
      <item>OTP banka Hrvatska dioničko društvo</item>
      <item>ANTE MRKONJIĆ dipl. iur.</item>
      <item>Općinski sud Imotski Ovršni odjel</item>
      <item>NARODNE NOVINE, dioničko društvo za izdavanje i tiskanje Službenog lista Republike Hrvatske, službenih i drugih obrazaca te </item>
      <item>MINISTARSTVO PODUZETNIŠTVA I OBRTA</item>
      <item>Trgovački sud Split Registarski odjel</item>
      <item>Porezna uprava Ispostava Trogir</item>
      <item>MINISTARSTVO FINANCIJA RH Odjel za naplatu državnih jamstava, potraživanja po javnom dugu i ovrhu</item>
      <item>Trgovački sud Split Računovodstvo</item>
      <item>KRAH društvo s ograničenom odgovornošću za proizvodnju</item>
    </derivirana_varijabla>
  </DomainObject.Predmet.OstaliListNazivFormated>
  <DomainObject.Predmet.OstaliListNazivFormatedOIB>
    <izvorni_sadrzaj>
      <item>Ministarstvo gospodarstva, rada i poduzetništva</item>
      <item>HRVATSKA POŠTANSKA BANKA, dioničko društvo, OIB 87939104217</item>
      <item>Nada Badurina</item>
      <item>Nikola Jurić</item>
      <item>Odvjetničko društvo HAČIĆ, KALLAY &amp; PARTNERI, društvo s ograničenom odgovornošću, OIB 86709918716</item>
      <item>Županijsko državno odvjetništvo Građanskko upravni odjel Split</item>
      <item>Visoki trgovački sud, OIB 97349366519</item>
      <item>Ivan Galić</item>
      <item>Ana Smoljan Zanki</item>
      <item>Ljerka Šmit-primorac, OIB 23649115570</item>
      <item>Trgovački sud Split Pisarnica, OIB 30842297926</item>
      <item>BRANKO VUKUŠIĆ</item>
      <item>Mladen Ćorić, OIB 11835965307</item>
      <item>Porezna uprava Split Ispostava Imotski</item>
      <item>Credo banka dioničko društvo "u stečaju", OIB 94141384086</item>
      <item>Branko Vukšić</item>
      <item>Porezna uprava Ispostava Imotski</item>
      <item>Odvjetničko društvo Vukić,Jelušić,Šulina,Stanković,Jurcan&amp;Jabuka</item>
      <item>Općinski sud Imotski Zemljišnoknjižni odjel Imotski, OIB 47973067824</item>
      <item>Jadranko Vidović</item>
      <item>Odvjetničko društvo TOMIĆ &amp; ŠUŠNJAR j.t.d. u likvidaciji, OIB 56842995878</item>
      <item>Financijska agencija REGIONALNI CENTAR SPLIT, OIB 85821130368</item>
      <item>Ankica Čenić dipl. oec., OIB 67541309757</item>
      <item>MADIRAZZA &amp; PARTNERI, odvjetničko društvo, OIB 37462847637</item>
      <item>Hrvatska banka za obnovu i razvitak, OIB 26702280390</item>
      <item>Odvjetničko društvo ŠIŠKO i partneri, j.t.d., OIB 20314590488</item>
      <item>Ivica Didak, OIB 76700337614</item>
      <item>Općinski sud Trogir Zemljišno knjižnji odjel, OIB 43584763981</item>
      <item>FOND ZA RAZVOJ I ZAPOŠLJAVANJE ZAGREB</item>
      <item>Marina Tončić-Bota</item>
      <item>Grgić &amp; Partneri odvjetničko društvo j.t.d., OIB 16457179668</item>
      <item>Trgovački sud Split Oglasna ploča, OIB 30842297926</item>
      <item>OTP banka Hrvatska dioničko društvo, OIB 52508873833</item>
      <item>ANTE MRKONJIĆ dipl. iur., OIB 84299598589</item>
      <item>Općinski sud Imotski Ovršni odjel, OIB 47973067824</item>
      <item>NARODNE NOVINE, dioničko društvo za izdavanje i tiskanje Službenog lista Republike Hrvatske, službenih i drugih obrazaca te , OIB 64546066176</item>
      <item>MINISTARSTVO PODUZETNIŠTVA I OBRTA</item>
      <item>Trgovački sud Split Registarski odjel, OIB 30842297926</item>
      <item>Porezna uprava Ispostava Trogir, OIB </item>
      <item>MINISTARSTVO FINANCIJA RH Odjel za naplatu državnih jamstava, potraživanja po javnom dugu i ovrhu, OIB 18683136487</item>
      <item>Trgovački sud Split Računovodstvo, OIB 30842297926</item>
      <item>KRAH društvo s ograničenom odgovornošću za proizvodnju, OIB 24923144098</item>
    </izvorni_sadrzaj>
    <derivirana_varijabla naziv="DomainObject.Predmet.OstaliListNazivFormatedOIB_1">
      <item>Ministarstvo gospodarstva, rada i poduzetništva</item>
      <item>HRVATSKA POŠTANSKA BANKA, dioničko društvo, OIB 87939104217</item>
      <item>Nada Badurina</item>
      <item>Nikola Jurić</item>
      <item>Odvjetničko društvo HAČIĆ, KALLAY &amp; PARTNERI, društvo s ograničenom odgovornošću, OIB 86709918716</item>
      <item>Županijsko državno odvjetništvo Građanskko upravni odjel Split</item>
      <item>Visoki trgovački sud, OIB 97349366519</item>
      <item>Ivan Galić</item>
      <item>Ana Smoljan Zanki</item>
      <item>Ljerka Šmit-primorac, OIB 23649115570</item>
      <item>Trgovački sud Split Pisarnica, OIB 30842297926</item>
      <item>BRANKO VUKUŠIĆ</item>
      <item>Mladen Ćorić, OIB 11835965307</item>
      <item>Porezna uprava Split Ispostava Imotski</item>
      <item>Credo banka dioničko društvo "u stečaju", OIB 94141384086</item>
      <item>Branko Vukšić</item>
      <item>Porezna uprava Ispostava Imotski</item>
      <item>Odvjetničko društvo Vukić,Jelušić,Šulina,Stanković,Jurcan&amp;Jabuka</item>
      <item>Općinski sud Imotski Zemljišnoknjižni odjel Imotski, OIB 47973067824</item>
      <item>Jadranko Vidović</item>
      <item>Odvjetničko društvo TOMIĆ &amp; ŠUŠNJAR j.t.d. u likvidaciji, OIB 56842995878</item>
      <item>Financijska agencija REGIONALNI CENTAR SPLIT, OIB 85821130368</item>
      <item>Ankica Čenić dipl. oec., OIB 67541309757</item>
      <item>MADIRAZZA &amp; PARTNERI, odvjetničko društvo, OIB 37462847637</item>
      <item>Hrvatska banka za obnovu i razvitak, OIB 26702280390</item>
      <item>Odvjetničko društvo ŠIŠKO i partneri, j.t.d., OIB 20314590488</item>
      <item>Ivica Didak, OIB 76700337614</item>
      <item>Općinski sud Trogir Zemljišno knjižnji odjel, OIB 43584763981</item>
      <item>FOND ZA RAZVOJ I ZAPOŠLJAVANJE ZAGREB</item>
      <item>Marina Tončić-Bota</item>
      <item>Grgić &amp; Partneri odvjetničko društvo j.t.d., OIB 16457179668</item>
      <item>Trgovački sud Split Oglasna ploča, OIB 30842297926</item>
      <item>OTP banka Hrvatska dioničko društvo, OIB 52508873833</item>
      <item>ANTE MRKONJIĆ dipl. iur., OIB 84299598589</item>
      <item>Općinski sud Imotski Ovršni odjel, OIB 47973067824</item>
      <item>NARODNE NOVINE, dioničko društvo za izdavanje i tiskanje Službenog lista Republike Hrvatske, službenih i drugih obrazaca te , OIB 64546066176</item>
      <item>MINISTARSTVO PODUZETNIŠTVA I OBRTA</item>
      <item>Trgovački sud Split Registarski odjel, OIB 30842297926</item>
      <item>Porezna uprava Ispostava Trogir, OIB </item>
      <item>MINISTARSTVO FINANCIJA RH Odjel za naplatu državnih jamstava, potraživanja po javnom dugu i ovrhu, OIB 18683136487</item>
      <item>Trgovački sud Split Računovodstvo, OIB 30842297926</item>
      <item>KRAH društvo s ograničenom odgovornošću za proizvodnju, OIB 24923144098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ALDIKO, d.o.o. za proizvodnju,trgovinu i usluge "u stečaju"</izvorni_sadrzaj>
    <derivirana_varijabla naziv="DomainObject.Predmet.ProtustrankaIDrugi_1">ALDIKO, d.o.o. za proizvodnju,trgovinu i usluge "u stečaju"</derivirana_varijabla>
  </DomainObject.Predmet.ProtustrankaIDrugi>
  <DomainObject.Predmet.StrankaIDrugiAdressOIB>
    <izvorni_sadrzaj>OTP banka Hrvatska dioničko društvo, OIB 52508873833, Ulica Domovinskog rata 3, 23000 Zadar i dr.</izvorni_sadrzaj>
    <derivirana_varijabla naziv="DomainObject.Predmet.StrankaIDrugiAdressOIB_1">OTP banka Hrvatska dioničko društvo, OIB 52508873833, Ulica Domovinskog rata 3, 23000 Zadar i dr.</derivirana_varijabla>
  </DomainObject.Predmet.StrankaIDrugiAdressOIB>
  <DomainObject.Predmet.ProtustrankaIDrugiAdressOIB>
    <izvorni_sadrzaj>ALDIKO, d.o.o. za proizvodnju,trgovinu i usluge "u stečaju", OIB 86695892107, Zagvozd/bb, 21270 Zagvozd</izvorni_sadrzaj>
    <derivirana_varijabla naziv="DomainObject.Predmet.ProtustrankaIDrugiAdressOIB_1">ALDIKO, d.o.o. za proizvodnju,trgovinu i usluge "u stečaju", OIB 86695892107, Zagvozd/bb,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ALDIKO, d.o.o. za proizvodnju,trgovinu i usluge "u stečaju"</item>
      <item>CREDO BANKA d.d. - u prisilnoj likvidaciji</item>
      <item>WORK, društvo s ograničenom odgovornošću za građevinarstvo, trgovinu, ugostiteljstvo i cestovni prijevoz</item>
      <item>HYPO - LEASING STEIERMARK društvo s ograničenom odgovornošću za usluge</item>
      <item>Hrvatski Telekom d.d.</item>
      <item>MICRONIC, d.o.o. za proizvodnju, trgovinu i usluge</item>
      <item>TRAST međunarodno otpremništvo, dioničko društvo</item>
      <item>EUROHERC osiguranje d.d. Podružnica Split</item>
      <item>EURAL d.o.o. za proizvodnju i trgovinu</item>
      <item>JADRANŠPED-IMOTSKI d.o.o. za prijevoz, trgovinu i usluge</item>
      <item>FORMATOR SIGURNOSNA STAKLA d. o. o.</item>
      <item>STROJOPROMET-ZAGREB d.o.o.</item>
      <item>NIN ELEKTROCOMMERCE, d.o.o. za trgovinu, usluge i proizvodnju elektroopreme</item>
      <item>TRGOMETAL za proizvodnju, trgovinu i usluge, društvo s ograničenom odgovornošću</item>
      <item>EUROINSPEKT - DRVOKONTROLA društvo s ograničenom odgovornošću za kontrolu robe i inženjering</item>
      <item>KVARNER VIENNA INSURANCE GROUP dioničko društvo za osiguranje</item>
      <item>HEP-Operator distribucijskog sustava d.o.o. za distribuciju i opskrbu električne energije  ELEKTRODALMACIJA SPLIT</item>
      <item>HRVATSKE ŠUME društvo s ograničenom odgovornošću</item>
      <item>LOCAT CROATIA društvo s ograničenom odgovornošću za trgovinu i usluge</item>
      <item>Ministarstvo gospodarstva, rada i poduzetništva</item>
      <item>DŽAMBO STAKLO d.o.o. za proizvodnju i obradu stakla</item>
      <item>Konica Minolta Hrvatska - poslovna rješenja, d.o.o. za trgovinu i usluge</item>
      <item>OTP banka Hrvatska dioničko društvo</item>
      <item>Hrvatska radiotelevizija</item>
      <item>HYPO-LEASING KROATIEN, društvo za financiranje, d.o.o.</item>
      <item>Hrvatski Telekom d.d.</item>
      <item>POTENCIJAL za inženjering i usluge društvo s ograničenom odgovornošću</item>
      <item>GORTAN-ZADAR društvo s ograničenom odgovornošću za poslove u građevinarstvu</item>
      <item>Credo banka dioničko društvo "u stečaju"</item>
      <item>LEGEA ŠPORT d.o.o. za trgovinu</item>
      <item>HRVATSKA POŠTANSKA BANKA, dioničko društvo</item>
      <item>GU društvo s ograničenom odgovornošću za trgovinu i zastupanje</item>
      <item>Ministarstvo gospodarstva, rada i poduzetništva</item>
      <item>HRVATSKA POŠTANSKA BANKA, dioničko društvo</item>
      <item>Nada Badurina</item>
      <item>Nikola Jurić</item>
      <item>Odvjetničko društvo HAČIĆ, KALLAY &amp; PARTNERI, društvo s ograničenom odgovornošću</item>
      <item>Županijsko državno odvjetništvo Građanskko upravni odjel Split</item>
      <item>Visoki trgovački sud</item>
      <item>Ivan Galić</item>
      <item>Ana Smoljan Zanki</item>
      <item>Ljerka Šmit-primorac</item>
      <item>Trgovački sud Split Pisarnica</item>
      <item>BRANKO VUKUŠIĆ</item>
      <item>Mladen Ćorić</item>
      <item>Porezna uprava Split Ispostava Imotski</item>
      <item>Credo banka dioničko društvo "u stečaju"</item>
      <item>Branko Vukšić</item>
      <item>Porezna uprava Ispostava Imotski</item>
      <item>Odvjetničko društvo Vukić,Jelušić,Šulina,Stanković,Jurcan&amp;Jabuka</item>
      <item>Općinski sud Imotski Zemljišnoknjižni odjel Imotski</item>
      <item>Jadranko Vidović</item>
      <item>Odvjetničko društvo TOMIĆ &amp; ŠUŠNJAR j.t.d. u likvidaciji</item>
      <item>Financijska agencija REGIONALNI CENTAR SPLIT</item>
      <item>Ankica Čenić dipl. oec.</item>
      <item>MADIRAZZA &amp; PARTNERI, odvjetničko društvo</item>
      <item>Hrvatska banka za obnovu i razvitak</item>
      <item>Odvjetničko društvo ŠIŠKO i partneri, j.t.d.</item>
      <item>Ivica Didak</item>
      <item>Općinski sud Trogir Zemljišno knjižnji odjel</item>
      <item>FOND ZA RAZVOJ I ZAPOŠLJAVANJE ZAGREB</item>
      <item>Marina Tončić-Bota</item>
      <item>Grgić &amp; Partneri odvjetničko društvo j.t.d.</item>
      <item>Trgovački sud Split Oglasna ploča</item>
      <item>OTP banka Hrvatska dioničko društvo</item>
      <item>ANTE MRKONJIĆ dipl. iur.</item>
      <item>Općinski sud Imotski Ovršni odjel</item>
      <item>NARODNE NOVINE, dioničko društvo za izdavanje i tiskanje Službenog lista Republike Hrvatske, službenih i drugih obrazaca te </item>
      <item>MINISTARSTVO PODUZETNIŠTVA I OBRTA</item>
      <item>Trgovački sud Split Registarski odjel</item>
      <item>Porezna uprava Ispostava Trogir</item>
      <item>MINISTARSTVO FINANCIJA RH Odjel za naplatu državnih jamstava, potraživanja po javnom dugu i ovrhu</item>
      <item>Trgovački sud Split Računovodstvo</item>
      <item>KRAH društvo s ograničenom odgovornošću za proizvodnju</item>
    </izvorni_sadrzaj>
    <derivirana_varijabla naziv="DomainObject.Predmet.SudioniciListNaziv_1">
      <item>ALDIKO, d.o.o. za proizvodnju,trgovinu i usluge "u stečaju"</item>
      <item>CREDO BANKA d.d. - u prisilnoj likvidaciji</item>
      <item>WORK, društvo s ograničenom odgovornošću za građevinarstvo, trgovinu, ugostiteljstvo i cestovni prijevoz</item>
      <item>HYPO - LEASING STEIERMARK društvo s ograničenom odgovornošću za usluge</item>
      <item>Hrvatski Telekom d.d.</item>
      <item>MICRONIC, d.o.o. za proizvodnju, trgovinu i usluge</item>
      <item>TRAST međunarodno otpremništvo, dioničko društvo</item>
      <item>EUROHERC osiguranje d.d. Podružnica Split</item>
      <item>EURAL d.o.o. za proizvodnju i trgovinu</item>
      <item>JADRANŠPED-IMOTSKI d.o.o. za prijevoz, trgovinu i usluge</item>
      <item>FORMATOR SIGURNOSNA STAKLA d. o. o.</item>
      <item>STROJOPROMET-ZAGREB d.o.o.</item>
      <item>NIN ELEKTROCOMMERCE, d.o.o. za trgovinu, usluge i proizvodnju elektroopreme</item>
      <item>TRGOMETAL za proizvodnju, trgovinu i usluge, društvo s ograničenom odgovornošću</item>
      <item>EUROINSPEKT - DRVOKONTROLA društvo s ograničenom odgovornošću za kontrolu robe i inženjering</item>
      <item>KVARNER VIENNA INSURANCE GROUP dioničko društvo za osiguranje</item>
      <item>HEP-Operator distribucijskog sustava d.o.o. za distribuciju i opskrbu električne energije  ELEKTRODALMACIJA SPLIT</item>
      <item>HRVATSKE ŠUME društvo s ograničenom odgovornošću</item>
      <item>LOCAT CROATIA društvo s ograničenom odgovornošću za trgovinu i usluge</item>
      <item>Ministarstvo gospodarstva, rada i poduzetništva</item>
      <item>DŽAMBO STAKLO d.o.o. za proizvodnju i obradu stakla</item>
      <item>Konica Minolta Hrvatska - poslovna rješenja, d.o.o. za trgovinu i usluge</item>
      <item>OTP banka Hrvatska dioničko društvo</item>
      <item>Hrvatska radiotelevizija</item>
      <item>HYPO-LEASING KROATIEN, društvo za financiranje, d.o.o.</item>
      <item>Hrvatski Telekom d.d.</item>
      <item>POTENCIJAL za inženjering i usluge društvo s ograničenom odgovornošću</item>
      <item>GORTAN-ZADAR društvo s ograničenom odgovornošću za poslove u građevinarstvu</item>
      <item>Credo banka dioničko društvo "u stečaju"</item>
      <item>LEGEA ŠPORT d.o.o. za trgovinu</item>
      <item>HRVATSKA POŠTANSKA BANKA, dioničko društvo</item>
      <item>GU društvo s ograničenom odgovornošću za trgovinu i zastupanje</item>
      <item>Ministarstvo gospodarstva, rada i poduzetništva</item>
      <item>HRVATSKA POŠTANSKA BANKA, dioničko društvo</item>
      <item>Nada Badurina</item>
      <item>Nikola Jurić</item>
      <item>Odvjetničko društvo HAČIĆ, KALLAY &amp; PARTNERI, društvo s ograničenom odgovornošću</item>
      <item>Županijsko državno odvjetništvo Građanskko upravni odjel Split</item>
      <item>Visoki trgovački sud</item>
      <item>Ivan Galić</item>
      <item>Ana Smoljan Zanki</item>
      <item>Ljerka Šmit-primorac</item>
      <item>Trgovački sud Split Pisarnica</item>
      <item>BRANKO VUKUŠIĆ</item>
      <item>Mladen Ćorić</item>
      <item>Porezna uprava Split Ispostava Imotski</item>
      <item>Credo banka dioničko društvo "u stečaju"</item>
      <item>Branko Vukšić</item>
      <item>Porezna uprava Ispostava Imotski</item>
      <item>Odvjetničko društvo Vukić,Jelušić,Šulina,Stanković,Jurcan&amp;Jabuka</item>
      <item>Općinski sud Imotski Zemljišnoknjižni odjel Imotski</item>
      <item>Jadranko Vidović</item>
      <item>Odvjetničko društvo TOMIĆ &amp; ŠUŠNJAR j.t.d. u likvidaciji</item>
      <item>Financijska agencija REGIONALNI CENTAR SPLIT</item>
      <item>Ankica Čenić dipl. oec.</item>
      <item>MADIRAZZA &amp; PARTNERI, odvjetničko društvo</item>
      <item>Hrvatska banka za obnovu i razvitak</item>
      <item>Odvjetničko društvo ŠIŠKO i partneri, j.t.d.</item>
      <item>Ivica Didak</item>
      <item>Općinski sud Trogir Zemljišno knjižnji odjel</item>
      <item>FOND ZA RAZVOJ I ZAPOŠLJAVANJE ZAGREB</item>
      <item>Marina Tončić-Bota</item>
      <item>Grgić &amp; Partneri odvjetničko društvo j.t.d.</item>
      <item>Trgovački sud Split Oglasna ploča</item>
      <item>OTP banka Hrvatska dioničko društvo</item>
      <item>ANTE MRKONJIĆ dipl. iur.</item>
      <item>Općinski sud Imotski Ovršni odjel</item>
      <item>NARODNE NOVINE, dioničko društvo za izdavanje i tiskanje Službenog lista Republike Hrvatske, službenih i drugih obrazaca te </item>
      <item>MINISTARSTVO PODUZETNIŠTVA I OBRTA</item>
      <item>Trgovački sud Split Registarski odjel</item>
      <item>Porezna uprava Ispostava Trogir</item>
      <item>MINISTARSTVO FINANCIJA RH Odjel za naplatu državnih jamstava, potraživanja po javnom dugu i ovrhu</item>
      <item>Trgovački sud Split Računovodstvo</item>
      <item>KRAH društvo s ograničenom odgovornošću za proizvodnju</item>
    </derivirana_varijabla>
  </DomainObject.Predmet.SudioniciListNaziv>
  <DomainObject.Predmet.SudioniciListAdressOIB>
    <izvorni_sadrzaj>
      <item>ALDIKO, d.o.o. za proizvodnju,trgovinu i usluge "u stečaju", OIB 86695892107, Zagvozd/bb,21270 Zagvozd</item>
      <item>CREDO BANKA d.d. - u prisilnoj likvidaciji, OIB 94141384086, Zrinjsko-Frankopanska 58,21000 Split</item>
      <item>WORK, društvo s ograničenom odgovornošću za građevinarstvo, trgovinu, ugostiteljstvo i cestovni prijevoz, OIB 46872257987, 113. Šibenske brigade HV br. 175,Bilice</item>
      <item>HYPO - LEASING STEIERMARK društvo s ograničenom odgovornošću za usluge, OIB 64646464586, Garićgradska 18,10000 Zagreb</item>
      <item>Hrvatski Telekom d.d., OIB 81793146560, Savska cesta 32,10000 Zagreb</item>
      <item>MICRONIC, d.o.o. za proizvodnju, trgovinu i usluge, OIB 89489773101, Gotovčeva 8,21000 Split</item>
      <item>TRAST međunarodno otpremništvo, dioničko društvo, OIB 93225891495, Gat sv, Duje 4,21000 Split</item>
      <item>EUROHERC osiguranje d.d. Podružnica Split, OIB 22694857747, Ul.grada Vukovara 282,10000 Zagreb</item>
      <item>EURAL d.o.o. za proizvodnju i trgovinu, OIB 87435755785, Sveta Nedelja, Poduzetnička 5,Kerestinec</item>
      <item>JADRANŠPED-IMOTSKI d.o.o. za prijevoz, trgovinu i usluge, OIB 32986803392, Fra Rajmunda Rudeža 1,21260 Imotski</item>
      <item>FORMATOR SIGURNOSNA STAKLA d. o. o., OIB 64828713623, Industrijska zona - Radna zona R 29,51227 Kukuljanovo</item>
      <item>STROJOPROMET-ZAGREB d.o.o., OIB 97994010225, Zagrebačka 6,10292 Šenkovec</item>
      <item>NIN ELEKTROCOMMERCE, d.o.o. za trgovinu, usluge i proizvodnju elektroopreme, OIB 79652872175, Zona male privrede područja Grabi,Poličnik</item>
      <item>TRGOMETAL za proizvodnju, trgovinu i usluge, društvo s ograničenom odgovornošću, OIB 14669056208, Put Dračanice 8,21204 Dugopolje</item>
      <item>EUROINSPEKT - DRVOKONTROLA društvo s ograničenom odgovornošću za kontrolu robe i inženjering, OIB 32280738674, Preradovićeva 31 A,10000 Zagreb</item>
      <item>KVARNER VIENNA INSURANCE GROUP dioničko društvo za osiguranje, OIB 52848403362, Osječka 46,51000 Rijeka</item>
      <item>HEP-Operator distribucijskog sustava d.o.o. za distribuciju i opskrbu električne energije  ELEKTRODALMACIJA SPLIT, OIB 46830600751, Ulica grada Vukovara 37,10000 Zagreb</item>
      <item>HRVATSKE ŠUME društvo s ograničenom odgovornošću, OIB 69693144506, Ul.Ljudevita Farkaša Vukotinovića 2,10000 Zagreb</item>
      <item>LOCAT CROATIA društvo s ograničenom odgovornošću za trgovinu i usluge, OIB 34403322678, Heinzelova 33,10000 Zagreb</item>
      <item>Ministarstvo gospodarstva, rada i poduzetništva, OIB 57036237740, Ulica grada Vukovara 78,10000 Zagreb</item>
      <item>DŽAMBO STAKLO d.o.o. za proizvodnju i obradu stakla, OIB 15147758022, Podi/bb,Šibenik</item>
      <item>Konica Minolta Hrvatska - poslovna rješenja, d.o.o. za trgovinu i usluge, OIB 31697259786, Horvatova 82,10000 Zagreb</item>
      <item>OTP banka Hrvatska dioničko društvo, OIB 52508873833, Ulica Domovinskog rata 3,23000 Zadar</item>
      <item>Hrvatska radiotelevizija, OIB 68419124305, Prisavlje 3,10000 Zagreb</item>
      <item>HYPO-LEASING KROATIEN, društvo za financiranje, d.o.o., OIB 87064273078, Koranska 16,10000 Zagreb</item>
      <item>Hrvatski Telekom d.d., OIB 81793146560, Savska cesta 32,10000 Zagreb</item>
      <item>POTENCIJAL za inženjering i usluge društvo s ograničenom odgovornošću, OIB 80072940561, Doverska 37,Split</item>
      <item>GORTAN-ZADAR društvo s ograničenom odgovornošću za poslove u građevinarstvu, OIB 72185476666, Andrije Hebranga 3,Zadar</item>
      <item>Credo banka dioničko društvo "u stečaju", OIB 94141384086, Zrinsko - frankopanska 58,21000 Split</item>
      <item>LEGEA ŠPORT d.o.o. za trgovinu, OIB 44892488481, Fra Stjepana Vrljića 12,21260 Imotski</item>
      <item>HRVATSKA POŠTANSKA BANKA, dioničko društvo, OIB 87939104217, Jurišićeva 4,10000 Zagreb</item>
      <item>GU društvo s ograničenom odgovornošću za trgovinu i zastupanje, OIB 91929234326, Mala Švarča 155,47000 Karlovac</item>
      <item>Ministarstvo gospodarstva, rada i poduzetništva, Ulica grada Vukovara 78,10000 Zagreb</item>
      <item>HRVATSKA POŠTANSKA BANKA, dioničko društvo, OIB 87939104217, Jurišićeva 4,10000 Zagreb</item>
      <item>Nada Badurina, Ribarska 4,51000 Rijeka</item>
      <item>Nikola Jurić, B.Berislavića 5,21 000 Split</item>
      <item>Odvjetničko društvo HAČIĆ, KALLAY &amp; PARTNERI, društvo s ograničenom odgovornošću, OIB 86709918716, Ilica 1/A,10000 Zagreb</item>
      <item>Županijsko državno odvjetništvo Građanskko upravni odjel Split, 21000 Split</item>
      <item>Visoki trgovački sud, OIB 97349366519, Berislavićeva 11,10000 Zagreb</item>
      <item>Ivan Galić, Vrh Visoke 10,21000 Split</item>
      <item>Ana Smoljan Zanki, Trg kneza Višeslava 6,23000 Zadar</item>
      <item>Ljerka Šmit-primorac, OIB 23649115570, Nehruov Trg 44,Zagreb</item>
      <item>Trgovački sud Split Pisarnica, OIB 30842297926, Sukoišanska 6,21000 Split</item>
      <item>BRANKO VUKUŠIĆ, Republike Austrije 17/I,10000 Zagreb</item>
      <item>Mladen Ćorić, OIB 11835965307, Trg Francuske Republike 12,10000 Zagreb</item>
      <item>Porezna uprava Split Ispostava Imotski, Ante Starčevića bb,21260 Imotski</item>
      <item>Credo banka dioničko društvo "u stečaju", OIB 94141384086, Zrinjsko-Frankopanska 58,Split</item>
      <item>Branko Vukšić, Republike Austrije 17/I,10000 Zagreb</item>
      <item>Porezna uprava Ispostava Imotski, Ante Starčevića 23,21260 Imotski</item>
      <item>Odvjetničko društvo Vukić,Jelušić,Šulina,Stanković,Jurcan&amp;Jabuka, Nikole Telse 9/V-VI,51000 Rijeka</item>
      <item>Općinski sud Imotski Zemljišnoknjižni odjel Imotski, OIB 47973067824, Dr. Ante Starčevića 23,21260 Imotski</item>
      <item>Jadranko Vidović, Mažuranićevo šetalište  55,21000 Split</item>
      <item>Odvjetničko društvo TOMIĆ &amp; ŠUŠNJAR j.t.d. u likvidaciji, OIB 56842995878, Zelinska 2/1,10000 Zagreb</item>
      <item>Financijska agencija REGIONALNI CENTAR SPLIT, OIB 85821130368, Mažuranićevo šetalilšte 24 b,21000 Split</item>
      <item>Ankica Čenić dipl. oec., OIB 67541309757, Pupačićeva 1,21000 Split</item>
      <item>MADIRAZZA &amp; PARTNERI, odvjetničko društvo, OIB 37462847637, Masarykova 21,10000 Zagreb</item>
      <item>Hrvatska banka za obnovu i razvitak, OIB 26702280390, Strosmayerov trg 9,10000 Zagreb</item>
      <item>Odvjetničko društvo ŠIŠKO i partneri, j.t.d., OIB 20314590488, Lovretska 1,Split</item>
      <item>Ivica Didak, OIB 76700337614, Velimira Škorpika 24,10000 Zagreb</item>
      <item>Općinski sud Trogir Zemljišno knjižnji odjel, OIB 43584763981, Obala Bana Berislavića 1,21220 Trogir</item>
      <item>FOND ZA RAZVOJ I ZAPOŠLJAVANJE ZAGREB, Preobraženska 4/IV,10000 Zagreb</item>
      <item>Marina Tončić-Bota, Teslina 3/II,21000 Split</item>
      <item>Grgić &amp; Partneri odvjetničko društvo j.t.d., OIB 16457179668, Put Supavla 1/II,21000 Split</item>
      <item>Trgovački sud Split Oglasna ploča, OIB 30842297926, Sukoišanska 6,21000 Split</item>
      <item>OTP banka Hrvatska dioničko društvo, OIB 52508873833, Ulica Domovinskog rata 3,Zadar</item>
      <item>ANTE MRKONJIĆ dipl. iur., OIB 84299598589, Kneza Domagoja 3,21260 Zmijavci</item>
      <item>Općinski sud Imotski Ovršni odjel, OIB 47973067824, A. Starčevića 23,21260 Imotski</item>
      <item>NARODNE NOVINE, dioničko društvo za izdavanje i tiskanje Službenog lista Republike Hrvatske, službenih i drugih obrazaca te , OIB 64546066176, Savski Gaj XIII. put 6,10000 Zagreb</item>
      <item>MINISTARSTVO PODUZETNIŠTVA I OBRTA, Ulica grada Vukovara 78,10000 Zagreb</item>
      <item>Trgovački sud Split Registarski odjel, OIB 30842297926, Sukoišanska 6,21000 Split</item>
      <item>Porezna uprava Ispostava Trogir, OIB , Blaža Jurja Trogiranina 1,21220 Trogir</item>
      <item>MINISTARSTVO FINANCIJA RH Odjel za naplatu državnih jamstava, potraživanja po javnom dugu i ovrhu, OIB 18683136487, Katančićeva 5,10000 Zagreb</item>
      <item>Trgovački sud Split Računovodstvo, OIB 30842297926, Sukoišanska 6,21000 Split</item>
      <item>KRAH društvo s ograničenom odgovornošću za proizvodnju, OIB 24923144098, Fra Ivana Rožića 23,21276 Vrgorac</item>
    </izvorni_sadrzaj>
    <derivirana_varijabla naziv="DomainObject.Predmet.SudioniciListAdressOIB_1">
      <item>ALDIKO, d.o.o. za proizvodnju,trgovinu i usluge "u stečaju", OIB 86695892107, Zagvozd/bb,21270 Zagvozd</item>
      <item>CREDO BANKA d.d. - u prisilnoj likvidaciji, OIB 94141384086, Zrinjsko-Frankopanska 58,21000 Split</item>
      <item>WORK, društvo s ograničenom odgovornošću za građevinarstvo, trgovinu, ugostiteljstvo i cestovni prijevoz, OIB 46872257987, 113. Šibenske brigade HV br. 175,Bilice</item>
      <item>HYPO - LEASING STEIERMARK društvo s ograničenom odgovornošću za usluge, OIB 64646464586, Garićgradska 18,10000 Zagreb</item>
      <item>Hrvatski Telekom d.d., OIB 81793146560, Savska cesta 32,10000 Zagreb</item>
      <item>MICRONIC, d.o.o. za proizvodnju, trgovinu i usluge, OIB 89489773101, Gotovčeva 8,21000 Split</item>
      <item>TRAST međunarodno otpremništvo, dioničko društvo, OIB 93225891495, Gat sv, Duje 4,21000 Split</item>
      <item>EUROHERC osiguranje d.d. Podružnica Split, OIB 22694857747, Ul.grada Vukovara 282,10000 Zagreb</item>
      <item>EURAL d.o.o. za proizvodnju i trgovinu, OIB 87435755785, Sveta Nedelja, Poduzetnička 5,Kerestinec</item>
      <item>JADRANŠPED-IMOTSKI d.o.o. za prijevoz, trgovinu i usluge, OIB 32986803392, Fra Rajmunda Rudeža 1,21260 Imotski</item>
      <item>FORMATOR SIGURNOSNA STAKLA d. o. o., OIB 64828713623, Industrijska zona - Radna zona R 29,51227 Kukuljanovo</item>
      <item>STROJOPROMET-ZAGREB d.o.o., OIB 97994010225, Zagrebačka 6,10292 Šenkovec</item>
      <item>NIN ELEKTROCOMMERCE, d.o.o. za trgovinu, usluge i proizvodnju elektroopreme, OIB 79652872175, Zona male privrede područja Grabi,Poličnik</item>
      <item>TRGOMETAL za proizvodnju, trgovinu i usluge, društvo s ograničenom odgovornošću, OIB 14669056208, Put Dračanice 8,21204 Dugopolje</item>
      <item>EUROINSPEKT - DRVOKONTROLA društvo s ograničenom odgovornošću za kontrolu robe i inženjering, OIB 32280738674, Preradovićeva 31 A,10000 Zagreb</item>
      <item>KVARNER VIENNA INSURANCE GROUP dioničko društvo za osiguranje, OIB 52848403362, Osječka 46,51000 Rijeka</item>
      <item>HEP-Operator distribucijskog sustava d.o.o. za distribuciju i opskrbu električne energije  ELEKTRODALMACIJA SPLIT, OIB 46830600751, Ulica grada Vukovara 37,10000 Zagreb</item>
      <item>HRVATSKE ŠUME društvo s ograničenom odgovornošću, OIB 69693144506, Ul.Ljudevita Farkaša Vukotinovića 2,10000 Zagreb</item>
      <item>LOCAT CROATIA društvo s ograničenom odgovornošću za trgovinu i usluge, OIB 34403322678, Heinzelova 33,10000 Zagreb</item>
      <item>Ministarstvo gospodarstva, rada i poduzetništva, OIB 57036237740, Ulica grada Vukovara 78,10000 Zagreb</item>
      <item>DŽAMBO STAKLO d.o.o. za proizvodnju i obradu stakla, OIB 15147758022, Podi/bb,Šibenik</item>
      <item>Konica Minolta Hrvatska - poslovna rješenja, d.o.o. za trgovinu i usluge, OIB 31697259786, Horvatova 82,10000 Zagreb</item>
      <item>OTP banka Hrvatska dioničko društvo, OIB 52508873833, Ulica Domovinskog rata 3,23000 Zadar</item>
      <item>Hrvatska radiotelevizija, OIB 68419124305, Prisavlje 3,10000 Zagreb</item>
      <item>HYPO-LEASING KROATIEN, društvo za financiranje, d.o.o., OIB 87064273078, Koranska 16,10000 Zagreb</item>
      <item>Hrvatski Telekom d.d., OIB 81793146560, Savska cesta 32,10000 Zagreb</item>
      <item>POTENCIJAL za inženjering i usluge društvo s ograničenom odgovornošću, OIB 80072940561, Doverska 37,Split</item>
      <item>GORTAN-ZADAR društvo s ograničenom odgovornošću za poslove u građevinarstvu, OIB 72185476666, Andrije Hebranga 3,Zadar</item>
      <item>Credo banka dioničko društvo "u stečaju", OIB 94141384086, Zrinsko - frankopanska 58,21000 Split</item>
      <item>LEGEA ŠPORT d.o.o. za trgovinu, OIB 44892488481, Fra Stjepana Vrljića 12,21260 Imotski</item>
      <item>HRVATSKA POŠTANSKA BANKA, dioničko društvo, OIB 87939104217, Jurišićeva 4,10000 Zagreb</item>
      <item>GU društvo s ograničenom odgovornošću za trgovinu i zastupanje, OIB 91929234326, Mala Švarča 155,47000 Karlovac</item>
      <item>Ministarstvo gospodarstva, rada i poduzetništva, Ulica grada Vukovara 78,10000 Zagreb</item>
      <item>HRVATSKA POŠTANSKA BANKA, dioničko društvo, OIB 87939104217, Jurišićeva 4,10000 Zagreb</item>
      <item>Nada Badurina, Ribarska 4,51000 Rijeka</item>
      <item>Nikola Jurić, B.Berislavića 5,21 000 Split</item>
      <item>Odvjetničko društvo HAČIĆ, KALLAY &amp; PARTNERI, društvo s ograničenom odgovornošću, OIB 86709918716, Ilica 1/A,10000 Zagreb</item>
      <item>Županijsko državno odvjetništvo Građanskko upravni odjel Split, 21000 Split</item>
      <item>Visoki trgovački sud, OIB 97349366519, Berislavićeva 11,10000 Zagreb</item>
      <item>Ivan Galić, Vrh Visoke 10,21000 Split</item>
      <item>Ana Smoljan Zanki, Trg kneza Višeslava 6,23000 Zadar</item>
      <item>Ljerka Šmit-primorac, OIB 23649115570, Nehruov Trg 44,Zagreb</item>
      <item>Trgovački sud Split Pisarnica, OIB 30842297926, Sukoišanska 6,21000 Split</item>
      <item>BRANKO VUKUŠIĆ, Republike Austrije 17/I,10000 Zagreb</item>
      <item>Mladen Ćorić, OIB 11835965307, Trg Francuske Republike 12,10000 Zagreb</item>
      <item>Porezna uprava Split Ispostava Imotski, Ante Starčevića bb,21260 Imotski</item>
      <item>Credo banka dioničko društvo "u stečaju", OIB 94141384086, Zrinjsko-Frankopanska 58,Split</item>
      <item>Branko Vukšić, Republike Austrije 17/I,10000 Zagreb</item>
      <item>Porezna uprava Ispostava Imotski, Ante Starčevića 23,21260 Imotski</item>
      <item>Odvjetničko društvo Vukić,Jelušić,Šulina,Stanković,Jurcan&amp;Jabuka, Nikole Telse 9/V-VI,51000 Rijeka</item>
      <item>Općinski sud Imotski Zemljišnoknjižni odjel Imotski, OIB 47973067824, Dr. Ante Starčevića 23,21260 Imotski</item>
      <item>Jadranko Vidović, Mažuranićevo šetalište  55,21000 Split</item>
      <item>Odvjetničko društvo TOMIĆ &amp; ŠUŠNJAR j.t.d. u likvidaciji, OIB 56842995878, Zelinska 2/1,10000 Zagreb</item>
      <item>Financijska agencija REGIONALNI CENTAR SPLIT, OIB 85821130368, Mažuranićevo šetalilšte 24 b,21000 Split</item>
      <item>Ankica Čenić dipl. oec., OIB 67541309757, Pupačićeva 1,21000 Split</item>
      <item>MADIRAZZA &amp; PARTNERI, odvjetničko društvo, OIB 37462847637, Masarykova 21,10000 Zagreb</item>
      <item>Hrvatska banka za obnovu i razvitak, OIB 26702280390, Strosmayerov trg 9,10000 Zagreb</item>
      <item>Odvjetničko društvo ŠIŠKO i partneri, j.t.d., OIB 20314590488, Lovretska 1,Split</item>
      <item>Ivica Didak, OIB 76700337614, Velimira Škorpika 24,10000 Zagreb</item>
      <item>Općinski sud Trogir Zemljišno knjižnji odjel, OIB 43584763981, Obala Bana Berislavića 1,21220 Trogir</item>
      <item>FOND ZA RAZVOJ I ZAPOŠLJAVANJE ZAGREB, Preobraženska 4/IV,10000 Zagreb</item>
      <item>Marina Tončić-Bota, Teslina 3/II,21000 Split</item>
      <item>Grgić &amp; Partneri odvjetničko društvo j.t.d., OIB 16457179668, Put Supavla 1/II,21000 Split</item>
      <item>Trgovački sud Split Oglasna ploča, OIB 30842297926, Sukoišanska 6,21000 Split</item>
      <item>OTP banka Hrvatska dioničko društvo, OIB 52508873833, Ulica Domovinskog rata 3,Zadar</item>
      <item>ANTE MRKONJIĆ dipl. iur., OIB 84299598589, Kneza Domagoja 3,21260 Zmijavci</item>
      <item>Općinski sud Imotski Ovršni odjel, OIB 47973067824, A. Starčevića 23,21260 Imotski</item>
      <item>NARODNE NOVINE, dioničko društvo za izdavanje i tiskanje Službenog lista Republike Hrvatske, službenih i drugih obrazaca te , OIB 64546066176, Savski Gaj XIII. put 6,10000 Zagreb</item>
      <item>MINISTARSTVO PODUZETNIŠTVA I OBRTA, Ulica grada Vukovara 78,10000 Zagreb</item>
      <item>Trgovački sud Split Registarski odjel, OIB 30842297926, Sukoišanska 6,21000 Split</item>
      <item>Porezna uprava Ispostava Trogir, OIB , Blaža Jurja Trogiranina 1,21220 Trogir</item>
      <item>MINISTARSTVO FINANCIJA RH Odjel za naplatu državnih jamstava, potraživanja po javnom dugu i ovrhu, OIB 18683136487, Katančićeva 5,10000 Zagreb</item>
      <item>Trgovački sud Split Računovodstvo, OIB 30842297926, Sukoišanska 6,21000 Split</item>
      <item>KRAH društvo s ograničenom odgovornošću za proizvodnju, OIB 24923144098, Fra Ivana Rožića 23,21276 Vrgorac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86695892107</item>
      <item>, OIB 94141384086</item>
      <item>, OIB 46872257987</item>
      <item>, OIB 64646464586</item>
      <item>, OIB 81793146560</item>
      <item>, OIB 89489773101</item>
      <item>, OIB 93225891495</item>
      <item>, OIB 22694857747</item>
      <item>, OIB 87435755785</item>
      <item>, OIB 32986803392</item>
      <item>, OIB 64828713623</item>
      <item>, OIB 97994010225</item>
      <item>, OIB 79652872175</item>
      <item>, OIB 14669056208</item>
      <item>, OIB 32280738674</item>
      <item>, OIB 52848403362</item>
      <item>, OIB 46830600751</item>
      <item>, OIB 69693144506</item>
      <item>, OIB 34403322678</item>
      <item>, OIB 57036237740</item>
      <item>, OIB 15147758022</item>
      <item>, OIB 31697259786</item>
      <item>, OIB 52508873833</item>
      <item>, OIB 68419124305</item>
      <item>, OIB 87064273078</item>
      <item>, OIB 81793146560</item>
      <item>, OIB 80072940561</item>
      <item>, OIB 72185476666</item>
      <item>, OIB 94141384086</item>
      <item>, OIB 44892488481</item>
      <item>, OIB 87939104217</item>
      <item>, OIB 91929234326</item>
      <item>, OIB null</item>
      <item>, OIB 87939104217</item>
      <item>, OIB null</item>
      <item>, OIB null</item>
      <item>, OIB 86709918716</item>
      <item>, OIB null</item>
      <item>, OIB 97349366519</item>
      <item>, OIB null</item>
      <item>, OIB null</item>
      <item>, OIB 23649115570</item>
      <item>, OIB 30842297926</item>
      <item>, OIB null</item>
      <item>, OIB 11835965307</item>
      <item>, OIB null</item>
      <item>, OIB 94141384086</item>
      <item>, OIB null</item>
      <item>, OIB null</item>
      <item>, OIB null</item>
      <item>, OIB 47973067824</item>
      <item>, OIB null</item>
      <item>, OIB 56842995878</item>
      <item>, OIB 85821130368</item>
      <item>, OIB 67541309757</item>
      <item>, OIB 37462847637</item>
      <item>, OIB 26702280390</item>
      <item>, OIB 20314590488</item>
      <item>, OIB 76700337614</item>
      <item>, OIB 43584763981</item>
      <item>, OIB null</item>
      <item>, OIB null</item>
      <item>, OIB 16457179668</item>
      <item>, OIB 30842297926</item>
      <item>, OIB 52508873833</item>
      <item>, OIB 84299598589</item>
      <item>, OIB 47973067824</item>
      <item>, OIB 64546066176</item>
      <item>, OIB null</item>
      <item>, OIB 30842297926</item>
      <item>, OIB </item>
      <item>, OIB 18683136487</item>
      <item>, OIB 30842297926</item>
      <item>, OIB 24923144098</item>
    </izvorni_sadrzaj>
    <derivirana_varijabla naziv="DomainObject.Predmet.SudioniciListNazivOIB_1">
      <item>, OIB 86695892107</item>
      <item>, OIB 94141384086</item>
      <item>, OIB 46872257987</item>
      <item>, OIB 64646464586</item>
      <item>, OIB 81793146560</item>
      <item>, OIB 89489773101</item>
      <item>, OIB 93225891495</item>
      <item>, OIB 22694857747</item>
      <item>, OIB 87435755785</item>
      <item>, OIB 32986803392</item>
      <item>, OIB 64828713623</item>
      <item>, OIB 97994010225</item>
      <item>, OIB 79652872175</item>
      <item>, OIB 14669056208</item>
      <item>, OIB 32280738674</item>
      <item>, OIB 52848403362</item>
      <item>, OIB 46830600751</item>
      <item>, OIB 69693144506</item>
      <item>, OIB 34403322678</item>
      <item>, OIB 57036237740</item>
      <item>, OIB 15147758022</item>
      <item>, OIB 31697259786</item>
      <item>, OIB 52508873833</item>
      <item>, OIB 68419124305</item>
      <item>, OIB 87064273078</item>
      <item>, OIB 81793146560</item>
      <item>, OIB 80072940561</item>
      <item>, OIB 72185476666</item>
      <item>, OIB 94141384086</item>
      <item>, OIB 44892488481</item>
      <item>, OIB 87939104217</item>
      <item>, OIB 91929234326</item>
      <item>, OIB null</item>
      <item>, OIB 87939104217</item>
      <item>, OIB null</item>
      <item>, OIB null</item>
      <item>, OIB 86709918716</item>
      <item>, OIB null</item>
      <item>, OIB 97349366519</item>
      <item>, OIB null</item>
      <item>, OIB null</item>
      <item>, OIB 23649115570</item>
      <item>, OIB 30842297926</item>
      <item>, OIB null</item>
      <item>, OIB 11835965307</item>
      <item>, OIB null</item>
      <item>, OIB 94141384086</item>
      <item>, OIB null</item>
      <item>, OIB null</item>
      <item>, OIB null</item>
      <item>, OIB 47973067824</item>
      <item>, OIB null</item>
      <item>, OIB 56842995878</item>
      <item>, OIB 85821130368</item>
      <item>, OIB 67541309757</item>
      <item>, OIB 37462847637</item>
      <item>, OIB 26702280390</item>
      <item>, OIB 20314590488</item>
      <item>, OIB 76700337614</item>
      <item>, OIB 43584763981</item>
      <item>, OIB null</item>
      <item>, OIB null</item>
      <item>, OIB 16457179668</item>
      <item>, OIB 30842297926</item>
      <item>, OIB 52508873833</item>
      <item>, OIB 84299598589</item>
      <item>, OIB 47973067824</item>
      <item>, OIB 64546066176</item>
      <item>, OIB null</item>
      <item>, OIB 30842297926</item>
      <item>, OIB </item>
      <item>, OIB 18683136487</item>
      <item>, OIB 30842297926</item>
      <item>, OIB 24923144098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903</properties:Words>
  <properties:Characters>4865</properties:Characters>
  <properties:Lines>119</properties:Lines>
  <properties:Paragraphs>35</properties:Paragraphs>
  <properties:TotalTime>189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2016-10-27T10:34:00Z</dcterms:created>
  <dc:creator>Trgovački sud Split</dc:creator>
  <cp:lastModifiedBy>Katarina Mikulić</cp:lastModifiedBy>
  <cp:lastPrinted>2016-10-28T13:24:00Z</cp:lastPrinted>
  <dcterms:modified xmlns:xsi="http://www.w3.org/2001/XMLSchema-instance" xsi:type="dcterms:W3CDTF">2016-10-28T13:26:00Z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